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ae6d" w14:paraId="b0dae6d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D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4C49">
        <w:rPr>
          <w:rFonts w:cs="Times New Roman" w:eastAsia="Times New Roman" w:hAnsi="Times New Roman" w:ascii="Times New Roman"/>
          <w:sz w:val="24"/>
          <w:szCs w:val="24"/>
          <w:lang w:eastAsia="hr-HR"/>
        </w:rPr>
        <w:t>VRBINA KNJIGOVODSTVENI URED j.d.o.o. Sisak, Rimska 14, OIB 69780067476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228DB" w:rsidP="00F84008" w:rsidR="007228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3D36D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584C49">
        <w:rPr>
          <w:rFonts w:cs="Times New Roman" w:eastAsia="Times New Roman" w:hAnsi="Times New Roman" w:ascii="Times New Roman"/>
          <w:sz w:val="24"/>
          <w:szCs w:val="24"/>
          <w:lang w:eastAsia="hr-HR"/>
        </w:rPr>
        <w:t>VRBINA KNJIGOVODSTVENI URED j.d.o.o. Sisak, Rimska 14, OIB 69780067476</w:t>
      </w:r>
      <w:r w:rsidR="00A75E3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75E38" w:rsidP="007228DB" w:rsidR="00A75E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584C49">
        <w:rPr>
          <w:rFonts w:cs="Times New Roman" w:eastAsia="Times New Roman" w:hAnsi="Times New Roman" w:ascii="Times New Roman"/>
          <w:sz w:val="24"/>
          <w:szCs w:val="20"/>
          <w:lang w:eastAsia="hr-HR"/>
        </w:rPr>
        <w:t>184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584C49">
        <w:rPr>
          <w:rFonts w:cs="Times New Roman" w:eastAsia="Times New Roman" w:hAnsi="Times New Roman" w:ascii="Times New Roman"/>
          <w:sz w:val="24"/>
          <w:szCs w:val="20"/>
          <w:lang w:eastAsia="hr-HR"/>
        </w:rPr>
        <w:t>1.236,28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63504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63504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D63504" w:rsidP="00F84008" w:rsidR="00D63504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369">
          <w:rPr>
            <w:noProof/>
          </w:rPr>
          <w:t>2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7228DB">
          <w:rPr>
            <w:rFonts w:cs="Times New Roman" w:hAnsi="Times New Roman" w:ascii="Times New Roman"/>
            <w:b/>
            <w:sz w:val="24"/>
            <w:szCs w:val="24"/>
          </w:rPr>
          <w:t>. St-</w:t>
        </w:r>
        <w:r w:rsidR="003D36D9">
          <w:rPr>
            <w:rFonts w:cs="Times New Roman" w:hAnsi="Times New Roman" w:ascii="Times New Roman"/>
            <w:b/>
            <w:sz w:val="24"/>
            <w:szCs w:val="24"/>
          </w:rPr>
          <w:t>13</w:t>
        </w:r>
        <w:r w:rsidR="00584C49">
          <w:rPr>
            <w:rFonts w:cs="Times New Roman" w:hAnsi="Times New Roman" w:ascii="Times New Roman"/>
            <w:b/>
            <w:sz w:val="24"/>
            <w:szCs w:val="24"/>
          </w:rPr>
          <w:t>90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225533"/>
    <w:rsid w:val="00321283"/>
    <w:rsid w:val="00331BF4"/>
    <w:rsid w:val="0036292A"/>
    <w:rsid w:val="003D36D9"/>
    <w:rsid w:val="00410D4E"/>
    <w:rsid w:val="00415468"/>
    <w:rsid w:val="0046150F"/>
    <w:rsid w:val="00492E13"/>
    <w:rsid w:val="004972FF"/>
    <w:rsid w:val="004A66FD"/>
    <w:rsid w:val="00584C49"/>
    <w:rsid w:val="00697E55"/>
    <w:rsid w:val="00711C3A"/>
    <w:rsid w:val="007228DB"/>
    <w:rsid w:val="007A699D"/>
    <w:rsid w:val="00880D35"/>
    <w:rsid w:val="008C5DFD"/>
    <w:rsid w:val="009037B9"/>
    <w:rsid w:val="00954738"/>
    <w:rsid w:val="009C2476"/>
    <w:rsid w:val="00A12D03"/>
    <w:rsid w:val="00A72199"/>
    <w:rsid w:val="00A75E38"/>
    <w:rsid w:val="00A91E5E"/>
    <w:rsid w:val="00C80E49"/>
    <w:rsid w:val="00C9333D"/>
    <w:rsid w:val="00CC03F5"/>
    <w:rsid w:val="00CE0369"/>
    <w:rsid w:val="00D63504"/>
    <w:rsid w:val="00E013D7"/>
    <w:rsid w:val="00E01838"/>
    <w:rsid w:val="00E91F46"/>
    <w:rsid w:val="00E961DE"/>
    <w:rsid w:val="00F520A4"/>
    <w:rsid w:val="00F55317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CE0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CE0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VRBINA KNJIGOVODSTVENI URED j.d.o.o. za usluge i trgovinu</izvorni_sadrzaj>
    <derivirana_varijabla naziv="DomainObject.Predmet.ProtustrankaFormated_1">  VRBINA KNJIGOVODSTVENI URED j.d.o.o. za usluge i trgovinu</derivirana_varijabla>
  </DomainObject.Predmet.ProtustrankaFormated>
  <DomainObject.Predmet.ProtustrankaFormatedOIB>
    <izvorni_sadrzaj>  VRBINA KNJIGOVODSTVENI URED j.d.o.o. za usluge i trgovinu, OIB 69780067476</izvorni_sadrzaj>
    <derivirana_varijabla naziv="DomainObject.Predmet.ProtustrankaFormatedOIB_1">  VRBINA KNJIGOVODSTVENI URED j.d.o.o. za usluge i trgovinu, OIB 69780067476</derivirana_varijabla>
  </DomainObject.Predmet.ProtustrankaFormatedOIB>
  <DomainObject.Predmet.ProtustrankaFormatedWithAdress>
    <izvorni_sadrzaj> VRBINA KNJIGOVODSTVENI URED j.d.o.o. za usluge i trgovinu, Rimska 14, 44000 Sisak</izvorni_sadrzaj>
    <derivirana_varijabla naziv="DomainObject.Predmet.ProtustrankaFormatedWithAdress_1"> VRBINA KNJIGOVODSTVENI URED j.d.o.o. za usluge i trgovinu, Rimska 14, 44000 Sisak</derivirana_varijabla>
  </DomainObject.Predmet.ProtustrankaFormatedWithAdress>
  <DomainObject.Predmet.ProtustrankaFormatedWithAdressOIB>
    <izvorni_sadrzaj> VRBINA KNJIGOVODSTVENI URED j.d.o.o. za usluge i trgovinu, OIB 69780067476, Rimska 14, 44000 Sisak</izvorni_sadrzaj>
    <derivirana_varijabla naziv="DomainObject.Predmet.ProtustrankaFormatedWithAdressOIB_1"> VRBINA KNJIGOVODSTVENI URED j.d.o.o. za usluge i trgovinu, OIB 69780067476, Rimska 14, 44000 Sisak</derivirana_varijabla>
  </DomainObject.Predmet.ProtustrankaFormatedWithAdressOIB>
  <DomainObject.Predmet.ProtustrankaWithAdress>
    <izvorni_sadrzaj>VRBINA KNJIGOVODSTVENI URED j.d.o.o. za usluge i trgovinu Rimska 14, 44000 Sisak</izvorni_sadrzaj>
    <derivirana_varijabla naziv="DomainObject.Predmet.ProtustrankaWithAdress_1">VRBINA KNJIGOVODSTVENI URED j.d.o.o. za usluge i trgovinu Rimska 14, 44000 Sisak</derivirana_varijabla>
  </DomainObject.Predmet.ProtustrankaWithAdress>
  <DomainObject.Predmet.ProtustrankaWithAdressOIB>
    <izvorni_sadrzaj>VRBINA KNJIGOVODSTVENI URED j.d.o.o. za usluge i trgovinu, OIB 69780067476, Rimska 14, 44000 Sisak</izvorni_sadrzaj>
    <derivirana_varijabla naziv="DomainObject.Predmet.ProtustrankaWithAdressOIB_1">VRBINA KNJIGOVODSTVENI URED j.d.o.o. za usluge i trgovinu, OIB 69780067476, Rimska 14, 44000 Sisak</derivirana_varijabla>
  </DomainObject.Predmet.ProtustrankaWithAdressOIB>
  <DomainObject.Predmet.ProtustrankaNazivFormated>
    <izvorni_sadrzaj>VRBINA KNJIGOVODSTVENI URED j.d.o.o. za usluge i trgovinu</izvorni_sadrzaj>
    <derivirana_varijabla naziv="DomainObject.Predmet.ProtustrankaNazivFormated_1">VRBINA KNJIGOVODSTVENI URED j.d.o.o. za usluge i trgovinu</derivirana_varijabla>
  </DomainObject.Predmet.ProtustrankaNazivFormated>
  <DomainObject.Predmet.ProtustrankaNazivFormatedOIB>
    <izvorni_sadrzaj>VRBINA KNJIGOVODSTVENI URED j.d.o.o. za usluge i trgovinu, OIB 69780067476</izvorni_sadrzaj>
    <derivirana_varijabla naziv="DomainObject.Predmet.ProtustrankaNazivFormatedOIB_1">VRBINA KNJIGOVODSTVENI URED j.d.o.o. za usluge i trgovinu, OIB 69780067476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VRBINA KNJIGOVODSTVENI URED j.d.o.o. za usluge i trgovinu</item>
    </izvorni_sadrzaj>
    <derivirana_varijabla naziv="DomainObject.Predmet.ProtuStrankaListFormated_1">
      <item>VRBINA KNJIGOVODSTVENI URED j.d.o.o. za usluge i trgovinu</item>
    </derivirana_varijabla>
  </DomainObject.Predmet.ProtuStrankaListFormated>
  <DomainObject.Predmet.ProtuStrankaListFormatedOIB>
    <izvorni_sadrzaj>
      <item>VRBINA KNJIGOVODSTVENI URED j.d.o.o. za usluge i trgovinu, OIB 69780067476</item>
    </izvorni_sadrzaj>
    <derivirana_varijabla naziv="DomainObject.Predmet.ProtuStrankaListFormatedOIB_1">
      <item>VRBINA KNJIGOVODSTVENI URED j.d.o.o. za usluge i trgovinu, OIB 69780067476</item>
    </derivirana_varijabla>
  </DomainObject.Predmet.ProtuStrankaListFormatedOIB>
  <DomainObject.Predmet.ProtuStrankaListFormatedWithAdress>
    <izvorni_sadrzaj>
      <item>VRBINA KNJIGOVODSTVENI URED j.d.o.o. za usluge i trgovinu, Rimska 14, 44000 Sisak</item>
    </izvorni_sadrzaj>
    <derivirana_varijabla naziv="DomainObject.Predmet.ProtuStrankaListFormatedWithAdress_1">
      <item>VRBINA KNJIGOVODSTVENI URED j.d.o.o. za usluge i trgovinu, Rimska 14, 44000 Sisak</item>
    </derivirana_varijabla>
  </DomainObject.Predmet.ProtuStrankaListFormatedWithAdress>
  <DomainObject.Predmet.ProtuStrankaListFormatedWithAdressOIB>
    <izvorni_sadrzaj>
      <item>VRBINA KNJIGOVODSTVENI URED j.d.o.o. za usluge i trgovinu, OIB 69780067476, Rimska 14, 44000 Sisak</item>
    </izvorni_sadrzaj>
    <derivirana_varijabla naziv="DomainObject.Predmet.ProtuStrankaListFormatedWithAdressOIB_1">
      <item>VRBINA KNJIGOVODSTVENI URED j.d.o.o. za usluge i trgovinu, OIB 69780067476, Rimska 14, 44000 Sisak</item>
    </derivirana_varijabla>
  </DomainObject.Predmet.ProtuStrankaListFormatedWithAdressOIB>
  <DomainObject.Predmet.ProtuStrankaListNazivFormated>
    <izvorni_sadrzaj>
      <item>VRBINA KNJIGOVODSTVENI URED j.d.o.o. za usluge i trgovinu</item>
    </izvorni_sadrzaj>
    <derivirana_varijabla naziv="DomainObject.Predmet.ProtuStrankaListNazivFormated_1">
      <item>VRBINA KNJIGOVODSTVENI URED j.d.o.o. za usluge i trgovinu</item>
    </derivirana_varijabla>
  </DomainObject.Predmet.ProtuStrankaListNazivFormated>
  <DomainObject.Predmet.ProtuStrankaListNazivFormatedOIB>
    <izvorni_sadrzaj>
      <item>VRBINA KNJIGOVODSTVENI URED j.d.o.o. za usluge i trgovinu, OIB 69780067476</item>
    </izvorni_sadrzaj>
    <derivirana_varijabla naziv="DomainObject.Predmet.ProtuStrankaListNazivFormatedOIB_1">
      <item>VRBINA KNJIGOVODSTVENI URED j.d.o.o. za usluge i trgovinu, OIB 69780067476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VRBINA KNJIGOVODSTVENI URED j.d.o.o. za usluge i trgovinu</izvorni_sadrzaj>
    <derivirana_varijabla naziv="DomainObject.Predmet.ProtustrankaIDrugi_1">VRBINA KNJIGOVODSTVENI URED j.d.o.o.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VRBINA KNJIGOVODSTVENI URED j.d.o.o. za usluge i trgovinu, OIB 69780067476, Rimska 14, 44000 Sisak</izvorni_sadrzaj>
    <derivirana_varijabla naziv="DomainObject.Predmet.ProtustrankaIDrugiAdressOIB_1">VRBINA KNJIGOVODSTVENI URED j.d.o.o. za usluge i trgovinu, OIB 69780067476, Rimska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VRBINA KNJIGOVODSTVENI URED j.d.o.o. za usluge i trgovinu</item>
    </izvorni_sadrzaj>
    <derivirana_varijabla naziv="DomainObject.Predmet.SudioniciListNaziv_1">
      <item>FINA Regionalni centar Zagreb</item>
      <item>VRBINA KNJIGOVODSTVENI URED j.d.o.o.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VRBINA KNJIGOVODSTVENI URED j.d.o.o. za usluge i trgovinu, OIB 69780067476, Rimska 14,44000 Sisak</item>
    </izvorni_sadrzaj>
    <derivirana_varijabla naziv="DomainObject.Predmet.SudioniciListAdressOIB_1">
      <item>FINA Regionalni centar Zagreb, OIB 85821130368, Trg svibanjskih žrtava 1995. br.1,10000 Zagreb</item>
      <item>VRBINA KNJIGOVODSTVENI URED j.d.o.o. za usluge i trgovinu, OIB 69780067476, Rimska 14,44000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69780067476</item>
    </izvorni_sadrzaj>
    <derivirana_varijabla naziv="DomainObject.Predmet.SudioniciListNazivOIB_1">
      <item>, OIB 85821130368</item>
      <item>, OIB 69780067476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C8AAB-F699-47ED-AA13-65A9DF682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1890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2016-07-05T08:41:00Z</dcterms:created>
  <dc:creator>Mario Žišković</dc:creator>
  <cp:lastModifiedBy>Lidija Klinčić</cp:lastModifiedBy>
  <cp:lastPrinted>2016-07-05T08:41:00Z</cp:lastPrinted>
  <dcterms:modified xmlns:xsi="http://www.w3.org/2001/XMLSchema-instance" xsi:type="dcterms:W3CDTF">2016-07-05T08:43:00Z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