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bb2c" w14:paraId="70fbb2c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50318E">
        <w:t>208</w:t>
      </w:r>
      <w:r w:rsidR="00CC78BD">
        <w:t>/2018</w:t>
      </w:r>
      <w:r w:rsidR="00946625">
        <w:t>-</w:t>
      </w:r>
      <w:r w:rsidR="0050318E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50318E">
        <w:t>A.N. VISION j.</w:t>
      </w:r>
      <w:r w:rsidR="0050318E" w:rsidRPr="00A56DCC">
        <w:t xml:space="preserve">d.o.o., </w:t>
      </w:r>
      <w:r w:rsidR="0050318E">
        <w:t>Kolan</w:t>
      </w:r>
      <w:r w:rsidR="0050318E" w:rsidRPr="00A56DCC">
        <w:t xml:space="preserve">, </w:t>
      </w:r>
      <w:r w:rsidR="0050318E">
        <w:t>Kolanjski Gajac B 2</w:t>
      </w:r>
      <w:r w:rsidR="0050318E" w:rsidRPr="00A56DCC">
        <w:t xml:space="preserve">, OIB: </w:t>
      </w:r>
      <w:r w:rsidR="0050318E">
        <w:t>12898864634</w:t>
      </w:r>
      <w:r w:rsidR="00CE0D2C">
        <w:t xml:space="preserve">, </w:t>
      </w:r>
      <w:r w:rsidR="00B71215">
        <w:t>7</w:t>
      </w:r>
      <w:r w:rsidR="00CC5885">
        <w:t xml:space="preserve">. </w:t>
      </w:r>
      <w:r w:rsidR="0050318E">
        <w:t>studenog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B71215">
      <w:pPr>
        <w:jc w:val="both"/>
      </w:pPr>
    </w:p>
    <w:p w:rsidRDefault="00B71215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B71215">
        <w:t>Ivanka Bosotina</w:t>
      </w:r>
      <w:r w:rsidR="00F456F6" w:rsidRPr="00B71215">
        <w:t xml:space="preserve"> iz </w:t>
      </w:r>
      <w:r w:rsidRPr="00B71215">
        <w:t>Zadra</w:t>
      </w:r>
      <w:r w:rsidR="00F456F6" w:rsidRPr="00B71215">
        <w:t xml:space="preserve">, </w:t>
      </w:r>
      <w:r w:rsidRPr="00B71215">
        <w:t>Dalmatinskog sabora 3</w:t>
      </w:r>
      <w:r w:rsidR="00F456F6" w:rsidRPr="00B71215">
        <w:t xml:space="preserve">, OIB: </w:t>
      </w:r>
      <w:r w:rsidRPr="00B71215">
        <w:t>81654623800</w:t>
      </w:r>
      <w:r w:rsidR="00BB7CB3" w:rsidRPr="00B71215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50318E">
        <w:t>A.N. VISION j.</w:t>
      </w:r>
      <w:r w:rsidR="0050318E" w:rsidRPr="00A56DCC">
        <w:t xml:space="preserve">d.o.o., </w:t>
      </w:r>
      <w:r w:rsidR="0050318E">
        <w:t>Kolan</w:t>
      </w:r>
      <w:r w:rsidR="0050318E" w:rsidRPr="00A56DCC">
        <w:t xml:space="preserve">, </w:t>
      </w:r>
      <w:r w:rsidR="0050318E">
        <w:t>Kolanjski Gajac B 2</w:t>
      </w:r>
      <w:r w:rsidR="0050318E" w:rsidRPr="00A56DCC">
        <w:t xml:space="preserve">, OIB: </w:t>
      </w:r>
      <w:r w:rsidR="0050318E">
        <w:t>12898864634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50318E">
        <w:t>A.N. VISION j.</w:t>
      </w:r>
      <w:r w:rsidR="0050318E" w:rsidRPr="00A56DCC">
        <w:t xml:space="preserve">d.o.o., </w:t>
      </w:r>
      <w:r w:rsidR="0050318E">
        <w:t>Kolan</w:t>
      </w:r>
      <w:r>
        <w:t>.</w:t>
      </w:r>
    </w:p>
    <w:p w:rsidRDefault="00723173" w:rsidP="00723173" w:rsidR="00723173">
      <w:pPr>
        <w:ind w:firstLine="708"/>
        <w:jc w:val="both"/>
      </w:pPr>
      <w:r>
        <w:t>Postupak je</w:t>
      </w:r>
      <w:r w:rsidR="00F456F6">
        <w:t xml:space="preserve"> inicirala Financijska agencija.</w:t>
      </w:r>
      <w:r>
        <w:t xml:space="preserve">      </w:t>
      </w:r>
    </w:p>
    <w:p w:rsidRDefault="00723173" w:rsidP="00F456F6" w:rsidR="00723173" w:rsidRPr="003039D7">
      <w:pPr>
        <w:ind w:firstLine="708"/>
        <w:jc w:val="both"/>
      </w:pPr>
      <w:r>
        <w:t>Zastupnik po zakonu</w:t>
      </w:r>
      <w:r w:rsidRPr="003F2345">
        <w:t xml:space="preserve"> stečajnog dužnika</w:t>
      </w:r>
      <w:r w:rsidR="00F456F6">
        <w:t xml:space="preserve"> nije se odazivao pozivu suda radi davanja potrebnih obavijesti o imovini i drugim okolnostima za donošenje odluke u ovom predmetu. Kako dakle zastupnik po zakonu stečajnog dužnika nije pristupio na ročište, valjalo je imenovati privremenog stečajnog upravitelja </w:t>
      </w:r>
      <w:r w:rsidRPr="003039D7">
        <w:t>koj</w:t>
      </w:r>
      <w:r w:rsidR="00F456F6"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723173" w:rsidP="00723173" w:rsidR="00723173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723173" w:rsidP="00723173" w:rsidR="00723173" w:rsidRPr="00EF7C9A">
      <w:pPr>
        <w:ind w:firstLine="708"/>
        <w:jc w:val="both"/>
      </w:pPr>
      <w:r>
        <w:t>Privremena stečajna</w:t>
      </w:r>
      <w:r w:rsidRPr="00EF7C9A">
        <w:t xml:space="preserve"> upravitelj</w:t>
      </w:r>
      <w:r>
        <w:t>ica</w:t>
      </w:r>
      <w:r w:rsidRPr="00EF7C9A">
        <w:t xml:space="preserve"> dužan je svoje izvješće dostaviti sudu u roku od </w:t>
      </w:r>
      <w:r>
        <w:t>30</w:t>
      </w:r>
      <w:r w:rsidRPr="00EF7C9A">
        <w:t xml:space="preserve"> dana.</w:t>
      </w:r>
    </w:p>
    <w:p w:rsidRDefault="00723173" w:rsidP="00723173" w:rsidR="00723173">
      <w:pPr>
        <w:ind w:firstLine="708"/>
        <w:jc w:val="both"/>
      </w:pPr>
      <w:r>
        <w:t xml:space="preserve">Stoga je odlučeno kao u izreci. </w:t>
      </w:r>
    </w:p>
    <w:p w:rsidRDefault="006A6847" w:rsidP="00B310F0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B71215">
        <w:t>7</w:t>
      </w:r>
      <w:r w:rsidR="00CC5885">
        <w:t xml:space="preserve">. </w:t>
      </w:r>
      <w:r w:rsidR="0050318E">
        <w:t>studenog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7C1A88" w:rsidP="007C1A88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7C1A88" w:rsidP="007C1A88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lastRenderedPageBreak/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A8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50318E">
          <w:t>208</w:t>
        </w:r>
        <w:r w:rsidR="00D26084">
          <w:t>/</w:t>
        </w:r>
        <w:r w:rsidR="00CC78BD">
          <w:t>2018</w:t>
        </w:r>
        <w:r w:rsidR="00CC5885">
          <w:t>-</w:t>
        </w:r>
        <w:r w:rsidR="0050318E">
          <w:t>12</w:t>
        </w:r>
      </w:p>
      <w:p w:rsidRDefault="00E12FEA" w:rsidP="009C0FF2" w:rsidR="00E12FEA" w:rsidRPr="00EF7C9A">
        <w:pPr>
          <w:jc w:val="right"/>
        </w:pPr>
      </w:p>
      <w:p w:rsidRDefault="007C1A8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0F2863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3FC4"/>
    <w:rsid w:val="00246D6F"/>
    <w:rsid w:val="00281BC7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0318E"/>
    <w:rsid w:val="00515656"/>
    <w:rsid w:val="00531CC9"/>
    <w:rsid w:val="00563127"/>
    <w:rsid w:val="005A29BC"/>
    <w:rsid w:val="005A2E2A"/>
    <w:rsid w:val="005B70D6"/>
    <w:rsid w:val="005D284B"/>
    <w:rsid w:val="00662940"/>
    <w:rsid w:val="00665069"/>
    <w:rsid w:val="006A6847"/>
    <w:rsid w:val="006D1468"/>
    <w:rsid w:val="006D5CBE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1A88"/>
    <w:rsid w:val="007C75BF"/>
    <w:rsid w:val="007E01F3"/>
    <w:rsid w:val="007E1086"/>
    <w:rsid w:val="007F26FC"/>
    <w:rsid w:val="00820536"/>
    <w:rsid w:val="00836AD9"/>
    <w:rsid w:val="00842CEB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71215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260F"/>
    <w:rsid w:val="00C85781"/>
    <w:rsid w:val="00C9120F"/>
    <w:rsid w:val="00CC5885"/>
    <w:rsid w:val="00CC78BD"/>
    <w:rsid w:val="00CE0D2C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56F6"/>
    <w:rsid w:val="00F47A12"/>
    <w:rsid w:val="00F9308D"/>
    <w:rsid w:val="00FF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A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A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A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A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A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A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A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A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A.N. VISION jednostavno društvo s ograničenom odgovornošću za ugostiteljstvo i usluge</izvorni_sadrzaj>
    <derivirana_varijabla naziv="DomainObject.Predmet.ProtustrankaFormated_1">  A.N. VISION jednostavno društvo s ograničenom odgovornošću za ugostiteljstvo i usluge</derivirana_varijabla>
  </DomainObject.Predmet.ProtustrankaFormated>
  <DomainObject.Predmet.ProtustrankaFormatedOIB>
    <izvorni_sadrzaj>  A.N. VISION jednostavno društvo s ograničenom odgovornošću za ugostiteljstvo i usluge, OIB 12898864634</izvorni_sadrzaj>
    <derivirana_varijabla naziv="DomainObject.Predmet.ProtustrankaFormatedOIB_1">  A.N. VISION jednostavno društvo s ograničenom odgovornošću za ugostiteljstvo i usluge, OIB 12898864634</derivirana_varijabla>
  </DomainObject.Predmet.ProtustrankaFormatedOIB>
  <DomainObject.Predmet.ProtustrankaFormatedWithAdress>
    <izvorni_sadrzaj> A.N. VISION jednostavno društvo s ograničenom odgovornošću za ugostiteljstvo i usluge, Kolanjski Gajac/B 2, 23250 Kolan</izvorni_sadrzaj>
    <derivirana_varijabla naziv="DomainObject.Predmet.ProtustrankaFormatedWithAdress_1"> A.N. VISION jednostavno društvo s ograničenom odgovornošću za ugostiteljstvo i usluge, Kolanjski Gajac/B 2, 23250 Kolan</derivirana_varijabla>
  </DomainObject.Predmet.ProtustrankaFormatedWithAdress>
  <DomainObject.Predmet.ProtustrankaFormatedWithAdressOIB>
    <izvorni_sadrzaj> A.N. VISION jednostavno društvo s ograničenom odgovornošću za ugostiteljstvo i usluge, OIB 12898864634, Kolanjski Gajac/B 2, 23250 Kolan</izvorni_sadrzaj>
    <derivirana_varijabla naziv="DomainObject.Predmet.ProtustrankaFormatedWithAdressOIB_1"> A.N. VISION jednostavno društvo s ograničenom odgovornošću za ugostiteljstvo i usluge, OIB 12898864634, Kolanjski Gajac/B 2, 23250 Kolan</derivirana_varijabla>
  </DomainObject.Predmet.ProtustrankaFormatedWithAdressOIB>
  <DomainObject.Predmet.ProtustrankaWithAdress>
    <izvorni_sadrzaj>A.N. VISION jednostavno društvo s ograničenom odgovornošću za ugostiteljstvo i usluge Kolanjski Gajac/B 2, 23250 Kolan</izvorni_sadrzaj>
    <derivirana_varijabla naziv="DomainObject.Predmet.ProtustrankaWithAdress_1">A.N. VISION jednostavno društvo s ograničenom odgovornošću za ugostiteljstvo i usluge Kolanjski Gajac/B 2, 23250 Kolan</derivirana_varijabla>
  </DomainObject.Predmet.ProtustrankaWithAdress>
  <DomainObject.Predmet.ProtustrankaWithAdressOIB>
    <izvorni_sadrzaj>A.N. VISION jednostavno društvo s ograničenom odgovornošću za ugostiteljstvo i usluge, OIB 12898864634, Kolanjski Gajac/B 2, 23250 Kolan</izvorni_sadrzaj>
    <derivirana_varijabla naziv="DomainObject.Predmet.ProtustrankaWithAdressOIB_1">A.N. VISION jednostavno društvo s ograničenom odgovornošću za ugostiteljstvo i usluge, OIB 12898864634, Kolanjski Gajac/B 2, 23250 Kolan</derivirana_varijabla>
  </DomainObject.Predmet.ProtustrankaWithAdressOIB>
  <DomainObject.Predmet.ProtustrankaNazivFormated>
    <izvorni_sadrzaj>A.N. VISION jednostavno društvo s ograničenom odgovornošću za ugostiteljstvo i usluge</izvorni_sadrzaj>
    <derivirana_varijabla naziv="DomainObject.Predmet.ProtustrankaNazivFormated_1">A.N. VISION jednostavno društvo s ograničenom odgovornošću za ugostiteljstvo i usluge</derivirana_varijabla>
  </DomainObject.Predmet.ProtustrankaNazivFormated>
  <DomainObject.Predmet.ProtustrankaNazivFormatedOIB>
    <izvorni_sadrzaj>A.N. VISION jednostavno društvo s ograničenom odgovornošću za ugostiteljstvo i usluge, OIB 12898864634</izvorni_sadrzaj>
    <derivirana_varijabla naziv="DomainObject.Predmet.ProtustrankaNazivFormatedOIB_1">A.N. VISION jednostavno društvo s ograničenom odgovornošću za ugostiteljstvo i usluge, OIB 12898864634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A.N. VISION jednostavno društvo s ograničenom odgovornošću za ugostiteljstvo i usluge</item>
    </izvorni_sadrzaj>
    <derivirana_varijabla naziv="DomainObject.Predmet.ProtuStrankaListFormated_1">
      <item>A.N. VISION jednostavno društvo s ograničenom odgovornošću za ugostiteljstvo i usluge</item>
    </derivirana_varijabla>
  </DomainObject.Predmet.ProtuStrankaListFormated>
  <DomainObject.Predmet.ProtuStrankaListFormatedOIB>
    <izvorni_sadrzaj>
      <item>A.N. VISION jednostavno društvo s ograničenom odgovornošću za ugostiteljstvo i usluge, OIB 12898864634</item>
    </izvorni_sadrzaj>
    <derivirana_varijabla naziv="DomainObject.Predmet.ProtuStrankaListFormatedOIB_1">
      <item>A.N. VISION jednostavno društvo s ograničenom odgovornošću za ugostiteljstvo i usluge, OIB 12898864634</item>
    </derivirana_varijabla>
  </DomainObject.Predmet.ProtuStrankaListFormatedOIB>
  <DomainObject.Predmet.ProtuStrankaListFormatedWithAdress>
    <izvorni_sadrzaj>
      <item>A.N. VISION jednostavno društvo s ograničenom odgovornošću za ugostiteljstvo i usluge, Kolanjski Gajac/B 2, 23250 Kolan</item>
    </izvorni_sadrzaj>
    <derivirana_varijabla naziv="DomainObject.Predmet.ProtuStrankaListFormatedWithAdress_1">
      <item>A.N. VISION jednostavno društvo s ograničenom odgovornošću za ugostiteljstvo i usluge, Kolanjski Gajac/B 2, 23250 Kolan</item>
    </derivirana_varijabla>
  </DomainObject.Predmet.ProtuStrankaListFormatedWithAdress>
  <DomainObject.Predmet.ProtuStrankaListFormatedWithAdressOIB>
    <izvorni_sadrzaj>
      <item>A.N. VISION jednostavno društvo s ograničenom odgovornošću za ugostiteljstvo i usluge, OIB 12898864634, Kolanjski Gajac/B 2, 23250 Kolan</item>
    </izvorni_sadrzaj>
    <derivirana_varijabla naziv="DomainObject.Predmet.ProtuStrankaListFormatedWithAdressOIB_1">
      <item>A.N. VISION jednostavno društvo s ograničenom odgovornošću za ugostiteljstvo i usluge, OIB 12898864634, Kolanjski Gajac/B 2, 23250 Kolan</item>
    </derivirana_varijabla>
  </DomainObject.Predmet.ProtuStrankaListFormatedWithAdressOIB>
  <DomainObject.Predmet.ProtuStrankaListNazivFormated>
    <izvorni_sadrzaj>
      <item>A.N. VISION jednostavno društvo s ograničenom odgovornošću za ugostiteljstvo i usluge</item>
    </izvorni_sadrzaj>
    <derivirana_varijabla naziv="DomainObject.Predmet.ProtuStrankaListNazivFormated_1">
      <item>A.N. VISION jednostavno društvo s ograničenom odgovornošću za ugostiteljstvo i usluge</item>
    </derivirana_varijabla>
  </DomainObject.Predmet.ProtuStrankaListNazivFormated>
  <DomainObject.Predmet.ProtuStrankaListNazivFormatedOIB>
    <izvorni_sadrzaj>
      <item>A.N. VISION jednostavno društvo s ograničenom odgovornošću za ugostiteljstvo i usluge, OIB 12898864634</item>
    </izvorni_sadrzaj>
    <derivirana_varijabla naziv="DomainObject.Predmet.ProtuStrankaListNazivFormatedOIB_1">
      <item>A.N. VISION jednostavno društvo s ograničenom odgovornošću za ugostiteljstvo i usluge, OIB 12898864634</item>
    </derivirana_varijabla>
  </DomainObject.Predmet.ProtuStrankaListNazivFormatedOIB>
  <DomainObject.Predmet.OstaliListFormated>
    <izvorni_sadrzaj>
      <item>Alan Novak</item>
      <item>Allen Cvek</item>
    </izvorni_sadrzaj>
    <derivirana_varijabla naziv="DomainObject.Predmet.OstaliListFormated_1">
      <item>Alan Novak</item>
      <item>Allen Cvek</item>
    </derivirana_varijabla>
  </DomainObject.Predmet.OstaliListFormated>
  <DomainObject.Predmet.OstaliListFormatedOIB>
    <izvorni_sadrzaj>
      <item>Alan Novak, OIB 28613290739</item>
      <item>Allen Cvek, OIB 12394246924</item>
    </izvorni_sadrzaj>
    <derivirana_varijabla naziv="DomainObject.Predmet.OstaliListFormatedOIB_1">
      <item>Alan Novak, OIB 28613290739</item>
      <item>Allen Cvek, OIB 12394246924</item>
    </derivirana_varijabla>
  </DomainObject.Predmet.OstaliListFormatedOIB>
  <DomainObject.Predmet.OstaliListFormatedWithAdress>
    <izvorni_sadrzaj>
      <item>Alan Novak, TEKAČEVO 62c, Rogaška Slatina</item>
      <item>Allen Cvek, Slance 1, 3221 Slance</item>
    </izvorni_sadrzaj>
    <derivirana_varijabla naziv="DomainObject.Predmet.OstaliListFormatedWithAdress_1">
      <item>Alan Novak, TEKAČEVO 62c, Rogaška Slatina</item>
      <item>Allen Cvek, Slance 1, 3221 Slance</item>
    </derivirana_varijabla>
  </DomainObject.Predmet.OstaliListFormatedWithAdress>
  <DomainObject.Predmet.OstaliListFormatedWithAdressOIB>
    <izvorni_sadrzaj>
      <item>Alan Novak, OIB 28613290739, TEKAČEVO 62c, Rogaška Slatina</item>
      <item>Allen Cvek, OIB 12394246924, Slance 1, 3221 Slance</item>
    </izvorni_sadrzaj>
    <derivirana_varijabla naziv="DomainObject.Predmet.OstaliListFormatedWithAdressOIB_1">
      <item>Alan Novak, OIB 28613290739, TEKAČEVO 62c, Rogaška Slatina</item>
      <item>Allen Cvek, OIB 12394246924, Slance 1, 3221 Slance</item>
    </derivirana_varijabla>
  </DomainObject.Predmet.OstaliListFormatedWithAdressOIB>
  <DomainObject.Predmet.OstaliListNazivFormated>
    <izvorni_sadrzaj>
      <item>Alan Novak</item>
      <item>Allen Cvek</item>
    </izvorni_sadrzaj>
    <derivirana_varijabla naziv="DomainObject.Predmet.OstaliListNazivFormated_1">
      <item>Alan Novak</item>
      <item>Allen Cvek</item>
    </derivirana_varijabla>
  </DomainObject.Predmet.OstaliListNazivFormated>
  <DomainObject.Predmet.OstaliListNazivFormatedOIB>
    <izvorni_sadrzaj>
      <item>Alan Novak, OIB 28613290739</item>
      <item>Allen Cvek, OIB 12394246924</item>
    </izvorni_sadrzaj>
    <derivirana_varijabla naziv="DomainObject.Predmet.OstaliListNazivFormatedOIB_1">
      <item>Alan Novak, OIB 28613290739</item>
      <item>Allen Cvek, OIB 12394246924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A.N. VISION jednostavno društvo s ograničenom odgovornošću za ugostiteljstvo i usluge</izvorni_sadrzaj>
    <derivirana_varijabla naziv="DomainObject.Predmet.ProtustrankaIDrugi_1">A.N. VISION jednostavno društvo s ograničenom odgovornošću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A.N. VISION jednostavno društvo s ograničenom odgovornošću za ugostiteljstvo i usluge, OIB 12898864634, Kolanjski Gajac/B 2, 23250 Kolan</izvorni_sadrzaj>
    <derivirana_varijabla naziv="DomainObject.Predmet.ProtustrankaIDrugiAdressOIB_1">A.N. VISION jednostavno društvo s ograničenom odgovornošću za ugostiteljstvo i usluge, OIB 12898864634, Kolanjski Gajac/B 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A.N. VISION jednostavno društvo s ograničenom odgovornošću za ugostiteljstvo i usluge</item>
      <item>FINA</item>
      <item>Alan Novak</item>
      <item>Allen Cvek</item>
    </izvorni_sadrzaj>
    <derivirana_varijabla naziv="DomainObject.Predmet.SudioniciListNaziv_1">
      <item>A.N. VISION jednostavno društvo s ograničenom odgovornošću za ugostiteljstvo i usluge</item>
      <item>FINA</item>
      <item>Alan Novak</item>
      <item>Allen Cvek</item>
    </derivirana_varijabla>
  </DomainObject.Predmet.SudioniciListNaziv>
  <DomainObject.Predmet.SudioniciListAdressOIB>
    <izvorni_sadrzaj>
      <item>A.N. VISION jednostavno društvo s ograničenom odgovornošću za ugostiteljstvo i usluge, OIB 12898864634, Kolanjski Gajac/B 2,23250 Kolan</item>
      <item>FINA, OIB 85821130368</item>
      <item>Alan Novak, OIB 28613290739, TEKAČEVO 62c,Rogaška Slatina</item>
      <item>Allen Cvek, OIB 12394246924, Slance 1,3221 Slance</item>
    </izvorni_sadrzaj>
    <derivirana_varijabla naziv="DomainObject.Predmet.SudioniciListAdressOIB_1">
      <item>A.N. VISION jednostavno društvo s ograničenom odgovornošću za ugostiteljstvo i usluge, OIB 12898864634, Kolanjski Gajac/B 2,23250 Kolan</item>
      <item>FINA, OIB 85821130368</item>
      <item>Alan Novak, OIB 28613290739, TEKAČEVO 62c,Rogaška Slatina</item>
      <item>Allen Cvek, OIB 12394246924, Slance 1,3221 Slance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12898864634</item>
      <item>, OIB 85821130368</item>
      <item>, OIB 28613290739</item>
      <item>, OIB 12394246924</item>
    </izvorni_sadrzaj>
    <derivirana_varijabla naziv="DomainObject.Predmet.SudioniciListNazivOIB_1">
      <item>, OIB 12898864634</item>
      <item>, OIB 85821130368</item>
      <item>, OIB 28613290739</item>
      <item>, OIB 12394246924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St-208/2018-3</izvorni_sadrzaj>
    <derivirana_varijabla naziv="DomainObject.PredzadnjaOdlukaIzPredmeta.Oznaka_1">St-208/2018-3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1835</properties:Characters>
  <properties:Lines>62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2018-11-07T08:50:00Z</dcterms:created>
  <dc:creator>Ardena Bajlo</dc:creator>
  <cp:lastModifiedBy>Ante Rubelj</cp:lastModifiedBy>
  <cp:lastPrinted>2018-11-09T07:38:00Z</cp:lastPrinted>
  <dcterms:modified xmlns:xsi="http://www.w3.org/2001/XMLSchema-instance" xsi:type="dcterms:W3CDTF">2018-11-09T07:38:00Z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imenovanje privremenog stečajnog upravitelja (1 St-208-18-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