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d90b" w14:paraId="3e8d90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226504" w:rsidP="00005B10" w:rsidR="00F4093C">
      <w:pPr>
        <w:ind w:left="5040"/>
        <w:jc w:val="right"/>
      </w:pPr>
      <w:r>
        <w:t>NIKOLINA ELEZ</w:t>
      </w:r>
    </w:p>
    <w:p w:rsidRDefault="00226504" w:rsidP="00005B10" w:rsidR="00226504">
      <w:pPr>
        <w:ind w:left="5040"/>
        <w:jc w:val="right"/>
      </w:pPr>
      <w:r>
        <w:t>Put Gvozdenova 211</w:t>
      </w:r>
    </w:p>
    <w:p w:rsidRDefault="00226504" w:rsidP="00005B10" w:rsidR="00226504">
      <w:pPr>
        <w:ind w:left="5040"/>
        <w:jc w:val="right"/>
      </w:pPr>
      <w:r>
        <w:t>ŠIBENIK</w:t>
      </w:r>
    </w:p>
    <w:p w:rsidRDefault="00F4093C" w:rsidP="00005B10" w:rsidR="00F4093C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26504">
        <w:t>829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226504">
        <w:t>D &amp; R, d.o.o., Knin, Marulićev trg 5, OIB: 88829627037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33698E">
        <w:t>,</w:t>
      </w:r>
      <w:r w:rsidR="00226504">
        <w:t>00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0E053E">
        <w:t>,</w:t>
      </w:r>
      <w:r w:rsidR="00226504">
        <w:t>02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650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226504">
      <w:rPr>
        <w:b/>
        <w:bCs/>
        <w:sz w:val="28"/>
      </w:rPr>
      <w:t>829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2787C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26504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900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97E9A"/>
    <w:rsid w:val="00EA6402"/>
    <w:rsid w:val="00EB44F7"/>
    <w:rsid w:val="00ED32D7"/>
    <w:rsid w:val="00EF21CE"/>
    <w:rsid w:val="00F2122B"/>
    <w:rsid w:val="00F275CA"/>
    <w:rsid w:val="00F4093C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90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90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90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9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9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9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R, društvo za trgovinu, ugostiteljstvo i turizam, d.o.o.</izvorni_sadrzaj>
    <derivirana_varijabla naziv="DomainObject.Predmet.ProtustrankaFormated_1">  D &amp; R, društvo za trgovinu, ugostiteljstvo i turizam, d.o.o.</derivirana_varijabla>
  </DomainObject.Predmet.ProtustrankaFormated>
  <DomainObject.Predmet.ProtustrankaFormatedOIB>
    <izvorni_sadrzaj>  D &amp; R, društvo za trgovinu, ugostiteljstvo i turizam, d.o.o., OIB 88829627037</izvorni_sadrzaj>
    <derivirana_varijabla naziv="DomainObject.Predmet.ProtustrankaFormatedOIB_1">  D &amp; R, društvo za trgovinu, ugostiteljstvo i turizam, d.o.o., OIB 88829627037</derivirana_varijabla>
  </DomainObject.Predmet.ProtustrankaFormatedOIB>
  <DomainObject.Predmet.ProtustrankaFormatedWithAdress>
    <izvorni_sadrzaj> D &amp; R, društvo za trgovinu, ugostiteljstvo i turizam, d.o.o., Marulićev trg 5 , 22300 Knin</izvorni_sadrzaj>
    <derivirana_varijabla naziv="DomainObject.Predmet.ProtustrankaFormatedWithAdress_1"> D &amp; R, društvo za trgovinu, ugostiteljstvo i turizam, d.o.o., Marulićev trg 5 , 22300 Knin</derivirana_varijabla>
  </DomainObject.Predmet.ProtustrankaFormatedWithAdress>
  <DomainObject.Predmet.ProtustrankaFormatedWithAdressOIB>
    <izvorni_sadrzaj> D &amp; R, društvo za trgovinu, ugostiteljstvo i turizam, d.o.o., OIB 88829627037, Marulićev trg 5 , 22300 Knin</izvorni_sadrzaj>
    <derivirana_varijabla naziv="DomainObject.Predmet.ProtustrankaFormatedWithAdressOIB_1"> D &amp; R, društvo za trgovinu, ugostiteljstvo i turizam, d.o.o., OIB 88829627037, Marulićev trg 5 , 22300 Knin</derivirana_varijabla>
  </DomainObject.Predmet.ProtustrankaFormatedWithAdressOIB>
  <DomainObject.Predmet.ProtustrankaWithAdress>
    <izvorni_sadrzaj>D &amp; R, društvo za trgovinu, ugostiteljstvo i turizam, d.o.o. Marulićev trg 5 , 22300 Knin</izvorni_sadrzaj>
    <derivirana_varijabla naziv="DomainObject.Predmet.ProtustrankaWithAdress_1">D &amp; R, društvo za trgovinu, ugostiteljstvo i turizam, d.o.o. Marulićev trg 5 , 22300 Knin</derivirana_varijabla>
  </DomainObject.Predmet.ProtustrankaWithAdress>
  <DomainObject.Predmet.ProtustrankaWithAdressOIB>
    <izvorni_sadrzaj>D &amp; R, društvo za trgovinu, ugostiteljstvo i turizam, d.o.o., OIB 88829627037, Marulićev trg 5 , 22300 Knin</izvorni_sadrzaj>
    <derivirana_varijabla naziv="DomainObject.Predmet.ProtustrankaWithAdressOIB_1">D &amp; R, društvo za trgovinu, ugostiteljstvo i turizam, d.o.o., OIB 88829627037, Marulićev trg 5 , 22300 Knin</derivirana_varijabla>
  </DomainObject.Predmet.ProtustrankaWithAdressOIB>
  <DomainObject.Predmet.ProtustrankaNazivFormated>
    <izvorni_sadrzaj>D &amp; R, društvo za trgovinu, ugostiteljstvo i turizam, d.o.o.</izvorni_sadrzaj>
    <derivirana_varijabla naziv="DomainObject.Predmet.ProtustrankaNazivFormated_1">D &amp; R, društvo za trgovinu, ugostiteljstvo i turizam, d.o.o.</derivirana_varijabla>
  </DomainObject.Predmet.ProtustrankaNazivFormated>
  <DomainObject.Predmet.ProtustrankaNazivFormatedOIB>
    <izvorni_sadrzaj>D &amp; R, društvo za trgovinu, ugostiteljstvo i turizam, d.o.o., OIB 88829627037</izvorni_sadrzaj>
    <derivirana_varijabla naziv="DomainObject.Predmet.ProtustrankaNazivFormatedOIB_1">D &amp; R, društvo za trgovinu, ugostiteljstvo i turizam, d.o.o., OIB 88829627037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 &amp; R, društvo za trgovinu, ugostiteljstvo i turizam, d.o.o.</item>
    </izvorni_sadrzaj>
    <derivirana_varijabla naziv="DomainObject.Predmet.ProtuStrankaListFormated_1">
      <item>D &amp; R, društvo za trgovinu, ugostiteljstvo i turizam, d.o.o.</item>
    </derivirana_varijabla>
  </DomainObject.Predmet.ProtuStrankaListFormated>
  <DomainObject.Predmet.ProtuStrankaListFormatedOIB>
    <izvorni_sadrzaj>
      <item>D &amp; R, društvo za trgovinu, ugostiteljstvo i turizam, d.o.o., OIB 88829627037</item>
    </izvorni_sadrzaj>
    <derivirana_varijabla naziv="DomainObject.Predmet.ProtuStrankaListFormatedOIB_1">
      <item>D &amp; R, društvo za trgovinu, ugostiteljstvo i turizam, d.o.o., OIB 88829627037</item>
    </derivirana_varijabla>
  </DomainObject.Predmet.ProtuStrankaListFormatedOIB>
  <DomainObject.Predmet.ProtuStrankaListFormatedWithAdress>
    <izvorni_sadrzaj>
      <item>D &amp; R, društvo za trgovinu, ugostiteljstvo i turizam, d.o.o., Marulićev trg 5 , 22300 Knin</item>
    </izvorni_sadrzaj>
    <derivirana_varijabla naziv="DomainObject.Predmet.ProtuStrankaListFormatedWithAdress_1">
      <item>D &amp; R, društvo za trgovinu, ugostiteljstvo i turizam, d.o.o., Marulićev trg 5 , 22300 Knin</item>
    </derivirana_varijabla>
  </DomainObject.Predmet.ProtuStrankaListFormatedWithAdress>
  <DomainObject.Predmet.ProtuStrankaListFormatedWithAdressOIB>
    <izvorni_sadrzaj>
      <item>D &amp; R, društvo za trgovinu, ugostiteljstvo i turizam, d.o.o., OIB 88829627037, Marulićev trg 5 , 22300 Knin</item>
    </izvorni_sadrzaj>
    <derivirana_varijabla naziv="DomainObject.Predmet.ProtuStrankaListFormatedWithAdressOIB_1">
      <item>D &amp; R, društvo za trgovinu, ugostiteljstvo i turizam, d.o.o., OIB 88829627037, Marulićev trg 5 , 22300 Knin</item>
    </derivirana_varijabla>
  </DomainObject.Predmet.ProtuStrankaListFormatedWithAdressOIB>
  <DomainObject.Predmet.ProtuStrankaListNazivFormated>
    <izvorni_sadrzaj>
      <item>D &amp; R, društvo za trgovinu, ugostiteljstvo i turizam, d.o.o.</item>
    </izvorni_sadrzaj>
    <derivirana_varijabla naziv="DomainObject.Predmet.ProtuStrankaListNazivFormated_1">
      <item>D &amp; R, društvo za trgovinu, ugostiteljstvo i turizam, d.o.o.</item>
    </derivirana_varijabla>
  </DomainObject.Predmet.ProtuStrankaListNazivFormated>
  <DomainObject.Predmet.ProtuStrankaListNazivFormatedOIB>
    <izvorni_sadrzaj>
      <item>D &amp; R, društvo za trgovinu, ugostiteljstvo i turizam, d.o.o., OIB 88829627037</item>
    </izvorni_sadrzaj>
    <derivirana_varijabla naziv="DomainObject.Predmet.ProtuStrankaListNazivFormatedOIB_1">
      <item>D &amp; R, društvo za trgovinu, ugostiteljstvo i turizam, d.o.o., OIB 88829627037</item>
    </derivirana_varijabla>
  </DomainObject.Predmet.ProtuStrankaListNazivFormatedOIB>
  <DomainObject.Predmet.OstaliListFormated>
    <izvorni_sadrzaj>
      <item>Nikolina Elez</item>
    </izvorni_sadrzaj>
    <derivirana_varijabla naziv="DomainObject.Predmet.OstaliListFormated_1">
      <item>Nikolina Elez</item>
    </derivirana_varijabla>
  </DomainObject.Predmet.OstaliListFormated>
  <DomainObject.Predmet.OstaliListFormatedOIB>
    <izvorni_sadrzaj>
      <item>Nikolina Elez, OIB 57536477233</item>
    </izvorni_sadrzaj>
    <derivirana_varijabla naziv="DomainObject.Predmet.OstaliListFormatedOIB_1">
      <item>Nikolina Elez, OIB 57536477233</item>
    </derivirana_varijabla>
  </DomainObject.Predmet.OstaliListFormatedOIB>
  <DomainObject.Predmet.OstaliListFormatedWithAdress>
    <izvorni_sadrzaj>
      <item>Nikolina Elez, Put Gvozdenova 211, 22000 Šibenik</item>
    </izvorni_sadrzaj>
    <derivirana_varijabla naziv="DomainObject.Predmet.OstaliListFormatedWithAdress_1">
      <item>Nikolina Elez, Put Gvozdenova 211, 22000 Šibenik</item>
    </derivirana_varijabla>
  </DomainObject.Predmet.OstaliListFormatedWithAdress>
  <DomainObject.Predmet.OstaliListFormatedWithAdressOIB>
    <izvorni_sadrzaj>
      <item>Nikolina Elez, OIB 57536477233, Put Gvozdenova 211, 22000 Šibenik</item>
    </izvorni_sadrzaj>
    <derivirana_varijabla naziv="DomainObject.Predmet.OstaliListFormatedWithAdressOIB_1">
      <item>Nikolina Elez, OIB 57536477233, Put Gvozdenova 211, 22000 Šibenik</item>
    </derivirana_varijabla>
  </DomainObject.Predmet.OstaliListFormatedWithAdressOIB>
  <DomainObject.Predmet.OstaliListNazivFormated>
    <izvorni_sadrzaj>
      <item>Nikolina Elez</item>
    </izvorni_sadrzaj>
    <derivirana_varijabla naziv="DomainObject.Predmet.OstaliListNazivFormated_1">
      <item>Nikolina Elez</item>
    </derivirana_varijabla>
  </DomainObject.Predmet.OstaliListNazivFormated>
  <DomainObject.Predmet.OstaliListNazivFormatedOIB>
    <izvorni_sadrzaj>
      <item>Nikolina Elez, OIB 57536477233</item>
    </izvorni_sadrzaj>
    <derivirana_varijabla naziv="DomainObject.Predmet.OstaliListNazivFormatedOIB_1">
      <item>Nikolina Elez, OIB 57536477233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 &amp; R, društvo za trgovinu, ugostiteljstvo i turizam, d.o.o.</izvorni_sadrzaj>
    <derivirana_varijabla naziv="DomainObject.Predmet.ProtustrankaIDrugi_1">D &amp; R, društvo za trgovinu, ugostiteljstvo i turizam,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 &amp; R, društvo za trgovinu, ugostiteljstvo i turizam, d.o.o., OIB 88829627037, Marulićev trg 5 , 22300 Knin</izvorni_sadrzaj>
    <derivirana_varijabla naziv="DomainObject.Predmet.ProtustrankaIDrugiAdressOIB_1">D &amp; R, društvo za trgovinu, ugostiteljstvo i turizam, d.o.o., OIB 88829627037, Marulićev trg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 &amp; R, društvo za trgovinu, ugostiteljstvo i turizam, d.o.o.</item>
      <item>Nikolina Elez</item>
    </izvorni_sadrzaj>
    <derivirana_varijabla naziv="DomainObject.Predmet.SudioniciListNaziv_1">
      <item>FINA - Podružnica Šibenik</item>
      <item>D &amp; R, društvo za trgovinu, ugostiteljstvo i turizam, d.o.o.</item>
      <item>Nikolina Elez</item>
    </derivirana_varijabla>
  </DomainObject.Predmet.SudioniciListNaziv>
  <DomainObject.Predmet.SudioniciListAdressOIB>
    <izvorni_sadrzaj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izvorni_sadrzaj>
    <derivirana_varijabla naziv="DomainObject.Predmet.SudioniciListAdressOIB_1"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88829627037</item>
      <item>, OIB 57536477233</item>
    </izvorni_sadrzaj>
    <derivirana_varijabla naziv="DomainObject.Predmet.SudioniciListNazivOIB_1">
      <item>, OIB 85821130368</item>
      <item>, OIB 88829627037</item>
      <item>, OIB 57536477233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3B26A-165A-4B40-9D79-2980ED425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887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2016-06-13T07:54:00Z</dcterms:created>
  <dc:creator>Ardena Bajlo</dc:creator>
  <cp:lastModifiedBy>wsadmin</cp:lastModifiedBy>
  <cp:lastPrinted>2016-06-13T07:45:00Z</cp:lastPrinted>
  <dcterms:modified xmlns:xsi="http://www.w3.org/2001/XMLSchema-instance" xsi:type="dcterms:W3CDTF">2016-06-14T06:02:00Z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