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5b632" w14:paraId="785b632" w:rsidRDefault="006E2EE5" w:rsidP="00597F65" w:rsidR="00597F65">
      <w:pPr>
        <w:jc w:val="right"/>
        <w15:collapsed w:val="false"/>
      </w:pPr>
      <w:bookmarkStart w:name="_GoBack" w:id="0"/>
      <w:bookmarkEnd w:id="0"/>
      <w:r>
        <w:t>9</w:t>
      </w:r>
      <w:r w:rsidR="001D7548">
        <w:t xml:space="preserve"> </w:t>
      </w:r>
      <w:r w:rsidR="002D77B4">
        <w:t>St-</w:t>
      </w:r>
      <w:r w:rsidR="007541AE">
        <w:t>6</w:t>
      </w:r>
      <w:r w:rsidR="00D50F85">
        <w:t>4</w:t>
      </w:r>
      <w:r w:rsidR="002B4883">
        <w:t>9</w:t>
      </w:r>
      <w:r w:rsidR="001D7548">
        <w:t>/18</w:t>
      </w:r>
      <w:r w:rsidR="00D76812">
        <w:t>-</w:t>
      </w:r>
      <w:r w:rsidR="00EA6C5C">
        <w:t>2</w:t>
      </w:r>
    </w:p>
    <w:p w:rsidRDefault="004952D7" w:rsidP="004952D7" w:rsidR="004952D7">
      <w:r>
        <w:rPr>
          <w:rStyle w:val="Naglaeno"/>
        </w:rPr>
        <w:t xml:space="preserve">             </w:t>
      </w:r>
      <w:r w:rsidR="003768C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6E2EE5">
        <w:t>Jadranki Pajur Vranješ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1A3DC6">
        <w:t xml:space="preserve">FINA RC </w:t>
      </w:r>
      <w:r w:rsidR="00D76812">
        <w:t>Zagreb</w:t>
      </w:r>
      <w:r w:rsidR="001A3DC6">
        <w:t>,</w:t>
      </w:r>
      <w:r w:rsidR="0061746B">
        <w:t xml:space="preserve"> </w:t>
      </w:r>
      <w:r w:rsidR="0061519B">
        <w:t xml:space="preserve"> </w:t>
      </w:r>
      <w:r w:rsidR="001A3DC6">
        <w:t xml:space="preserve">za otvaranje stečajnog postupka nad dužnikom: </w:t>
      </w:r>
      <w:r w:rsidR="00EA19FE">
        <w:t>Green Gold Club d.o.o. Zagreb, Radnička cesta 52, OIB: 83176448596, MBS: 080987477</w:t>
      </w:r>
      <w:r w:rsidR="0061519B">
        <w:t xml:space="preserve">, </w:t>
      </w:r>
      <w:r w:rsidR="00D76812" w:rsidRPr="00D76812">
        <w:t>2. srpnja</w:t>
      </w:r>
      <w:r w:rsidR="003768C2">
        <w:t xml:space="preserve"> 2018.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EA19FE">
        <w:t>Green Gold Club d.o.o. Zagreb, Radnička cesta 52, OIB: 83176448596, MBS: 080987477</w:t>
      </w:r>
      <w:r w:rsidR="00040F40">
        <w:t>.</w:t>
      </w:r>
      <w:r w:rsidR="00E43FB7">
        <w:t xml:space="preserve"> </w:t>
      </w:r>
      <w:r w:rsidR="00C75BB5">
        <w:t xml:space="preserve"> </w:t>
      </w:r>
      <w:r>
        <w:t xml:space="preserve">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EA19FE">
        <w:t>4</w:t>
      </w:r>
      <w:r w:rsidR="007541AE">
        <w:t>.</w:t>
      </w:r>
      <w:r w:rsidR="00D76812">
        <w:t xml:space="preserve"> rujna </w:t>
      </w:r>
      <w:r w:rsidRPr="00914EB4">
        <w:rPr>
          <w:b/>
        </w:rPr>
        <w:t xml:space="preserve"> </w:t>
      </w:r>
      <w:r w:rsidRPr="00D76812">
        <w:t xml:space="preserve">2018. u </w:t>
      </w:r>
      <w:r w:rsidR="00D76812" w:rsidRPr="00D76812">
        <w:t>1</w:t>
      </w:r>
      <w:r w:rsidR="00EA19FE">
        <w:t>0</w:t>
      </w:r>
      <w:r w:rsidR="00BF357D">
        <w:t>,00</w:t>
      </w:r>
      <w:r w:rsidRPr="00D76812">
        <w:t xml:space="preserve"> sati</w:t>
      </w:r>
      <w:r>
        <w:t xml:space="preserve"> u zgradi ovog suda u Osijeku, Zagrebačka br. 2, soba br. 3</w:t>
      </w:r>
      <w:r w:rsidR="00D76812">
        <w:t>7</w:t>
      </w:r>
      <w:r>
        <w:t>/II, na koje se pozivaju sve zainteresirane stranke dostavom ovog rješenja.</w:t>
      </w:r>
    </w:p>
    <w:p w:rsidRDefault="003768C2" w:rsidP="00FA4D61" w:rsidR="003768C2" w:rsidRPr="00BF357D">
      <w:pPr>
        <w:pStyle w:val="Tijeloteksta"/>
        <w:numPr>
          <w:ilvl w:val="0"/>
          <w:numId w:val="1"/>
        </w:numPr>
        <w:rPr>
          <w:color w:val="FF0000"/>
        </w:rPr>
      </w:pPr>
      <w:r>
        <w:t>U ovom postupku imenuje se privremeni stečajni upravitelj u osobi</w:t>
      </w:r>
      <w:r w:rsidR="000D3106">
        <w:t xml:space="preserve"> </w:t>
      </w:r>
      <w:r w:rsidR="00EA6C5C">
        <w:t>Zlatko Markasović, Osijek, Vijenac Ivana Meštrovića 50, OIB: 82230536462.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 w:rsidRPr="00BF357D">
        <w:rPr>
          <w:color w:val="FF0000"/>
        </w:rPr>
        <w:t>P</w:t>
      </w:r>
      <w:r>
        <w:t>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5173F9">
      <w:pPr>
        <w:pStyle w:val="Tijeloteksta"/>
      </w:pPr>
      <w:r>
        <w:tab/>
      </w:r>
      <w:r w:rsidR="005173F9">
        <w:t xml:space="preserve">Predlagatelj – </w:t>
      </w:r>
      <w:r w:rsidR="001A3DC6">
        <w:t xml:space="preserve">FINA RC </w:t>
      </w:r>
      <w:r w:rsidR="00046F88">
        <w:t>Zagreb</w:t>
      </w:r>
      <w:r w:rsidR="00040F40">
        <w:t xml:space="preserve">, </w:t>
      </w:r>
      <w:r w:rsidR="00C75BB5">
        <w:t xml:space="preserve"> je dana </w:t>
      </w:r>
      <w:r w:rsidR="0061519B">
        <w:t>1</w:t>
      </w:r>
      <w:r w:rsidR="00BF357D">
        <w:t>7</w:t>
      </w:r>
      <w:r w:rsidR="0061519B">
        <w:t>. srpnja</w:t>
      </w:r>
      <w:r w:rsidR="00040F40">
        <w:t xml:space="preserve"> 2017.</w:t>
      </w:r>
      <w:r w:rsidR="00C75BB5">
        <w:t xml:space="preserve"> podni</w:t>
      </w:r>
      <w:r w:rsidR="004517C1">
        <w:t>o</w:t>
      </w:r>
      <w:r w:rsidR="00C75BB5">
        <w:t>,</w:t>
      </w:r>
      <w:r w:rsidR="00B72723">
        <w:t xml:space="preserve"> </w:t>
      </w:r>
      <w:r w:rsidR="005173F9">
        <w:t>na propisanom obrascu</w:t>
      </w:r>
      <w:r w:rsidR="00B72723">
        <w:t>,</w:t>
      </w:r>
      <w:r w:rsidR="005173F9">
        <w:t xml:space="preserve"> prijedlog za otvaranje  stečajnog postupka nad dužnikom</w:t>
      </w:r>
      <w:r w:rsidR="00AE7DAB">
        <w:t xml:space="preserve"> </w:t>
      </w:r>
      <w:r w:rsidR="00EA19FE">
        <w:t>Green Gold Club d.o.o. Zagreb, Radnička cesta 52, OIB: 83176448596, MBS: 080987477</w:t>
      </w:r>
      <w:r w:rsidR="005173F9">
        <w:rPr>
          <w:b/>
        </w:rPr>
        <w:t>.</w:t>
      </w:r>
      <w:r w:rsidR="005173F9">
        <w:t xml:space="preserve"> </w:t>
      </w:r>
    </w:p>
    <w:p w:rsidRDefault="004517C1" w:rsidP="005173F9" w:rsidR="004517C1">
      <w:pPr>
        <w:pStyle w:val="Tijeloteksta"/>
      </w:pPr>
    </w:p>
    <w:p w:rsidRDefault="004517C1" w:rsidP="005173F9" w:rsidR="004517C1">
      <w:pPr>
        <w:pStyle w:val="Tijeloteksta"/>
      </w:pPr>
    </w:p>
    <w:p w:rsidRDefault="004517C1" w:rsidP="005173F9" w:rsidR="004517C1">
      <w:pPr>
        <w:pStyle w:val="Tijeloteksta"/>
      </w:pPr>
    </w:p>
    <w:p w:rsidRDefault="001A3DC6" w:rsidP="005173F9" w:rsidR="001A3DC6">
      <w:pPr>
        <w:pStyle w:val="Tijeloteksta"/>
      </w:pPr>
    </w:p>
    <w:p w:rsidRDefault="006E2EE5" w:rsidP="00A322BC" w:rsidR="00AE7DAB">
      <w:pPr>
        <w:pStyle w:val="Tijeloteksta"/>
        <w:jc w:val="right"/>
      </w:pPr>
      <w:r>
        <w:lastRenderedPageBreak/>
        <w:t>9</w:t>
      </w:r>
      <w:r w:rsidR="00A322BC">
        <w:t xml:space="preserve"> St-</w:t>
      </w:r>
      <w:r w:rsidR="00CF1FAB">
        <w:t>6</w:t>
      </w:r>
      <w:r w:rsidR="0061519B">
        <w:t>4</w:t>
      </w:r>
      <w:r w:rsidR="00EA19FE">
        <w:t>9</w:t>
      </w:r>
      <w:r w:rsidR="00046F88">
        <w:t>/1</w:t>
      </w:r>
      <w:r w:rsidR="00A322BC">
        <w:t>8</w:t>
      </w:r>
      <w:r w:rsidR="00EA6C5C">
        <w:t>-2</w:t>
      </w:r>
    </w:p>
    <w:p w:rsidRDefault="00AD4F68" w:rsidP="005173F9" w:rsidR="00AD4F68">
      <w:pPr>
        <w:pStyle w:val="Tijeloteksta"/>
      </w:pPr>
    </w:p>
    <w:p w:rsidRDefault="00AD4F68" w:rsidP="005173F9" w:rsidR="00AD4F68">
      <w:pPr>
        <w:pStyle w:val="Tijeloteksta"/>
      </w:pPr>
    </w:p>
    <w:p w:rsidRDefault="00AE7DAB" w:rsidP="005173F9" w:rsidR="00AE7DAB">
      <w:pPr>
        <w:pStyle w:val="Tijeloteksta"/>
      </w:pPr>
    </w:p>
    <w:p w:rsidRDefault="001A3DC6" w:rsidP="001A3DC6" w:rsidR="001A3DC6">
      <w:pPr>
        <w:pStyle w:val="Tijeloteksta"/>
        <w:ind w:firstLine="708"/>
      </w:pPr>
      <w:r>
        <w:t xml:space="preserve">U prijedlogu FINA navodi da dužnik na dan </w:t>
      </w:r>
      <w:r w:rsidR="00BF357D">
        <w:t>13</w:t>
      </w:r>
      <w:r w:rsidR="00A322BC">
        <w:t>.</w:t>
      </w:r>
      <w:r w:rsidR="0061519B">
        <w:t>7</w:t>
      </w:r>
      <w:r w:rsidR="00A322BC">
        <w:t>.201</w:t>
      </w:r>
      <w:r w:rsidR="00040F40">
        <w:t>7</w:t>
      </w:r>
      <w:r>
        <w:t xml:space="preserve">. g. u Očevidniku redoslijedu osnova za plaćanje ima evidentirane neizvršene osnove za plaćanje u neprekinutom razdoblju od 120 dana u ukupnom iznosu od </w:t>
      </w:r>
      <w:r w:rsidR="00EA19FE">
        <w:t>6.425.393,18</w:t>
      </w:r>
      <w:r w:rsidR="00EC0DB3">
        <w:t xml:space="preserve"> kn</w:t>
      </w:r>
      <w:r>
        <w:t xml:space="preserve"> u koji iznos je uračunata kamata i naknada FINE za provedbu ovrhe na novčanim sredstvima te da dužnik ima </w:t>
      </w:r>
      <w:r w:rsidR="00EA19FE">
        <w:t>1</w:t>
      </w:r>
      <w:r>
        <w:t xml:space="preserve"> zaposlenika.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867ED7" w:rsidP="005173F9" w:rsidR="00867ED7">
      <w:pPr>
        <w:ind w:firstLine="708"/>
        <w:jc w:val="both"/>
      </w:pPr>
    </w:p>
    <w:p w:rsidRDefault="004517C1" w:rsidP="00EA19FE" w:rsidR="005173F9" w:rsidRPr="00EA19FE">
      <w:pPr>
        <w:ind w:hanging="1080"/>
        <w:jc w:val="both"/>
        <w:rPr>
          <w:color w:val="FF0000"/>
        </w:rPr>
      </w:pPr>
      <w:r>
        <w:tab/>
        <w:t xml:space="preserve">            </w:t>
      </w:r>
      <w:r w:rsidR="005173F9">
        <w:t>Također, temeljem čl. 115. st. 2. citiranog zakona imenovan je privrem</w:t>
      </w:r>
      <w:r>
        <w:t xml:space="preserve">eni stečajni upravitelj u osobi </w:t>
      </w:r>
      <w:r w:rsidR="00EA6C5C">
        <w:t xml:space="preserve">Zlatko Markasović, Osijek, Vijenac Ivana Meštrovića 50, OIB: 82230536462 </w:t>
      </w:r>
      <w:r w:rsidR="005173F9">
        <w:t>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6E2EE5">
        <w:t>2. srpnja 2018.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</w:t>
      </w:r>
    </w:p>
    <w:p w:rsidRDefault="006E2EE5" w:rsidP="003768C2" w:rsidR="003768C2">
      <w:pPr>
        <w:pStyle w:val="Tijeloteksta"/>
        <w:jc w:val="left"/>
      </w:pPr>
      <w:r>
        <w:t>Zvjezdana Kovačić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</w:t>
      </w:r>
      <w:r w:rsidR="006E2EE5">
        <w:t>Jadranka Pajur Vranješ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 w:rsidRPr="004517C1">
      <w:pPr>
        <w:pStyle w:val="Tijeloteksta"/>
        <w:jc w:val="left"/>
      </w:pPr>
      <w:r>
        <w:t>DNA</w:t>
      </w:r>
    </w:p>
    <w:p w:rsidRDefault="003768C2" w:rsidP="003768C2" w:rsidR="00867ED7" w:rsidRPr="00046F88">
      <w:pPr>
        <w:pStyle w:val="Odlomakpopisa"/>
        <w:numPr>
          <w:ilvl w:val="0"/>
          <w:numId w:val="3"/>
        </w:numPr>
        <w:tabs>
          <w:tab w:pos="6195" w:val="left"/>
        </w:tabs>
        <w:rPr>
          <w:b/>
        </w:rPr>
      </w:pPr>
      <w:r w:rsidRPr="004517C1">
        <w:t xml:space="preserve">priv. st. </w:t>
      </w:r>
      <w:r w:rsidR="00046F88">
        <w:t>u</w:t>
      </w:r>
      <w:r w:rsidRPr="004517C1">
        <w:t>prav</w:t>
      </w:r>
      <w:r w:rsidR="00046F88">
        <w:t>.</w:t>
      </w:r>
      <w:r w:rsidRPr="004517C1">
        <w:t xml:space="preserve"> </w:t>
      </w:r>
    </w:p>
    <w:p w:rsidRDefault="00AE7DAB" w:rsidP="003768C2" w:rsidR="00AE7DAB" w:rsidRPr="00B72723">
      <w:pPr>
        <w:pStyle w:val="Odlomakpopisa"/>
        <w:numPr>
          <w:ilvl w:val="0"/>
          <w:numId w:val="3"/>
        </w:numPr>
        <w:tabs>
          <w:tab w:pos="6195" w:val="left"/>
        </w:tabs>
      </w:pPr>
      <w:r w:rsidRPr="00B72723">
        <w:t xml:space="preserve">FINA </w:t>
      </w:r>
    </w:p>
    <w:p w:rsidRDefault="00AE7DAB" w:rsidP="00AE7DAB" w:rsid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  <w:r w:rsidR="00B72723">
        <w:t xml:space="preserve"> </w:t>
      </w:r>
    </w:p>
    <w:p w:rsidRDefault="00C75BB5" w:rsidP="00AE7DAB" w:rsidR="00C75BB5" w:rsidRPr="00AE7DAB">
      <w:pPr>
        <w:pStyle w:val="Tijeloteksta"/>
        <w:numPr>
          <w:ilvl w:val="0"/>
          <w:numId w:val="3"/>
        </w:numPr>
        <w:jc w:val="left"/>
      </w:pPr>
      <w:r>
        <w:t xml:space="preserve">ŽDO </w:t>
      </w:r>
    </w:p>
    <w:p w:rsidRDefault="003768C2" w:rsidP="001C7099" w:rsidR="003768C2">
      <w:pPr>
        <w:pStyle w:val="Tijeloteksta"/>
        <w:numPr>
          <w:ilvl w:val="0"/>
          <w:numId w:val="3"/>
        </w:numPr>
        <w:jc w:val="left"/>
      </w:pPr>
      <w:r>
        <w:t xml:space="preserve">e-ogl. pl. </w:t>
      </w:r>
    </w:p>
    <w:p w:rsidRDefault="006E2EE5" w:rsidP="003768C2" w:rsidR="003768C2">
      <w:pPr>
        <w:pStyle w:val="Tijeloteksta"/>
        <w:numPr>
          <w:ilvl w:val="0"/>
          <w:numId w:val="3"/>
        </w:numPr>
        <w:jc w:val="left"/>
      </w:pPr>
      <w:r>
        <w:t>Roč.</w:t>
      </w:r>
      <w:r w:rsidR="003768C2">
        <w:t xml:space="preserve"> </w:t>
      </w:r>
      <w:r w:rsidR="00EA19FE">
        <w:t>4</w:t>
      </w:r>
      <w:r w:rsidR="001D7548">
        <w:t>.</w:t>
      </w:r>
      <w:r w:rsidR="00046F88">
        <w:t>9</w:t>
      </w:r>
      <w:r w:rsidR="001D7548">
        <w:t>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6F9F" w:rsidR="00016F9F">
      <w:r>
        <w:separator/>
      </w:r>
    </w:p>
  </w:endnote>
  <w:endnote w:id="0" w:type="continuationSeparator">
    <w:p w:rsidRDefault="00016F9F" w:rsidR="00016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6F9F" w:rsidR="00016F9F">
      <w:r>
        <w:separator/>
      </w:r>
    </w:p>
  </w:footnote>
  <w:footnote w:id="0" w:type="continuationSeparator">
    <w:p w:rsidRDefault="00016F9F" w:rsidR="00016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16F9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6F9F"/>
    <w:rsid w:val="000242C5"/>
    <w:rsid w:val="00036EE7"/>
    <w:rsid w:val="00040F40"/>
    <w:rsid w:val="00046F88"/>
    <w:rsid w:val="00052BA6"/>
    <w:rsid w:val="0005396D"/>
    <w:rsid w:val="00070D0F"/>
    <w:rsid w:val="00094230"/>
    <w:rsid w:val="000C20F1"/>
    <w:rsid w:val="000D3106"/>
    <w:rsid w:val="000E414B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9752C"/>
    <w:rsid w:val="001A0170"/>
    <w:rsid w:val="001A3DC6"/>
    <w:rsid w:val="001A6201"/>
    <w:rsid w:val="001B10D0"/>
    <w:rsid w:val="001B5E31"/>
    <w:rsid w:val="001C7099"/>
    <w:rsid w:val="001D7548"/>
    <w:rsid w:val="001E75FC"/>
    <w:rsid w:val="00205658"/>
    <w:rsid w:val="002142C7"/>
    <w:rsid w:val="00221C82"/>
    <w:rsid w:val="00223C8E"/>
    <w:rsid w:val="00260B36"/>
    <w:rsid w:val="00274918"/>
    <w:rsid w:val="00283CDA"/>
    <w:rsid w:val="00291B9C"/>
    <w:rsid w:val="002B4883"/>
    <w:rsid w:val="002D5985"/>
    <w:rsid w:val="002D77B4"/>
    <w:rsid w:val="00313F98"/>
    <w:rsid w:val="00316834"/>
    <w:rsid w:val="00316E40"/>
    <w:rsid w:val="00327B99"/>
    <w:rsid w:val="00347D31"/>
    <w:rsid w:val="00366021"/>
    <w:rsid w:val="003768C2"/>
    <w:rsid w:val="00377AF1"/>
    <w:rsid w:val="00386AD3"/>
    <w:rsid w:val="003D7274"/>
    <w:rsid w:val="003E08E5"/>
    <w:rsid w:val="003E147C"/>
    <w:rsid w:val="003E3A0B"/>
    <w:rsid w:val="004011EC"/>
    <w:rsid w:val="00447FD2"/>
    <w:rsid w:val="004517C1"/>
    <w:rsid w:val="004806AD"/>
    <w:rsid w:val="004952D7"/>
    <w:rsid w:val="00497410"/>
    <w:rsid w:val="004B741D"/>
    <w:rsid w:val="004C5B9D"/>
    <w:rsid w:val="004D6D25"/>
    <w:rsid w:val="004E5065"/>
    <w:rsid w:val="004E7CD5"/>
    <w:rsid w:val="004F1D1A"/>
    <w:rsid w:val="004F25AD"/>
    <w:rsid w:val="00500BBD"/>
    <w:rsid w:val="005173F9"/>
    <w:rsid w:val="00533DE1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D094B"/>
    <w:rsid w:val="005D4764"/>
    <w:rsid w:val="005D6CA0"/>
    <w:rsid w:val="005E5805"/>
    <w:rsid w:val="00607A56"/>
    <w:rsid w:val="00607E75"/>
    <w:rsid w:val="0061519B"/>
    <w:rsid w:val="00615FE6"/>
    <w:rsid w:val="0061746B"/>
    <w:rsid w:val="006235FB"/>
    <w:rsid w:val="00651E04"/>
    <w:rsid w:val="00656AC0"/>
    <w:rsid w:val="00665A1B"/>
    <w:rsid w:val="00673754"/>
    <w:rsid w:val="00681A2D"/>
    <w:rsid w:val="006836C9"/>
    <w:rsid w:val="006A52A2"/>
    <w:rsid w:val="006A56C2"/>
    <w:rsid w:val="006C078C"/>
    <w:rsid w:val="006C2276"/>
    <w:rsid w:val="006C6777"/>
    <w:rsid w:val="006D64E6"/>
    <w:rsid w:val="006E2EE5"/>
    <w:rsid w:val="006F1464"/>
    <w:rsid w:val="0071514F"/>
    <w:rsid w:val="007242CD"/>
    <w:rsid w:val="00725641"/>
    <w:rsid w:val="007263EB"/>
    <w:rsid w:val="007357C2"/>
    <w:rsid w:val="00745EEF"/>
    <w:rsid w:val="0074711B"/>
    <w:rsid w:val="00751A93"/>
    <w:rsid w:val="007541AE"/>
    <w:rsid w:val="007715F6"/>
    <w:rsid w:val="0077725F"/>
    <w:rsid w:val="00786C05"/>
    <w:rsid w:val="007C1241"/>
    <w:rsid w:val="007C7E62"/>
    <w:rsid w:val="0080666F"/>
    <w:rsid w:val="008333BB"/>
    <w:rsid w:val="00845777"/>
    <w:rsid w:val="00850A85"/>
    <w:rsid w:val="0086123B"/>
    <w:rsid w:val="00867ED7"/>
    <w:rsid w:val="008737C5"/>
    <w:rsid w:val="00891BF4"/>
    <w:rsid w:val="008B624B"/>
    <w:rsid w:val="009001D6"/>
    <w:rsid w:val="00906032"/>
    <w:rsid w:val="00914EB4"/>
    <w:rsid w:val="00926DED"/>
    <w:rsid w:val="00935547"/>
    <w:rsid w:val="009368D1"/>
    <w:rsid w:val="009505E8"/>
    <w:rsid w:val="0095795B"/>
    <w:rsid w:val="00965A37"/>
    <w:rsid w:val="00994095"/>
    <w:rsid w:val="009B0969"/>
    <w:rsid w:val="009C13EB"/>
    <w:rsid w:val="00A0258F"/>
    <w:rsid w:val="00A025E8"/>
    <w:rsid w:val="00A04346"/>
    <w:rsid w:val="00A07AC6"/>
    <w:rsid w:val="00A15670"/>
    <w:rsid w:val="00A23173"/>
    <w:rsid w:val="00A26E0B"/>
    <w:rsid w:val="00A322BC"/>
    <w:rsid w:val="00A402F9"/>
    <w:rsid w:val="00A55C1F"/>
    <w:rsid w:val="00A70765"/>
    <w:rsid w:val="00A7617B"/>
    <w:rsid w:val="00A87884"/>
    <w:rsid w:val="00AA15BF"/>
    <w:rsid w:val="00AB2804"/>
    <w:rsid w:val="00AB56F9"/>
    <w:rsid w:val="00AD2077"/>
    <w:rsid w:val="00AD4F68"/>
    <w:rsid w:val="00AE7DAB"/>
    <w:rsid w:val="00AF0E4E"/>
    <w:rsid w:val="00B00E84"/>
    <w:rsid w:val="00B32D98"/>
    <w:rsid w:val="00B72723"/>
    <w:rsid w:val="00B85B2E"/>
    <w:rsid w:val="00B96D02"/>
    <w:rsid w:val="00BC33DE"/>
    <w:rsid w:val="00BF357D"/>
    <w:rsid w:val="00BF5580"/>
    <w:rsid w:val="00C008D6"/>
    <w:rsid w:val="00C060B0"/>
    <w:rsid w:val="00C12D20"/>
    <w:rsid w:val="00C13254"/>
    <w:rsid w:val="00C15361"/>
    <w:rsid w:val="00C35E13"/>
    <w:rsid w:val="00C473BD"/>
    <w:rsid w:val="00C75BB5"/>
    <w:rsid w:val="00C84F12"/>
    <w:rsid w:val="00C9197B"/>
    <w:rsid w:val="00CA5EA9"/>
    <w:rsid w:val="00CB7AB0"/>
    <w:rsid w:val="00CD7F09"/>
    <w:rsid w:val="00CF1FAB"/>
    <w:rsid w:val="00CF4431"/>
    <w:rsid w:val="00CF53A8"/>
    <w:rsid w:val="00D178DC"/>
    <w:rsid w:val="00D47883"/>
    <w:rsid w:val="00D50F85"/>
    <w:rsid w:val="00D64559"/>
    <w:rsid w:val="00D73015"/>
    <w:rsid w:val="00D76812"/>
    <w:rsid w:val="00D85A5F"/>
    <w:rsid w:val="00D86163"/>
    <w:rsid w:val="00DC7BF5"/>
    <w:rsid w:val="00DD68C2"/>
    <w:rsid w:val="00DD6DE4"/>
    <w:rsid w:val="00DE5661"/>
    <w:rsid w:val="00DE58F9"/>
    <w:rsid w:val="00E1321F"/>
    <w:rsid w:val="00E15980"/>
    <w:rsid w:val="00E171AF"/>
    <w:rsid w:val="00E237D5"/>
    <w:rsid w:val="00E42811"/>
    <w:rsid w:val="00E430E2"/>
    <w:rsid w:val="00E43272"/>
    <w:rsid w:val="00E43FB7"/>
    <w:rsid w:val="00E45476"/>
    <w:rsid w:val="00E55AA4"/>
    <w:rsid w:val="00E92E59"/>
    <w:rsid w:val="00EA19FE"/>
    <w:rsid w:val="00EA5625"/>
    <w:rsid w:val="00EA6C5C"/>
    <w:rsid w:val="00EB1391"/>
    <w:rsid w:val="00EB3AC0"/>
    <w:rsid w:val="00EB3D75"/>
    <w:rsid w:val="00EC0DB3"/>
    <w:rsid w:val="00EC103F"/>
    <w:rsid w:val="00EC64BF"/>
    <w:rsid w:val="00ED0232"/>
    <w:rsid w:val="00ED271E"/>
    <w:rsid w:val="00ED29D8"/>
    <w:rsid w:val="00EE02D7"/>
    <w:rsid w:val="00EE5545"/>
    <w:rsid w:val="00EE602F"/>
    <w:rsid w:val="00EF5439"/>
    <w:rsid w:val="00F1487A"/>
    <w:rsid w:val="00F1595D"/>
    <w:rsid w:val="00F618C3"/>
    <w:rsid w:val="00F61B56"/>
    <w:rsid w:val="00F76EF7"/>
    <w:rsid w:val="00F80660"/>
    <w:rsid w:val="00F82782"/>
    <w:rsid w:val="00F8686C"/>
    <w:rsid w:val="00FA4D61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macro"/>
    <w:lsdException w:unhideWhenUsed="false" w:semiHidden="false" w:name="List Bullet"/>
    <w:lsdException w:unhideWhenUsed="false" w:semiHidden="false" w:name="List Number"/>
    <w:lsdException w:qFormat="true" w:unhideWhenUsed="false" w:semiHidden="false" w:name="Title"/>
    <w:lsdException w:unhideWhenUsed="false" w:semiHidden="false" w:name="List Continue 3"/>
    <w:lsdException w:unhideWhenUsed="false" w:semiHidden="false" w:name="List Continue 4"/>
    <w:lsdException w:unhideWhenUsed="false" w:semiHidden="false" w:name="List Continue 5"/>
    <w:lsdException w:unhideWhenUsed="false" w:semiHidden="false" w:name="Message Header"/>
    <w:lsdException w:qFormat="true" w:unhideWhenUsed="false" w:semiHidden="false" w:name="Subtitle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Balloon Text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375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737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37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37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37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qFormat="1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qFormat="1" w:semiHidden="0" w:unhideWhenUsed="0"/>
    <w:lsdException w:name="Strong" w:qFormat="1" w:semiHidden="0" w:unhideWhenUsed="0"/>
    <w:lsdException w:name="Emphasis" w:qFormat="1" w:semiHidden="0" w:unhideWhenUsed="0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375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737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37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37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37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9126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649</izvorni_sadrzaj>
    <derivirana_varijabla naziv="DomainObject.Predmet.Broj_1">649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St-649/2018</izvorni_sadrzaj>
    <derivirana_varijabla naziv="DomainObject.Predmet.OznakaBroj_1">St-649/2018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Green Gold Club d.o.o.</izvorni_sadrzaj>
    <derivirana_varijabla naziv="DomainObject.Predmet.ProtustrankaFormated_1">  Green Gold Club d.o.o.</derivirana_varijabla>
  </DomainObject.Predmet.ProtustrankaFormated>
  <DomainObject.Predmet.ProtustrankaFormatedOIB>
    <izvorni_sadrzaj>  Green Gold Club d.o.o., OIB 83176448596</izvorni_sadrzaj>
    <derivirana_varijabla naziv="DomainObject.Predmet.ProtustrankaFormatedOIB_1">  Green Gold Club d.o.o., OIB 83176448596</derivirana_varijabla>
  </DomainObject.Predmet.ProtustrankaFormatedOIB>
  <DomainObject.Predmet.ProtustrankaFormatedWithAdress>
    <izvorni_sadrzaj> Green Gold Club d.o.o., Radnička cesta 52, 10000 Zagreb</izvorni_sadrzaj>
    <derivirana_varijabla naziv="DomainObject.Predmet.ProtustrankaFormatedWithAdress_1"> Green Gold Club d.o.o., Radnička cesta 52, 10000 Zagreb</derivirana_varijabla>
  </DomainObject.Predmet.ProtustrankaFormatedWithAdress>
  <DomainObject.Predmet.ProtustrankaFormatedWithAdressOIB>
    <izvorni_sadrzaj> Green Gold Club d.o.o., OIB 83176448596, Radnička cesta 52, 10000 Zagreb</izvorni_sadrzaj>
    <derivirana_varijabla naziv="DomainObject.Predmet.ProtustrankaFormatedWithAdressOIB_1"> Green Gold Club d.o.o., OIB 83176448596, Radnička cesta 52, 10000 Zagreb</derivirana_varijabla>
  </DomainObject.Predmet.ProtustrankaFormatedWithAdressOIB>
  <DomainObject.Predmet.ProtustrankaWithAdress>
    <izvorni_sadrzaj>Green Gold Club d.o.o. Radnička cesta 52, 10000 Zagreb</izvorni_sadrzaj>
    <derivirana_varijabla naziv="DomainObject.Predmet.ProtustrankaWithAdress_1">Green Gold Club d.o.o. Radnička cesta 52, 10000 Zagreb</derivirana_varijabla>
  </DomainObject.Predmet.ProtustrankaWithAdress>
  <DomainObject.Predmet.ProtustrankaWithAdressOIB>
    <izvorni_sadrzaj>Green Gold Club d.o.o., OIB 83176448596, Radnička cesta 52, 10000 Zagreb</izvorni_sadrzaj>
    <derivirana_varijabla naziv="DomainObject.Predmet.ProtustrankaWithAdressOIB_1">Green Gold Club d.o.o., OIB 83176448596, Radnička cesta 52, 10000 Zagreb</derivirana_varijabla>
  </DomainObject.Predmet.ProtustrankaWithAdressOIB>
  <DomainObject.Predmet.ProtustrankaNazivFormated>
    <izvorni_sadrzaj>Green Gold Club d.o.o.</izvorni_sadrzaj>
    <derivirana_varijabla naziv="DomainObject.Predmet.ProtustrankaNazivFormated_1">Green Gold Club d.o.o.</derivirana_varijabla>
  </DomainObject.Predmet.ProtustrankaNazivFormated>
  <DomainObject.Predmet.ProtustrankaNazivFormatedOIB>
    <izvorni_sadrzaj>Green Gold Club d.o.o., OIB 83176448596</izvorni_sadrzaj>
    <derivirana_varijabla naziv="DomainObject.Predmet.ProtustrankaNazivFormatedOIB_1">Green Gold Club d.o.o., OIB 83176448596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Green Gold Club d.o.o.</item>
    </izvorni_sadrzaj>
    <derivirana_varijabla naziv="DomainObject.Predmet.ProtuStrankaListFormated_1">
      <item>Green Gold Club d.o.o.</item>
    </derivirana_varijabla>
  </DomainObject.Predmet.ProtuStrankaListFormated>
  <DomainObject.Predmet.ProtuStrankaListFormatedOIB>
    <izvorni_sadrzaj>
      <item>Green Gold Club d.o.o., OIB 83176448596</item>
    </izvorni_sadrzaj>
    <derivirana_varijabla naziv="DomainObject.Predmet.ProtuStrankaListFormatedOIB_1">
      <item>Green Gold Club d.o.o., OIB 83176448596</item>
    </derivirana_varijabla>
  </DomainObject.Predmet.ProtuStrankaListFormatedOIB>
  <DomainObject.Predmet.ProtuStrankaListFormatedWithAdress>
    <izvorni_sadrzaj>
      <item>Green Gold Club d.o.o., Radnička cesta 52, 10000 Zagreb</item>
    </izvorni_sadrzaj>
    <derivirana_varijabla naziv="DomainObject.Predmet.ProtuStrankaListFormatedWithAdress_1">
      <item>Green Gold Club d.o.o., Radnička cesta 52, 10000 Zagreb</item>
    </derivirana_varijabla>
  </DomainObject.Predmet.ProtuStrankaListFormatedWithAdress>
  <DomainObject.Predmet.ProtuStrankaListFormatedWithAdressOIB>
    <izvorni_sadrzaj>
      <item>Green Gold Club d.o.o., OIB 83176448596, Radnička cesta 52, 10000 Zagreb</item>
    </izvorni_sadrzaj>
    <derivirana_varijabla naziv="DomainObject.Predmet.ProtuStrankaListFormatedWithAdressOIB_1">
      <item>Green Gold Club d.o.o., OIB 83176448596, Radnička cesta 52, 10000 Zagreb</item>
    </derivirana_varijabla>
  </DomainObject.Predmet.ProtuStrankaListFormatedWithAdressOIB>
  <DomainObject.Predmet.ProtuStrankaListNazivFormated>
    <izvorni_sadrzaj>
      <item>Green Gold Club d.o.o.</item>
    </izvorni_sadrzaj>
    <derivirana_varijabla naziv="DomainObject.Predmet.ProtuStrankaListNazivFormated_1">
      <item>Green Gold Club d.o.o.</item>
    </derivirana_varijabla>
  </DomainObject.Predmet.ProtuStrankaListNazivFormated>
  <DomainObject.Predmet.ProtuStrankaListNazivFormatedOIB>
    <izvorni_sadrzaj>
      <item>Green Gold Club d.o.o., OIB 83176448596</item>
    </izvorni_sadrzaj>
    <derivirana_varijabla naziv="DomainObject.Predmet.ProtuStrankaListNazivFormatedOIB_1">
      <item>Green Gold Club d.o.o., OIB 83176448596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Green Gold Club d.o.o.</izvorni_sadrzaj>
    <derivirana_varijabla naziv="DomainObject.Predmet.ProtustrankaIDrugi_1">Green Gold Club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Green Gold Club d.o.o., OIB 83176448596, Radnička cesta 52, 10000 Zagreb</izvorni_sadrzaj>
    <derivirana_varijabla naziv="DomainObject.Predmet.ProtustrankaIDrugiAdressOIB_1">Green Gold Club d.o.o., OIB 83176448596, Radnička cesta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Green Gold Club d.o.o.</item>
      <item>FINA Regionalni centar Zagreb</item>
    </izvorni_sadrzaj>
    <derivirana_varijabla naziv="DomainObject.Predmet.SudioniciListNaziv_1">
      <item>Green Gold Club d.o.o.</item>
      <item>FINA Regionalni centar Zagreb</item>
    </derivirana_varijabla>
  </DomainObject.Predmet.SudioniciListNaziv>
  <DomainObject.Predmet.SudioniciListAdressOIB>
    <izvorni_sadrzaj>
      <item>Green Gold Club d.o.o., OIB 83176448596, Radnička cesta 52,10000 Zagreb</item>
      <item>FINA Regionalni centar Zagreb, OIB 85821130368, Trg svibanjskih žrtava 1995. br. 1,10000 Zagreb</item>
    </izvorni_sadrzaj>
    <derivirana_varijabla naziv="DomainObject.Predmet.SudioniciListAdressOIB_1">
      <item>Green Gold Club d.o.o., OIB 83176448596, Radnička cesta 52,10000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83176448596</item>
      <item>, OIB 85821130368</item>
    </izvorni_sadrzaj>
    <derivirana_varijabla naziv="DomainObject.Predmet.SudioniciListNazivOIB_1">
      <item>, OIB 83176448596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5D4C2A-EB3E-4862-9EFD-60028E0E64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451</properties:Words>
  <properties:Characters>2493</properties:Characters>
  <properties:Lines>103</properties:Lines>
  <properties:Paragraphs>33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2989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2018-07-06T10:50:00Z</dcterms:created>
  <dc:creator>hermanj</dc:creator>
  <cp:lastModifiedBy>Zvjezdana Kovačić</cp:lastModifiedBy>
  <cp:lastPrinted>2018-05-08T06:58:00Z</cp:lastPrinted>
  <dcterms:modified xmlns:xsi="http://www.w3.org/2001/XMLSchema-instance" xsi:type="dcterms:W3CDTF">2018-07-06T10:52:00Z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(Pozivno - privremeni stečajni ročište  St-649-18.docx)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