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40cb" w14:paraId="71340c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3467A">
        <w:t>VANESSA j.d.o.o. Ližnjan, Ližnjan 496, OIB: 40612476948</w:t>
      </w:r>
      <w:r w:rsidR="00DF28E8" w:rsidRPr="00DF28E8">
        <w:t xml:space="preserve">, </w:t>
      </w:r>
      <w:r w:rsidR="00150DE3">
        <w:t>2</w:t>
      </w:r>
      <w:r w:rsidR="00820731">
        <w:t>3</w:t>
      </w:r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>a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73467A">
        <w:t>VANESSA j.d.o.o. Ližnjan, Ližnjan 496, OIB: 40612476948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73467A">
        <w:rPr>
          <w:b/>
          <w:lang w:val="pl-PL"/>
        </w:rPr>
        <w:t>09:3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73467A">
        <w:t>VANESSA j.d.o.o. Ližnjan, Ližnjan 496</w:t>
      </w:r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73467A">
        <w:t>Nediljka Maličević iz Ližnjana, Ribarska ulica 4, OIB: 42260562172</w:t>
      </w:r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73467A">
        <w:t>Nediljka Maličević iz Ližnjana, Ribarska ulica 4, OIB: 42260562172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73467A">
        <w:t>VANESSA j.d.o.o. Ližnjan, Ližnjan 496, OIB: 40612476948</w:t>
      </w:r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2</w:t>
      </w:r>
      <w:r w:rsidR="00820731">
        <w:t>3</w:t>
      </w:r>
      <w:r w:rsidR="00B76DC8">
        <w:t xml:space="preserve">. </w:t>
      </w:r>
      <w:r w:rsidR="00150DE3">
        <w:t>rujn</w:t>
      </w:r>
      <w:r w:rsidR="00B76DC8">
        <w:t>a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73467A">
        <w:t>VANESSA j.d.o.o. Ližnjan, Ližnjan 496</w:t>
      </w:r>
      <w:r w:rsidR="00F97BC6">
        <w:t xml:space="preserve">, </w:t>
      </w:r>
    </w:p>
    <w:p w:rsidRDefault="00AE5E08" w:rsidP="00FB0B18" w:rsidR="0073467A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40164A">
        <w:t>Nediljka</w:t>
      </w:r>
      <w:r w:rsidR="0073467A">
        <w:t xml:space="preserve"> Maličević iz Ližnjana, Ribarska ulica 4,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r>
      <w:t>Posl.br.: 1 St-</w:t>
    </w:r>
    <w:r w:rsidR="0073467A">
      <w:t>979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5672"/>
    <w:rsid w:val="00107DA9"/>
    <w:rsid w:val="00150DE3"/>
    <w:rsid w:val="00254C90"/>
    <w:rsid w:val="00264035"/>
    <w:rsid w:val="002D55AD"/>
    <w:rsid w:val="003548A4"/>
    <w:rsid w:val="00360A6A"/>
    <w:rsid w:val="003B74B1"/>
    <w:rsid w:val="003C0D22"/>
    <w:rsid w:val="0040164A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6F6904"/>
    <w:rsid w:val="00721304"/>
    <w:rsid w:val="0073467A"/>
    <w:rsid w:val="007F1BA5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BE2E6C"/>
    <w:rsid w:val="00BF5C70"/>
    <w:rsid w:val="00CC4568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64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64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64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64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64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64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64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64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j.d.o.o. LIŽNJAN</izvorni_sadrzaj>
    <derivirana_varijabla naziv="DomainObject.Predmet.ProtustrankaFormated_1">  VANESSA j.d.o.o. LIŽNJAN</derivirana_varijabla>
  </DomainObject.Predmet.ProtustrankaFormated>
  <DomainObject.Predmet.ProtustrankaFormatedOIB>
    <izvorni_sadrzaj>  VANESSA j.d.o.o. LIŽNJAN, OIB 40612476948</izvorni_sadrzaj>
    <derivirana_varijabla naziv="DomainObject.Predmet.ProtustrankaFormatedOIB_1">  VANESSA j.d.o.o. LIŽNJAN, OIB 40612476948</derivirana_varijabla>
  </DomainObject.Predmet.ProtustrankaFormatedOIB>
  <DomainObject.Predmet.ProtustrankaFormatedWithAdress>
    <izvorni_sadrzaj> VANESSA j.d.o.o. LIŽNJAN, Ližnjan 496, 52204 Ližnjan</izvorni_sadrzaj>
    <derivirana_varijabla naziv="DomainObject.Predmet.ProtustrankaFormatedWithAdress_1"> VANESSA j.d.o.o. LIŽNJAN, Ližnjan 496, 52204 Ližnjan</derivirana_varijabla>
  </DomainObject.Predmet.ProtustrankaFormatedWithAdress>
  <DomainObject.Predmet.ProtustrankaFormatedWithAdressOIB>
    <izvorni_sadrzaj> VANESSA j.d.o.o. LIŽNJAN, OIB 40612476948, Ližnjan 496, 52204 Ližnjan</izvorni_sadrzaj>
    <derivirana_varijabla naziv="DomainObject.Predmet.ProtustrankaFormatedWithAdressOIB_1"> VANESSA j.d.o.o. LIŽNJAN, OIB 40612476948, Ližnjan 496, 52204 Ližnjan</derivirana_varijabla>
  </DomainObject.Predmet.ProtustrankaFormatedWithAdressOIB>
  <DomainObject.Predmet.ProtustrankaWithAdress>
    <izvorni_sadrzaj>VANESSA j.d.o.o. LIŽNJAN Ližnjan 496, 52204 Ližnjan</izvorni_sadrzaj>
    <derivirana_varijabla naziv="DomainObject.Predmet.ProtustrankaWithAdress_1">VANESSA j.d.o.o. LIŽNJAN Ližnjan 496, 52204 Ližnjan</derivirana_varijabla>
  </DomainObject.Predmet.ProtustrankaWithAdress>
  <DomainObject.Predmet.ProtustrankaWithAdressOIB>
    <izvorni_sadrzaj>VANESSA j.d.o.o. LIŽNJAN, OIB 40612476948, Ližnjan 496, 52204 Ližnjan</izvorni_sadrzaj>
    <derivirana_varijabla naziv="DomainObject.Predmet.ProtustrankaWithAdressOIB_1">VANESSA j.d.o.o. LIŽNJAN, OIB 40612476948, Ližnjan 496, 52204 Ližnjan</derivirana_varijabla>
  </DomainObject.Predmet.ProtustrankaWithAdressOIB>
  <DomainObject.Predmet.ProtustrankaNazivFormated>
    <izvorni_sadrzaj>VANESSA j.d.o.o. LIŽNJAN</izvorni_sadrzaj>
    <derivirana_varijabla naziv="DomainObject.Predmet.ProtustrankaNazivFormated_1">VANESSA j.d.o.o. LIŽNJAN</derivirana_varijabla>
  </DomainObject.Predmet.ProtustrankaNazivFormated>
  <DomainObject.Predmet.ProtustrankaNazivFormatedOIB>
    <izvorni_sadrzaj>VANESSA j.d.o.o. LIŽNJAN, OIB 40612476948</izvorni_sadrzaj>
    <derivirana_varijabla naziv="DomainObject.Predmet.ProtustrankaNazivFormatedOIB_1">VANESSA j.d.o.o. LIŽNJAN, OIB 40612476948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38470.40</izvorni_sadrzaj>
    <derivirana_varijabla naziv="DomainObject.Predmet.TrenutnaVrijednost_1">38470.40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VANESSA j.d.o.o. LIŽNJAN</item>
    </izvorni_sadrzaj>
    <derivirana_varijabla naziv="DomainObject.Predmet.ProtuStrankaListFormated_1">
      <item>VANESSA j.d.o.o. LIŽNJAN</item>
    </derivirana_varijabla>
  </DomainObject.Predmet.ProtuStrankaListFormated>
  <DomainObject.Predmet.ProtuStrankaListFormatedOIB>
    <izvorni_sadrzaj>
      <item>VANESSA j.d.o.o. LIŽNJAN, OIB 40612476948</item>
    </izvorni_sadrzaj>
    <derivirana_varijabla naziv="DomainObject.Predmet.ProtuStrankaListFormatedOIB_1">
      <item>VANESSA j.d.o.o. LIŽNJAN, OIB 40612476948</item>
    </derivirana_varijabla>
  </DomainObject.Predmet.ProtuStrankaListFormatedOIB>
  <DomainObject.Predmet.ProtuStrankaListFormatedWithAdress>
    <izvorni_sadrzaj>
      <item>VANESSA j.d.o.o. LIŽNJAN, Ližnjan 496, 52204 Ližnjan</item>
    </izvorni_sadrzaj>
    <derivirana_varijabla naziv="DomainObject.Predmet.ProtuStrankaListFormatedWithAdress_1">
      <item>VANESSA j.d.o.o. LIŽNJAN, Ližnjan 496, 52204 Ližnjan</item>
    </derivirana_varijabla>
  </DomainObject.Predmet.ProtuStrankaListFormatedWithAdress>
  <DomainObject.Predmet.ProtuStrankaListFormatedWithAdressOIB>
    <izvorni_sadrzaj>
      <item>VANESSA j.d.o.o. LIŽNJAN, OIB 40612476948, Ližnjan 496, 52204 Ližnjan</item>
    </izvorni_sadrzaj>
    <derivirana_varijabla naziv="DomainObject.Predmet.ProtuStrankaListFormatedWithAdressOIB_1">
      <item>VANESSA j.d.o.o. LIŽNJAN, OIB 40612476948, Ližnjan 496, 52204 Ližnjan</item>
    </derivirana_varijabla>
  </DomainObject.Predmet.ProtuStrankaListFormatedWithAdressOIB>
  <DomainObject.Predmet.ProtuStrankaListNazivFormated>
    <izvorni_sadrzaj>
      <item>VANESSA j.d.o.o. LIŽNJAN</item>
    </izvorni_sadrzaj>
    <derivirana_varijabla naziv="DomainObject.Predmet.ProtuStrankaListNazivFormated_1">
      <item>VANESSA j.d.o.o. LIŽNJAN</item>
    </derivirana_varijabla>
  </DomainObject.Predmet.ProtuStrankaListNazivFormated>
  <DomainObject.Predmet.ProtuStrankaListNazivFormatedOIB>
    <izvorni_sadrzaj>
      <item>VANESSA j.d.o.o. LIŽNJAN, OIB 40612476948</item>
    </izvorni_sadrzaj>
    <derivirana_varijabla naziv="DomainObject.Predmet.ProtuStrankaListNazivFormatedOIB_1">
      <item>VANESSA j.d.o.o. LIŽNJAN, OIB 40612476948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VANESSA j.d.o.o. LIŽNJAN</izvorni_sadrzaj>
    <derivirana_varijabla naziv="DomainObject.Predmet.ProtustrankaIDrugi_1">VANESSA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VANESSA j.d.o.o. LIŽNJAN, OIB 40612476948, Ližnjan 496, 52204 Ližnjan</izvorni_sadrzaj>
    <derivirana_varijabla naziv="DomainObject.Predmet.ProtustrankaIDrugiAdressOIB_1">VANESSA j.d.o.o. LIŽNJAN, OIB 40612476948, Ližnjan 496,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VANESSA j.d.o.o. LIŽNJAN</item>
    </izvorni_sadrzaj>
    <derivirana_varijabla naziv="DomainObject.Predmet.SudioniciListNaziv_1">
      <item>FINANCIJSKA AGENCIJA, RC RIJEKA, PODRUŽNICA PULA, PULA</item>
      <item>VANESSA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VANESSA j.d.o.o. LIŽNJAN, OIB 40612476948, Ližnjan 496,52204 Ližnjan</item>
    </izvorni_sadrzaj>
    <derivirana_varijabla naziv="DomainObject.Predmet.SudioniciListAdressOIB_1">
      <item>FINANCIJSKA AGENCIJA, RC RIJEKA, PODRUŽNICA PULA, PULA, OIB 85821130368, Ulica grada Vukovara 70,10000 Zagreb</item>
      <item>VANESSA j.d.o.o. LIŽNJAN, OIB 40612476948, Ližnjan 496,52204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40612476948</item>
    </izvorni_sadrzaj>
    <derivirana_varijabla naziv="DomainObject.Predmet.SudioniciListNazivOIB_1">
      <item>, OIB 85821130368</item>
      <item>, OIB 40612476948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1363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2016-09-23T11:39:00Z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2016-09-23T11:44:00Z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