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9f8e" w14:paraId="a319f8e" w:rsidRDefault="00F33120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191359">
        <w:t>-888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191359">
        <w:t xml:space="preserve">ŠKUNA </w:t>
      </w:r>
      <w:r w:rsidR="003D3A71">
        <w:t>d</w:t>
      </w:r>
      <w:r w:rsidR="00D36A52">
        <w:t>.o.o.</w:t>
      </w:r>
      <w:r w:rsidR="00191359">
        <w:t>, Split, Trg Republike 2</w:t>
      </w:r>
      <w:r w:rsidR="00F61726">
        <w:t xml:space="preserve">, </w:t>
      </w:r>
      <w:r w:rsidR="004D7D95">
        <w:t xml:space="preserve">OIB: </w:t>
      </w:r>
      <w:r w:rsidR="00191359">
        <w:t>61947198622</w:t>
      </w:r>
      <w:r w:rsidR="001E6581">
        <w:t>, MBS:</w:t>
      </w:r>
      <w:r w:rsidR="00D437EF">
        <w:t xml:space="preserve"> 060065861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437EF" w:rsidRPr="00D437EF">
        <w:t xml:space="preserve">ŠKUNA d.o.o., Split, Trg Republike 2, OIB: 61947198622, MBS: 060065861,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437EF">
        <w:t>1195</w:t>
      </w:r>
      <w:r>
        <w:t xml:space="preserve"> dana, u </w:t>
      </w:r>
      <w:r w:rsidR="00E076CF">
        <w:t>u</w:t>
      </w:r>
      <w:r w:rsidR="001E6581">
        <w:t>kupnom iznosu o</w:t>
      </w:r>
      <w:r w:rsidR="00D437EF">
        <w:t>d 619.104,44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D437EF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91359">
        <w:t>23. ST-888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D437EF">
        <w:t xml:space="preserve"> Ako osoba</w:t>
      </w:r>
      <w:r w:rsidR="003D3A71">
        <w:t xml:space="preserve"> ovlašten</w:t>
      </w:r>
      <w:r w:rsidR="00D437EF">
        <w:t>a</w:t>
      </w:r>
      <w:r w:rsidR="008922FD">
        <w:t xml:space="preserve"> za zastupanje dužnika po zakonu, u roku od 15 dana od dana objave oglasa na </w:t>
      </w:r>
      <w:r w:rsidR="00D437EF"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6581"/>
    <w:rsid w:val="00296435"/>
    <w:rsid w:val="002A16B1"/>
    <w:rsid w:val="002A267F"/>
    <w:rsid w:val="003D3A71"/>
    <w:rsid w:val="0043500C"/>
    <w:rsid w:val="004C66C0"/>
    <w:rsid w:val="004D7D95"/>
    <w:rsid w:val="005F0E13"/>
    <w:rsid w:val="00737DD6"/>
    <w:rsid w:val="00776F7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C05CF"/>
    <w:rsid w:val="00E076CF"/>
    <w:rsid w:val="00E634A0"/>
    <w:rsid w:val="00EB7A0E"/>
    <w:rsid w:val="00F139C9"/>
    <w:rsid w:val="00F33120"/>
    <w:rsid w:val="00F61726"/>
    <w:rsid w:val="00FA60C8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3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1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7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7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7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7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3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1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7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7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7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7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ŠKUNA, društvo sa ograničenom odgovornošću za usluge i trgovinu</izvorni_sadrzaj>
    <derivirana_varijabla naziv="DomainObject.Predmet.ProtustrankaFormated_1">  ŠKUNA, društvo sa ograničenom odgovornošću za usluge i trgovinu</derivirana_varijabla>
  </DomainObject.Predmet.ProtustrankaFormated>
  <DomainObject.Predmet.ProtustrankaFormatedOIB>
    <izvorni_sadrzaj>  ŠKUNA, društvo sa ograničenom odgovornošću za usluge i trgovinu, OIB 61947198622</izvorni_sadrzaj>
    <derivirana_varijabla naziv="DomainObject.Predmet.ProtustrankaFormatedOIB_1">  ŠKUNA, društvo sa ograničenom odgovornošću za usluge i trgovinu, OIB 61947198622</derivirana_varijabla>
  </DomainObject.Predmet.ProtustrankaFormatedOIB>
  <DomainObject.Predmet.ProtustrankaFormatedWithAdress>
    <izvorni_sadrzaj> ŠKUNA, društvo sa ograničenom odgovornošću za usluge i trgovinu, Trg Republike 2, 21000 Split</izvorni_sadrzaj>
    <derivirana_varijabla naziv="DomainObject.Predmet.ProtustrankaFormatedWithAdress_1"> ŠKUNA, društvo sa ograničenom odgovornošću za usluge i trgovinu, Trg Republike 2, 21000 Split</derivirana_varijabla>
  </DomainObject.Predmet.ProtustrankaFormatedWithAdress>
  <DomainObject.Predmet.ProtustrankaFormatedWithAdressOIB>
    <izvorni_sadrzaj> ŠKUNA, društvo sa ograničenom odgovornošću za usluge i trgovinu, OIB 61947198622, Trg Republike 2, 21000 Split</izvorni_sadrzaj>
    <derivirana_varijabla naziv="DomainObject.Predmet.ProtustrankaFormatedWithAdressOIB_1"> ŠKUNA, društvo sa ograničenom odgovornošću za usluge i trgovinu, OIB 61947198622, Trg Republike 2, 21000 Split</derivirana_varijabla>
  </DomainObject.Predmet.ProtustrankaFormatedWithAdressOIB>
  <DomainObject.Predmet.ProtustrankaWithAdress>
    <izvorni_sadrzaj>ŠKUNA, društvo sa ograničenom odgovornošću za usluge i trgovinu Trg Republike 2, 21000 Split</izvorni_sadrzaj>
    <derivirana_varijabla naziv="DomainObject.Predmet.ProtustrankaWithAdress_1">ŠKUNA, društvo sa ograničenom odgovornošću za usluge i trgovinu Trg Republike 2, 21000 Split</derivirana_varijabla>
  </DomainObject.Predmet.ProtustrankaWithAdress>
  <DomainObject.Predmet.ProtustrankaWithAdressOIB>
    <izvorni_sadrzaj>ŠKUNA, društvo sa ograničenom odgovornošću za usluge i trgovinu, OIB 61947198622, Trg Republike 2, 21000 Split</izvorni_sadrzaj>
    <derivirana_varijabla naziv="DomainObject.Predmet.ProtustrankaWithAdressOIB_1">ŠKUNA, društvo sa ograničenom odgovornošću za usluge i trgovinu, OIB 61947198622, Trg Republike 2, 21000 Split</derivirana_varijabla>
  </DomainObject.Predmet.ProtustrankaWithAdressOIB>
  <DomainObject.Predmet.ProtustrankaNazivFormated>
    <izvorni_sadrzaj>ŠKUNA, društvo sa ograničenom odgovornošću za usluge i trgovinu</izvorni_sadrzaj>
    <derivirana_varijabla naziv="DomainObject.Predmet.ProtustrankaNazivFormated_1">ŠKUNA, društvo sa ograničenom odgovornošću za usluge i trgovinu</derivirana_varijabla>
  </DomainObject.Predmet.ProtustrankaNazivFormated>
  <DomainObject.Predmet.ProtustrankaNazivFormatedOIB>
    <izvorni_sadrzaj>ŠKUNA, društvo sa ograničenom odgovornošću za usluge i trgovinu, OIB 61947198622</izvorni_sadrzaj>
    <derivirana_varijabla naziv="DomainObject.Predmet.ProtustrankaNazivFormatedOIB_1">ŠKUNA, društvo sa ograničenom odgovornošću za usluge i trgovinu, OIB 61947198622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619104.44</izvorni_sadrzaj>
    <derivirana_varijabla naziv="DomainObject.Predmet.TrenutnaVrijednost_1">619104.44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ŠKUNA, društvo sa ograničenom odgovornošću za usluge i trgovinu</item>
    </izvorni_sadrzaj>
    <derivirana_varijabla naziv="DomainObject.Predmet.ProtuStrankaListFormated_1">
      <item>ŠKUNA, društvo sa ograničenom odgovornošću za usluge i trgovinu</item>
    </derivirana_varijabla>
  </DomainObject.Predmet.ProtuStrankaListFormated>
  <DomainObject.Predmet.ProtuStrankaListFormatedOIB>
    <izvorni_sadrzaj>
      <item>ŠKUNA, društvo sa ograničenom odgovornošću za usluge i trgovinu, OIB 61947198622</item>
    </izvorni_sadrzaj>
    <derivirana_varijabla naziv="DomainObject.Predmet.ProtuStrankaListFormatedOIB_1">
      <item>ŠKUNA, društvo sa ograničenom odgovornošću za usluge i trgovinu, OIB 61947198622</item>
    </derivirana_varijabla>
  </DomainObject.Predmet.ProtuStrankaListFormatedOIB>
  <DomainObject.Predmet.ProtuStrankaListFormatedWithAdress>
    <izvorni_sadrzaj>
      <item>ŠKUNA, društvo sa ograničenom odgovornošću za usluge i trgovinu, Trg Republike 2, 21000 Split</item>
    </izvorni_sadrzaj>
    <derivirana_varijabla naziv="DomainObject.Predmet.ProtuStrankaListFormatedWithAdress_1">
      <item>ŠKUNA, društvo sa ograničenom odgovornošću za usluge i trgovinu, Trg Republike 2, 21000 Split</item>
    </derivirana_varijabla>
  </DomainObject.Predmet.ProtuStrankaListFormatedWithAdress>
  <DomainObject.Predmet.ProtuStrankaListFormatedWithAdressOIB>
    <izvorni_sadrzaj>
      <item>ŠKUNA, društvo sa ograničenom odgovornošću za usluge i trgovinu, OIB 61947198622, Trg Republike 2, 21000 Split</item>
    </izvorni_sadrzaj>
    <derivirana_varijabla naziv="DomainObject.Predmet.ProtuStrankaListFormatedWithAdressOIB_1">
      <item>ŠKUNA, društvo sa ograničenom odgovornošću za usluge i trgovinu, OIB 61947198622, Trg Republike 2, 21000 Split</item>
    </derivirana_varijabla>
  </DomainObject.Predmet.ProtuStrankaListFormatedWithAdressOIB>
  <DomainObject.Predmet.ProtuStrankaListNazivFormated>
    <izvorni_sadrzaj>
      <item>ŠKUNA, društvo sa ograničenom odgovornošću za usluge i trgovinu</item>
    </izvorni_sadrzaj>
    <derivirana_varijabla naziv="DomainObject.Predmet.ProtuStrankaListNazivFormated_1">
      <item>ŠKUNA, društvo sa ograničenom odgovornošću za usluge i trgovinu</item>
    </derivirana_varijabla>
  </DomainObject.Predmet.ProtuStrankaListNazivFormated>
  <DomainObject.Predmet.ProtuStrankaListNazivFormatedOIB>
    <izvorni_sadrzaj>
      <item>ŠKUNA, društvo sa ograničenom odgovornošću za usluge i trgovinu, OIB 61947198622</item>
    </izvorni_sadrzaj>
    <derivirana_varijabla naziv="DomainObject.Predmet.ProtuStrankaListNazivFormatedOIB_1">
      <item>ŠKUNA, društvo sa ograničenom odgovornošću za usluge i trgovinu, OIB 61947198622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ŠKUNA, društvo sa ograničenom odgovornošću za usluge i trgovinu</izvorni_sadrzaj>
    <derivirana_varijabla naziv="DomainObject.Predmet.ProtustrankaIDrugi_1">ŠKUNA,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ŠKUNA, društvo sa ograničenom odgovornošću za usluge i trgovinu, OIB 61947198622, Trg Republike 2, 21000 Split</izvorni_sadrzaj>
    <derivirana_varijabla naziv="DomainObject.Predmet.ProtustrankaIDrugiAdressOIB_1">ŠKUNA, društvo sa ograničenom odgovornošću za usluge i trgovinu, OIB 61947198622, Trg Republike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ŠKUNA, društvo sa ograničenom odgovornošću za usluge i trgovinu</item>
      <item>FINANCIJSKA AGENCIJA, RC SPLIT</item>
    </izvorni_sadrzaj>
    <derivirana_varijabla naziv="DomainObject.Predmet.SudioniciListNaziv_1">
      <item>ŠKUNA, društvo sa ograničenom odgovornošću za usluge i trgovinu</item>
      <item>FINANCIJSKA AGENCIJA, RC SPLIT</item>
    </derivirana_varijabla>
  </DomainObject.Predmet.SudioniciListNaziv>
  <DomainObject.Predmet.SudioniciListAdressOIB>
    <izvorni_sadrzaj>
      <item>ŠKUNA, društvo sa ograničenom odgovornošću za usluge i trgovinu, OIB 61947198622, Trg Republike 2,21000 Split</item>
      <item>FINANCIJSKA AGENCIJA, RC SPLIT, OIB 85821130368, Mažuranićevo šetalište 24 b,21000 Split</item>
    </izvorni_sadrzaj>
    <derivirana_varijabla naziv="DomainObject.Predmet.SudioniciListAdressOIB_1">
      <item>ŠKUNA, društvo sa ograničenom odgovornošću za usluge i trgovinu, OIB 61947198622, Trg Republike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61947198622</item>
      <item>, OIB 85821130368</item>
    </izvorni_sadrzaj>
    <derivirana_varijabla naziv="DomainObject.Predmet.SudioniciListNazivOIB_1">
      <item>, OIB 61947198622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2015-11-11T08:28:00Z</dcterms:created>
  <dc:creator>Lari Glavaš</dc:creator>
  <cp:lastModifiedBy>Lari Glavaš</cp:lastModifiedBy>
  <cp:lastPrinted>2015-11-11T08:28:00Z</cp:lastPrinted>
  <dcterms:modified xmlns:xsi="http://www.w3.org/2001/XMLSchema-instance" xsi:type="dcterms:W3CDTF">2015-11-11T08:29:00Z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