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5c2a" w14:paraId="c485c2a" w:rsidRDefault="00634868" w:rsidP="00634868" w:rsidR="00634868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1045</w:t>
      </w:r>
      <w:r>
        <w:rPr>
          <w:szCs w:val="24"/>
        </w:rPr>
        <w:t>/2015-</w:t>
      </w:r>
      <w:r>
        <w:rPr>
          <w:szCs w:val="24"/>
        </w:rPr>
        <w:t>4</w:t>
      </w:r>
    </w:p>
    <w:p w:rsidRDefault="00634868" w:rsidP="00634868" w:rsidR="0063486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634868" w:rsidP="00634868" w:rsidR="0063486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634868" w:rsidP="00634868" w:rsidR="0063486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634868" w:rsidP="00634868" w:rsidR="00634868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634868" w:rsidP="00634868" w:rsidR="00634868">
      <w:pPr>
        <w:rPr>
          <w:szCs w:val="24"/>
        </w:rPr>
      </w:pPr>
    </w:p>
    <w:p w:rsidRDefault="00634868" w:rsidP="00634868" w:rsidR="00634868">
      <w:pPr>
        <w:rPr>
          <w:szCs w:val="24"/>
        </w:rPr>
      </w:pPr>
    </w:p>
    <w:p w:rsidRDefault="00634868" w:rsidP="00634868" w:rsidR="00634868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634868" w:rsidP="00634868" w:rsidR="00634868">
      <w:pPr>
        <w:rPr>
          <w:szCs w:val="24"/>
        </w:rPr>
      </w:pPr>
    </w:p>
    <w:p w:rsidRDefault="00634868" w:rsidP="00634868" w:rsidR="00634868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634868" w:rsidP="00634868" w:rsidR="00634868">
      <w:pPr>
        <w:rPr>
          <w:szCs w:val="24"/>
        </w:rPr>
      </w:pPr>
    </w:p>
    <w:p w:rsidRDefault="00634868" w:rsidP="00634868" w:rsidR="00634868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>SIDRO j.d.o.o., OIB: 27395325981 sa sjedištem u Koruška 18, Križevci</w:t>
      </w:r>
      <w:r>
        <w:t>, dana 02. veljače 2016. godine</w:t>
      </w:r>
    </w:p>
    <w:p w:rsidRDefault="00634868" w:rsidP="00634868" w:rsidR="00634868">
      <w:pPr>
        <w:jc w:val="both"/>
      </w:pPr>
    </w:p>
    <w:p w:rsidRDefault="00634868" w:rsidP="00634868" w:rsidR="00634868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634868" w:rsidP="00634868" w:rsidR="00634868">
      <w:pPr>
        <w:rPr>
          <w:szCs w:val="24"/>
        </w:rPr>
      </w:pPr>
    </w:p>
    <w:p w:rsidRDefault="00634868" w:rsidP="00634868" w:rsidR="00634868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SIDRO j.d.o.o., OIB: 27395325981 sa sjedištem u Koruška 18, Križevci</w:t>
      </w:r>
      <w:r>
        <w:rPr>
          <w:szCs w:val="24"/>
        </w:rPr>
        <w:t>, s danom 02. veljače 2016. u 14,00 sati.</w:t>
      </w:r>
    </w:p>
    <w:p w:rsidRDefault="00634868" w:rsidP="00634868" w:rsidR="00634868">
      <w:pPr>
        <w:jc w:val="both"/>
        <w:rPr>
          <w:szCs w:val="24"/>
        </w:rPr>
      </w:pPr>
    </w:p>
    <w:p w:rsidRDefault="00634868" w:rsidP="00634868" w:rsidR="00634868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SIDRO j.d.o.o., OIB: 27395325981 sa sjedištem u Koruška 18, Križevci.</w:t>
      </w:r>
    </w:p>
    <w:p w:rsidRDefault="00634868" w:rsidP="00634868" w:rsidR="00634868">
      <w:pPr>
        <w:jc w:val="both"/>
      </w:pPr>
    </w:p>
    <w:p w:rsidRDefault="00634868" w:rsidP="00634868" w:rsidR="00634868">
      <w:pPr>
        <w:jc w:val="both"/>
      </w:pPr>
      <w:r>
        <w:tab/>
        <w:t xml:space="preserve">III Za stečajnog upravitelja imenuje se </w:t>
      </w:r>
      <w:r>
        <w:t>Renato Sabljić, Zdenački zavoj 14, Zagreb.</w:t>
      </w:r>
    </w:p>
    <w:p w:rsidRDefault="00634868" w:rsidP="00634868" w:rsidR="00634868">
      <w:pPr>
        <w:jc w:val="both"/>
        <w:rPr>
          <w:color w:val="FF0000"/>
        </w:rPr>
      </w:pPr>
    </w:p>
    <w:p w:rsidRDefault="00634868" w:rsidP="00634868" w:rsidR="00634868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634868" w:rsidP="00634868" w:rsidR="00634868">
      <w:pPr>
        <w:jc w:val="both"/>
        <w:rPr>
          <w:szCs w:val="24"/>
        </w:rPr>
      </w:pPr>
    </w:p>
    <w:p w:rsidRDefault="00634868" w:rsidP="00634868" w:rsidR="00634868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SIDRO j.d.o.o., OIB: 27395325981 sa sjedištem u Koruška 18, Križevci</w:t>
      </w:r>
      <w:r>
        <w:rPr>
          <w:szCs w:val="24"/>
        </w:rPr>
        <w:t>, bit će brisan iz sudskog registra.</w:t>
      </w:r>
    </w:p>
    <w:p w:rsidRDefault="00634868" w:rsidP="00634868" w:rsidR="00634868">
      <w:pPr>
        <w:rPr>
          <w:szCs w:val="24"/>
        </w:rPr>
      </w:pPr>
    </w:p>
    <w:p w:rsidRDefault="00634868" w:rsidP="00634868" w:rsidR="00634868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634868" w:rsidP="00634868" w:rsidR="00634868">
      <w:pPr>
        <w:rPr>
          <w:szCs w:val="24"/>
        </w:rPr>
      </w:pPr>
    </w:p>
    <w:p w:rsidRDefault="00634868" w:rsidP="00634868" w:rsidR="00634868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11</w:t>
      </w:r>
      <w:r>
        <w:rPr>
          <w:szCs w:val="24"/>
        </w:rPr>
        <w:t xml:space="preserve">. </w:t>
      </w:r>
      <w:r>
        <w:rPr>
          <w:szCs w:val="24"/>
        </w:rPr>
        <w:t>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634868" w:rsidP="00634868" w:rsidR="00634868">
      <w:pPr>
        <w:rPr>
          <w:szCs w:val="24"/>
        </w:rPr>
      </w:pPr>
    </w:p>
    <w:p w:rsidRDefault="00634868" w:rsidP="00634868" w:rsidR="00634868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</w:t>
      </w:r>
      <w:r>
        <w:rPr>
          <w:szCs w:val="24"/>
        </w:rPr>
        <w:lastRenderedPageBreak/>
        <w:t>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34868" w:rsidP="00634868" w:rsidR="00634868">
      <w:pPr>
        <w:rPr>
          <w:szCs w:val="24"/>
        </w:rPr>
      </w:pPr>
    </w:p>
    <w:p w:rsidRDefault="00634868" w:rsidP="00634868" w:rsidR="00634868">
      <w:pPr>
        <w:rPr>
          <w:szCs w:val="24"/>
        </w:rPr>
      </w:pPr>
    </w:p>
    <w:p w:rsidRDefault="00634868" w:rsidP="00634868" w:rsidR="00634868">
      <w:pPr>
        <w:jc w:val="center"/>
        <w:rPr>
          <w:szCs w:val="24"/>
        </w:rPr>
      </w:pPr>
      <w:r>
        <w:rPr>
          <w:szCs w:val="24"/>
        </w:rPr>
        <w:t>U Varaždinu, 02. veljače 2016.</w:t>
      </w:r>
    </w:p>
    <w:p w:rsidRDefault="00634868" w:rsidP="00634868" w:rsidR="00634868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634868" w:rsidP="00634868" w:rsidR="00634868">
      <w:pPr>
        <w:rPr>
          <w:szCs w:val="24"/>
        </w:rPr>
      </w:pPr>
      <w:r>
        <w:rPr>
          <w:szCs w:val="24"/>
        </w:rPr>
        <w:t xml:space="preserve">     </w:t>
      </w:r>
    </w:p>
    <w:p w:rsidRDefault="00634868" w:rsidP="00634868" w:rsidR="0063486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634868" w:rsidP="00634868" w:rsidR="00634868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634868" w:rsidP="00634868" w:rsidR="00634868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634868" w:rsidP="00634868" w:rsidR="00634868">
      <w:pPr>
        <w:rPr>
          <w:szCs w:val="24"/>
        </w:rPr>
      </w:pPr>
    </w:p>
    <w:p w:rsidRDefault="00634868" w:rsidP="00634868" w:rsidR="00634868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634868" w:rsidP="00634868" w:rsidR="00634868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634868" w:rsidP="00634868" w:rsidR="00634868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634868" w:rsidP="00634868" w:rsidR="00634868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634868" w:rsidP="00634868" w:rsidR="00634868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634868" w:rsidP="00634868" w:rsidR="00634868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34868" w:rsidP="00634868" w:rsidR="00634868">
      <w:pPr>
        <w:rPr>
          <w:szCs w:val="24"/>
        </w:rPr>
      </w:pPr>
    </w:p>
    <w:p w:rsidRDefault="00634868" w:rsidP="00634868" w:rsidR="00634868">
      <w:pPr>
        <w:rPr>
          <w:szCs w:val="24"/>
        </w:rPr>
      </w:pPr>
    </w:p>
    <w:p w:rsidRDefault="00634868" w:rsidP="00634868" w:rsidR="00634868">
      <w:pPr>
        <w:rPr>
          <w:szCs w:val="24"/>
        </w:rPr>
      </w:pPr>
      <w:r>
        <w:rPr>
          <w:szCs w:val="24"/>
        </w:rPr>
        <w:t>DNA:</w:t>
      </w:r>
    </w:p>
    <w:p w:rsidRDefault="00634868" w:rsidP="00634868" w:rsidR="00634868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634868" w:rsidP="00634868" w:rsidR="00634868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634868" w:rsidP="00634868" w:rsidR="0063486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SIDRO j.d.o.o., OIB: 27395325981 sa sjedištem u Koruška 18, Križevci</w:t>
      </w:r>
    </w:p>
    <w:p w:rsidRDefault="00634868" w:rsidP="00634868" w:rsidR="00634868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>Antonio Novosel, OIB: 97086746608, Križevci, Zagorska ulica 154</w:t>
      </w:r>
    </w:p>
    <w:p w:rsidRDefault="00634868" w:rsidP="00634868" w:rsidR="0063486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634868" w:rsidP="00634868" w:rsidR="0063486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634868" w:rsidP="00634868" w:rsidR="00634868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Renato Sabljić, Zdenački zavoj 14, Zagreb </w:t>
      </w:r>
    </w:p>
    <w:p w:rsidRDefault="00634868" w:rsidP="00634868" w:rsidR="0063486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634868" w:rsidP="00634868" w:rsidR="00634868">
      <w:pPr>
        <w:rPr>
          <w:szCs w:val="24"/>
        </w:rPr>
      </w:pPr>
    </w:p>
    <w:p w:rsidRDefault="00634868" w:rsidP="00634868" w:rsidR="00634868">
      <w:pPr>
        <w:rPr>
          <w:szCs w:val="24"/>
        </w:rPr>
      </w:pPr>
    </w:p>
    <w:p w:rsidRDefault="00634868" w:rsidP="00634868" w:rsidR="00634868">
      <w:pPr>
        <w:rPr>
          <w:szCs w:val="24"/>
        </w:rPr>
      </w:pPr>
    </w:p>
    <w:p w:rsidRDefault="00634868" w:rsidP="00634868" w:rsidR="00634868">
      <w:pPr>
        <w:rPr>
          <w:szCs w:val="24"/>
        </w:rPr>
      </w:pPr>
    </w:p>
    <w:p w:rsidRDefault="00634868" w:rsidP="00634868" w:rsidR="00634868">
      <w:pPr>
        <w:rPr>
          <w:szCs w:val="24"/>
        </w:rPr>
      </w:pPr>
    </w:p>
    <w:p w:rsidRDefault="00DA0242" w:rsidP="00634868" w:rsidR="00DA0242" w:rsidRPr="00634868"/>
    <w:sectPr w:rsidSect="00EB0D4C" w:rsidR="00DA0242" w:rsidRPr="0063486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868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34868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34868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7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St-1045/2015-4</izvorni_sadrzaj>
    <derivirana_varijabla naziv="DomainObject.Oznaka_1">St-1045/2015-4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St-1045/2015</izvorni_sadrzaj>
    <derivirana_varijabla naziv="DomainObject.Predmet.OznakaBroj_1">St-1045/2015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SIDRO jednostavno društvo s ograničenom odgovornošću za ugostiteljstvo i usluge</izvorni_sadrzaj>
    <derivirana_varijabla naziv="DomainObject.Predmet.ProtustrankaFormated_1">  SIDRO jednostavno društvo s ograničenom odgovornošću za ugostiteljstvo i usluge</derivirana_varijabla>
  </DomainObject.Predmet.ProtustrankaFormated>
  <DomainObject.Predmet.ProtustrankaFormatedOIB>
    <izvorni_sadrzaj>  SIDRO jednostavno društvo s ograničenom odgovornošću za ugostiteljstvo i usluge, OIB 27395325981</izvorni_sadrzaj>
    <derivirana_varijabla naziv="DomainObject.Predmet.ProtustrankaFormatedOIB_1">  SIDRO jednostavno društvo s ograničenom odgovornošću za ugostiteljstvo i usluge, OIB 27395325981</derivirana_varijabla>
  </DomainObject.Predmet.ProtustrankaFormatedOIB>
  <DomainObject.Predmet.ProtustrankaFormatedWithAdress>
    <izvorni_sadrzaj> SIDRO jednostavno društvo s ograničenom odgovornošću za ugostiteljstvo i usluge, Koruška 18, 48260 Križevci</izvorni_sadrzaj>
    <derivirana_varijabla naziv="DomainObject.Predmet.ProtustrankaFormatedWithAdress_1"> SIDRO jednostavno društvo s ograničenom odgovornošću za ugostiteljstvo i usluge, Koruška 18, 48260 Križevci</derivirana_varijabla>
  </DomainObject.Predmet.ProtustrankaFormatedWithAdress>
  <DomainObject.Predmet.ProtustrankaFormatedWithAdressOIB>
    <izvorni_sadrzaj> SIDRO jednostavno društvo s ograničenom odgovornošću za ugostiteljstvo i usluge, OIB 27395325981, Koruška 18, 48260 Križevci</izvorni_sadrzaj>
    <derivirana_varijabla naziv="DomainObject.Predmet.ProtustrankaFormatedWithAdressOIB_1"> SIDRO jednostavno društvo s ograničenom odgovornošću za ugostiteljstvo i usluge, OIB 27395325981, Koruška 18, 48260 Križevci</derivirana_varijabla>
  </DomainObject.Predmet.ProtustrankaFormatedWithAdressOIB>
  <DomainObject.Predmet.ProtustrankaWithAdress>
    <izvorni_sadrzaj>SIDRO jednostavno društvo s ograničenom odgovornošću za ugostiteljstvo i usluge Koruška 18, 48260 Križevci</izvorni_sadrzaj>
    <derivirana_varijabla naziv="DomainObject.Predmet.ProtustrankaWithAdress_1">SIDRO jednostavno društvo s ograničenom odgovornošću za ugostiteljstvo i usluge Koruška 18, 48260 Križevci</derivirana_varijabla>
  </DomainObject.Predmet.ProtustrankaWithAdress>
  <DomainObject.Predmet.ProtustrankaWithAdressOIB>
    <izvorni_sadrzaj>SIDRO jednostavno društvo s ograničenom odgovornošću za ugostiteljstvo i usluge, OIB 27395325981, Koruška 18, 48260 Križevci</izvorni_sadrzaj>
    <derivirana_varijabla naziv="DomainObject.Predmet.ProtustrankaWithAdressOIB_1">SIDRO jednostavno društvo s ograničenom odgovornošću za ugostiteljstvo i usluge, OIB 27395325981, Koruška 18, 48260 Križevci</derivirana_varijabla>
  </DomainObject.Predmet.ProtustrankaWithAdressOIB>
  <DomainObject.Predmet.ProtustrankaNazivFormated>
    <izvorni_sadrzaj>SIDRO jednostavno društvo s ograničenom odgovornošću za ugostiteljstvo i usluge</izvorni_sadrzaj>
    <derivirana_varijabla naziv="DomainObject.Predmet.ProtustrankaNazivFormated_1">SIDRO jednostavno društvo s ograničenom odgovornošću za ugostiteljstvo i usluge</derivirana_varijabla>
  </DomainObject.Predmet.ProtustrankaNazivFormated>
  <DomainObject.Predmet.ProtustrankaNazivFormatedOIB>
    <izvorni_sadrzaj>SIDRO jednostavno društvo s ograničenom odgovornošću za ugostiteljstvo i usluge, OIB 27395325981</izvorni_sadrzaj>
    <derivirana_varijabla naziv="DomainObject.Predmet.ProtustrankaNazivFormatedOIB_1">SIDRO jednostavno društvo s ograničenom odgovornošću za ugostiteljstvo i usluge, OIB 27395325981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18068.10</izvorni_sadrzaj>
    <derivirana_varijabla naziv="DomainObject.Predmet.TrenutnaVrijednost_1">18068.10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SIDRO jednostavno društvo s ograničenom odgovornošću za ugostiteljstvo i usluge</item>
    </izvorni_sadrzaj>
    <derivirana_varijabla naziv="DomainObject.Predmet.ProtuStrankaListFormated_1">
      <item>SIDRO jednostavno društvo s ograničenom odgovornošću za ugostiteljstvo i usluge</item>
    </derivirana_varijabla>
  </DomainObject.Predmet.ProtuStrankaListFormated>
  <DomainObject.Predmet.ProtuStrankaListFormatedOIB>
    <izvorni_sadrzaj>
      <item>SIDRO jednostavno društvo s ograničenom odgovornošću za ugostiteljstvo i usluge, OIB 27395325981</item>
    </izvorni_sadrzaj>
    <derivirana_varijabla naziv="DomainObject.Predmet.ProtuStrankaListFormatedOIB_1">
      <item>SIDRO jednostavno društvo s ograničenom odgovornošću za ugostiteljstvo i usluge, OIB 27395325981</item>
    </derivirana_varijabla>
  </DomainObject.Predmet.ProtuStrankaListFormatedOIB>
  <DomainObject.Predmet.ProtuStrankaListFormatedWithAdress>
    <izvorni_sadrzaj>
      <item>SIDRO jednostavno društvo s ograničenom odgovornošću za ugostiteljstvo i usluge, Koruška 18, 48260 Križevci</item>
    </izvorni_sadrzaj>
    <derivirana_varijabla naziv="DomainObject.Predmet.ProtuStrankaListFormatedWithAdress_1">
      <item>SIDRO jednostavno društvo s ograničenom odgovornošću za ugostiteljstvo i usluge, Koruška 18, 48260 Križevci</item>
    </derivirana_varijabla>
  </DomainObject.Predmet.ProtuStrankaListFormatedWithAdress>
  <DomainObject.Predmet.ProtuStrankaListFormatedWithAdressOIB>
    <izvorni_sadrzaj>
      <item>SIDRO jednostavno društvo s ograničenom odgovornošću za ugostiteljstvo i usluge, OIB 27395325981, Koruška 18, 48260 Križevci</item>
    </izvorni_sadrzaj>
    <derivirana_varijabla naziv="DomainObject.Predmet.ProtuStrankaListFormatedWithAdressOIB_1">
      <item>SIDRO jednostavno društvo s ograničenom odgovornošću za ugostiteljstvo i usluge, OIB 27395325981, Koruška 18, 48260 Križevci</item>
    </derivirana_varijabla>
  </DomainObject.Predmet.ProtuStrankaListFormatedWithAdressOIB>
  <DomainObject.Predmet.ProtuStrankaListNazivFormated>
    <izvorni_sadrzaj>
      <item>SIDRO jednostavno društvo s ograničenom odgovornošću za ugostiteljstvo i usluge</item>
    </izvorni_sadrzaj>
    <derivirana_varijabla naziv="DomainObject.Predmet.ProtuStrankaListNazivFormated_1">
      <item>SIDRO jednostavno društvo s ograničenom odgovornošću za ugostiteljstvo i usluge</item>
    </derivirana_varijabla>
  </DomainObject.Predmet.ProtuStrankaListNazivFormated>
  <DomainObject.Predmet.ProtuStrankaListNazivFormatedOIB>
    <izvorni_sadrzaj>
      <item>SIDRO jednostavno društvo s ograničenom odgovornošću za ugostiteljstvo i usluge, OIB 27395325981</item>
    </izvorni_sadrzaj>
    <derivirana_varijabla naziv="DomainObject.Predmet.ProtuStrankaListNazivFormatedOIB_1">
      <item>SIDRO jednostavno društvo s ograničenom odgovornošću za ugostiteljstvo i usluge, OIB 27395325981</item>
    </derivirana_varijabla>
  </DomainObject.Predmet.ProtuStrankaListNazivFormatedOIB>
  <DomainObject.Predmet.OstaliListFormated>
    <izvorni_sadrzaj>
      <item>Sudski registar, Trgovački sud u Varaždinu</item>
      <item>Antonio Novosel</item>
    </izvorni_sadrzaj>
    <derivirana_varijabla naziv="DomainObject.Predmet.OstaliListFormated_1">
      <item>Sudski registar, Trgovački sud u Varaždinu</item>
      <item>Antonio Novosel</item>
    </derivirana_varijabla>
  </DomainObject.Predmet.OstaliListFormated>
  <DomainObject.Predmet.OstaliListFormatedOIB>
    <izvorni_sadrzaj>
      <item>Sudski registar, Trgovački sud u Varaždinu</item>
      <item>Antonio Novosel, OIB 97086746608</item>
    </izvorni_sadrzaj>
    <derivirana_varijabla naziv="DomainObject.Predmet.OstaliListFormatedOIB_1">
      <item>Sudski registar, Trgovački sud u Varaždinu</item>
      <item>Antonio Novosel, OIB 97086746608</item>
    </derivirana_varijabla>
  </DomainObject.Predmet.OstaliListFormatedOIB>
  <DomainObject.Predmet.OstaliListFormatedWithAdress>
    <izvorni_sadrzaj>
      <item>Sudski registar, Trgovački sud u Varaždinu</item>
      <item>Antonio Novosel, Zagorska Ulica 154, 48260 Križevci</item>
    </izvorni_sadrzaj>
    <derivirana_varijabla naziv="DomainObject.Predmet.OstaliListFormatedWithAdress_1">
      <item>Sudski registar, Trgovački sud u Varaždinu</item>
      <item>Antonio Novosel, Zagorska Ulica 154, 48260 Križevci</item>
    </derivirana_varijabla>
  </DomainObject.Predmet.OstaliListFormatedWithAdress>
  <DomainObject.Predmet.OstaliListFormatedWithAdressOIB>
    <izvorni_sadrzaj>
      <item>Sudski registar, Trgovački sud u Varaždinu</item>
      <item>Antonio Novosel, OIB 97086746608, Zagorska Ulica 154, 48260 Križevci</item>
    </izvorni_sadrzaj>
    <derivirana_varijabla naziv="DomainObject.Predmet.OstaliListFormatedWithAdressOIB_1">
      <item>Sudski registar, Trgovački sud u Varaždinu</item>
      <item>Antonio Novosel, OIB 97086746608, Zagorska Ulica 154, 48260 Križevci</item>
    </derivirana_varijabla>
  </DomainObject.Predmet.OstaliListFormatedWithAdressOIB>
  <DomainObject.Predmet.OstaliListNazivFormated>
    <izvorni_sadrzaj>
      <item>Sudski registar, Trgovački sud u Varaždinu</item>
      <item>Antonio Novosel</item>
    </izvorni_sadrzaj>
    <derivirana_varijabla naziv="DomainObject.Predmet.OstaliListNazivFormated_1">
      <item>Sudski registar, Trgovački sud u Varaždinu</item>
      <item>Antonio Novosel</item>
    </derivirana_varijabla>
  </DomainObject.Predmet.OstaliListNazivFormated>
  <DomainObject.Predmet.OstaliListNazivFormatedOIB>
    <izvorni_sadrzaj>
      <item>Sudski registar, Trgovački sud u Varaždinu</item>
      <item>Antonio Novosel, OIB 97086746608</item>
    </izvorni_sadrzaj>
    <derivirana_varijabla naziv="DomainObject.Predmet.OstaliListNazivFormatedOIB_1">
      <item>Sudski registar, Trgovački sud u Varaždinu</item>
      <item>Antonio Novosel, OIB 97086746608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St-1045/2015-4</izvorni_sadrzaj>
    <derivirana_varijabla naziv="DomainObject.PoslovniBrojDokumenta_1">St-1045/2015-4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SIDRO jednostavno društvo s ograničenom odgovornošću za ugostiteljstvo i usluge</izvorni_sadrzaj>
    <derivirana_varijabla naziv="DomainObject.Predmet.ProtustrankaIDrugi_1">SIDRO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SIDRO jednostavno društvo s ograničenom odgovornošću za ugostiteljstvo i usluge, OIB 27395325981, Koruška 18, 48260 Križevci</izvorni_sadrzaj>
    <derivirana_varijabla naziv="DomainObject.Predmet.ProtustrankaIDrugiAdressOIB_1">SIDRO jednostavno društvo s ograničenom odgovornošću za ugostiteljstvo i usluge, OIB 27395325981, Koruška 18,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SIDRO jednostavno društvo s ograničenom odgovornošću za ugostiteljstvo i usluge</item>
      <item>Sudski registar, Trgovački sud u Varaždinu</item>
      <item>Antonio Novosel</item>
    </izvorni_sadrzaj>
    <derivirana_varijabla naziv="DomainObject.Predmet.SudioniciListNaziv_1">
      <item>Financijska agencija</item>
      <item>SIDRO jednostavno društvo s ograničenom odgovornošću za ugostiteljstvo i usluge</item>
      <item>Sudski registar, Trgovački sud u Varaždinu</item>
      <item>Antonio Novosel</item>
    </derivirana_varijabla>
  </DomainObject.Predmet.SudioniciListNaziv>
  <DomainObject.Predmet.SudioniciListAdressOIB>
    <izvorni_sadrzaj>
      <item>Financijska agencija, OIB 85821130368, A. Cesarca 2,42000 Varaždin</item>
      <item>SIDRO jednostavno društvo s ograničenom odgovornošću za ugostiteljstvo i usluge, OIB 27395325981, Koruška 18,48260 Križevci</item>
      <item>Sudski registar, Trgovački sud u Varaždinu</item>
      <item>Antonio Novosel, OIB 97086746608, Zagorska Ulica 154,48260 Križevci</item>
    </izvorni_sadrzaj>
    <derivirana_varijabla naziv="DomainObject.Predmet.SudioniciListAdressOIB_1">
      <item>Financijska agencija, OIB 85821130368, A. Cesarca 2,42000 Varaždin</item>
      <item>SIDRO jednostavno društvo s ograničenom odgovornošću za ugostiteljstvo i usluge, OIB 27395325981, Koruška 18,48260 Križevci</item>
      <item>Sudski registar, Trgovački sud u Varaždinu</item>
      <item>Antonio Novosel, OIB 97086746608, Zagorska Ulica 154,48260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DBECCD-6327-4679-BE17-B04320557C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2878</properties:Characters>
  <properties:Lines>84</properties:Lines>
  <properties:Paragraphs>33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2016-02-02T11:43:00Z</cp:lastPrinted>
  <dcterms:modified xmlns:xsi="http://www.w3.org/2001/XMLSchema-instance" xsi:type="dcterms:W3CDTF">2016-02-02T11:43:00Z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St-1045/2015-4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