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E16094" w:rsidR="00EC01CB" w:rsidRPr="006A1BF5">
        <w:tc>
          <w:tcPr>
            <w:tcW w:type="dxa" w:w="2829"/>
            <w:shd w:fill="auto" w:color="auto" w:val="clear"/>
          </w:tcPr>
          <w:p w:rsidRDefault="00EC01CB" w:rsidP="00E16094" w:rsidR="00EC01CB" w:rsidRPr="006A1BF5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C01CB" w:rsidP="00E16094" w:rsidR="00EC01CB" w:rsidRPr="006A1BF5">
            <w:pPr>
              <w:spacing w:before="120"/>
              <w:jc w:val="center"/>
            </w:pPr>
            <w:r w:rsidRPr="006A1BF5">
              <w:t>Republika Hrvatska</w:t>
            </w:r>
          </w:p>
          <w:p w:rsidRDefault="00EC01CB" w:rsidP="00E16094" w:rsidR="00EC01CB" w:rsidRPr="006A1BF5">
            <w:pPr>
              <w:jc w:val="center"/>
            </w:pPr>
            <w:r>
              <w:t>Trgovački sud u Varaždinu</w:t>
            </w:r>
          </w:p>
          <w:p w:rsidRDefault="00EC01CB" w:rsidP="00E16094" w:rsidR="00EC01CB" w:rsidRPr="006A1BF5">
            <w:pPr>
              <w:jc w:val="center"/>
            </w:pPr>
            <w:r>
              <w:t>Varaždin, Braće Radić 2</w:t>
            </w:r>
          </w:p>
        </w:tc>
      </w:tr>
    </w:tbl>
    <w:p w14:textId="9b4a56c" w14:paraId="9b4a56c" w:rsidRDefault="00362E5B" w:rsidP="00587020" w:rsidR="00362E5B">
      <w:pPr>
        <w15:collapsed w:val="false"/>
        <w:rPr>
          <w:color w:val="FFFFFF"/>
        </w:rPr>
      </w:pPr>
    </w:p>
    <w:p w:rsidRDefault="00587020" w:rsidP="00587020" w:rsidR="00165DCE" w:rsidRPr="0034473B">
      <w:pPr>
        <w:rPr>
          <w:color w:val="FFFFFF"/>
        </w:rPr>
      </w:pPr>
      <w:r>
        <w:rPr>
          <w:color w:val="FFFFFF"/>
        </w:rPr>
        <w:t>/II</w:t>
      </w:r>
    </w:p>
    <w:p w:rsidRDefault="008043B2" w:rsidP="008043B2" w:rsidR="008043B2" w:rsidRPr="00195A47">
      <w:pPr>
        <w:jc w:val="center"/>
      </w:pPr>
      <w:r w:rsidRPr="00195A47">
        <w:t>R E P U B L I K A    H R V A T S K A</w:t>
      </w:r>
    </w:p>
    <w:p w:rsidRDefault="008043B2" w:rsidP="008043B2" w:rsidR="008043B2" w:rsidRPr="00195A47">
      <w:pPr>
        <w:jc w:val="both"/>
      </w:pPr>
    </w:p>
    <w:p w:rsidRDefault="008043B2" w:rsidP="008043B2" w:rsidR="008043B2">
      <w:pPr>
        <w:pStyle w:val="Naslov2"/>
        <w:rPr>
          <w:b w:val="false"/>
          <w:szCs w:val="24"/>
        </w:rPr>
      </w:pPr>
      <w:r w:rsidRPr="00195A47">
        <w:rPr>
          <w:b w:val="false"/>
          <w:szCs w:val="24"/>
        </w:rPr>
        <w:t>R J E Š E NJ E</w:t>
      </w:r>
    </w:p>
    <w:p w:rsidRDefault="00362E5B" w:rsidP="00362E5B" w:rsidR="00362E5B" w:rsidRPr="00362E5B"/>
    <w:p w:rsidRDefault="00EA28C6" w:rsidP="002F21D7" w:rsidR="00EA28C6"/>
    <w:p w:rsidRDefault="00246DE3" w:rsidP="00EC01CB" w:rsidR="00EC01CB">
      <w:pPr>
        <w:ind w:firstLine="708"/>
        <w:jc w:val="both"/>
      </w:pPr>
      <w:r>
        <w:tab/>
      </w:r>
      <w:r w:rsidR="00EC01CB" w:rsidRPr="00AF4832">
        <w:t xml:space="preserve">Trgovački sud u Varaždinu, po sucu toga suda Iris Hatvalić Nemec, u stečajnom predmetu nad </w:t>
      </w:r>
      <w:r w:rsidR="00EC01CB">
        <w:t xml:space="preserve">stečajnim </w:t>
      </w:r>
      <w:r w:rsidR="00EC01CB" w:rsidRPr="00AF4832">
        <w:t xml:space="preserve">dužnikom ISTO dioničko društvo za usluge u stečaju, Augusta Šenoe 4-6, Varaždin, OIB: 88502209643, </w:t>
      </w:r>
      <w:r w:rsidR="00EC01CB">
        <w:t xml:space="preserve">zastupanom po stečajnom upravitelju Stanku Makaru iz Ludbrega, </w:t>
      </w:r>
      <w:r w:rsidR="00BD387A">
        <w:t>2. listopada</w:t>
      </w:r>
      <w:r w:rsidR="00EC01CB" w:rsidRPr="004D7590">
        <w:t xml:space="preserve"> 2018.</w:t>
      </w:r>
    </w:p>
    <w:p w:rsidRDefault="00246DE3" w:rsidP="00EC01CB" w:rsidR="00246DE3">
      <w:pPr>
        <w:jc w:val="both"/>
      </w:pPr>
    </w:p>
    <w:p w:rsidRDefault="008940B7" w:rsidP="00246DE3" w:rsidR="008940B7"/>
    <w:p w:rsidRDefault="00246DE3" w:rsidP="00246DE3" w:rsidR="00246DE3">
      <w:pPr>
        <w:jc w:val="center"/>
      </w:pPr>
      <w:r>
        <w:t>r i j e š i o    j e</w:t>
      </w:r>
    </w:p>
    <w:p w:rsidRDefault="00246DE3" w:rsidP="00246DE3" w:rsidR="00246DE3"/>
    <w:p w:rsidRDefault="00362E5B" w:rsidP="00362E5B" w:rsidR="00362E5B" w:rsidRPr="00030C59">
      <w:pPr>
        <w:widowControl w:val="false"/>
        <w:suppressAutoHyphens/>
        <w:jc w:val="both"/>
      </w:pPr>
    </w:p>
    <w:p w:rsidRDefault="00362E5B" w:rsidP="00BD387A" w:rsidR="00EC01CB" w:rsidRPr="00030C59">
      <w:pPr>
        <w:widowControl w:val="false"/>
        <w:suppressAutoHyphens/>
        <w:ind w:firstLine="708"/>
        <w:jc w:val="both"/>
      </w:pPr>
      <w:r w:rsidRPr="00030C59">
        <w:t xml:space="preserve">Ročište vjerovnika na kojem će se na temelju izvješća stečajnog upravitelja odlučivati o daljnjem tijeku stečajnog postupka - </w:t>
      </w:r>
      <w:r w:rsidRPr="00030C59">
        <w:rPr>
          <w:b/>
          <w:u w:val="single"/>
        </w:rPr>
        <w:t>izvještajno ročište</w:t>
      </w:r>
      <w:r w:rsidRPr="00030C59">
        <w:t xml:space="preserve"> održati će se </w:t>
      </w:r>
      <w:r w:rsidR="00BD387A">
        <w:rPr>
          <w:b/>
          <w:u w:val="single"/>
        </w:rPr>
        <w:t>22. listopada</w:t>
      </w:r>
      <w:r w:rsidR="00EC01CB">
        <w:rPr>
          <w:b/>
          <w:u w:val="single"/>
        </w:rPr>
        <w:t xml:space="preserve"> 201</w:t>
      </w:r>
      <w:r w:rsidR="00BD387A">
        <w:rPr>
          <w:b/>
          <w:u w:val="single"/>
        </w:rPr>
        <w:t>8</w:t>
      </w:r>
      <w:r w:rsidR="00EC01CB">
        <w:rPr>
          <w:b/>
          <w:u w:val="single"/>
        </w:rPr>
        <w:t>. u 9</w:t>
      </w:r>
      <w:r w:rsidR="00BD387A">
        <w:rPr>
          <w:b/>
          <w:u w:val="single"/>
        </w:rPr>
        <w:t>:</w:t>
      </w:r>
      <w:r w:rsidR="00EC01CB" w:rsidRPr="00030C59">
        <w:rPr>
          <w:b/>
          <w:u w:val="single"/>
        </w:rPr>
        <w:t>00 sati</w:t>
      </w:r>
      <w:r w:rsidR="00EC01CB" w:rsidRPr="00030C59">
        <w:rPr>
          <w:b/>
        </w:rPr>
        <w:t xml:space="preserve">, </w:t>
      </w:r>
      <w:r w:rsidR="00EC01CB" w:rsidRPr="005B0018">
        <w:t>kod Trgovačkog suda u Varaždinu, Braće Radića 2, u velikoj raspr</w:t>
      </w:r>
      <w:r w:rsidR="00EC01CB">
        <w:t>avnoj dvorani u prizemlju suda.</w:t>
      </w:r>
    </w:p>
    <w:p w:rsidRDefault="00362E5B" w:rsidP="00EC01CB" w:rsidR="00362E5B" w:rsidRPr="00030C59">
      <w:pPr>
        <w:widowControl w:val="false"/>
        <w:suppressAutoHyphens/>
        <w:ind w:left="1069"/>
        <w:jc w:val="both"/>
      </w:pPr>
    </w:p>
    <w:p w:rsidRDefault="00362E5B" w:rsidP="00362E5B" w:rsidR="00362E5B" w:rsidRPr="00F712DF">
      <w:pPr>
        <w:ind w:left="720"/>
        <w:jc w:val="both"/>
      </w:pPr>
    </w:p>
    <w:p w:rsidRDefault="00EC01CB" w:rsidP="00EA06D1" w:rsidR="00EA06D1">
      <w:pPr>
        <w:jc w:val="center"/>
      </w:pPr>
      <w:r>
        <w:t xml:space="preserve">U Varaždinu </w:t>
      </w:r>
      <w:r w:rsidR="00BD387A">
        <w:t>2. listopada</w:t>
      </w:r>
      <w:r>
        <w:t xml:space="preserve"> 2018.</w:t>
      </w:r>
    </w:p>
    <w:p w:rsidRDefault="00EA06D1" w:rsidP="00587020" w:rsidR="00EA06D1"/>
    <w:p w:rsidRDefault="00FD3446" w:rsidP="00FD3446" w:rsidR="00EA06D1">
      <w:pPr>
        <w:ind w:left="5664"/>
      </w:pPr>
      <w:r>
        <w:t xml:space="preserve">        </w:t>
      </w:r>
      <w:r w:rsidR="00BD387A">
        <w:t xml:space="preserve">      </w:t>
      </w:r>
      <w:r w:rsidR="0068707E">
        <w:t xml:space="preserve">   </w:t>
      </w:r>
      <w:r w:rsidR="00EA06D1">
        <w:t xml:space="preserve">SUDAC: </w:t>
      </w:r>
    </w:p>
    <w:p w:rsidRDefault="00EA06D1" w:rsidP="00EA06D1" w:rsidR="00EA06D1">
      <w:pPr>
        <w:ind w:left="6372"/>
      </w:pPr>
    </w:p>
    <w:p w:rsidRDefault="00FD3446" w:rsidP="00E57092" w:rsidR="00FD3446">
      <w:pPr>
        <w:ind w:left="5664"/>
      </w:pPr>
      <w:r>
        <w:t xml:space="preserve">    </w:t>
      </w:r>
      <w:r w:rsidR="00EA06D1">
        <w:t>Iris Hatvalić Nemec</w:t>
      </w:r>
      <w:r>
        <w:t xml:space="preserve"> </w:t>
      </w:r>
    </w:p>
    <w:p w:rsidRDefault="00EA06D1" w:rsidP="00587020" w:rsidR="00EA06D1"/>
    <w:p w:rsidRDefault="00EA06D1" w:rsidP="00587020" w:rsidR="00EA06D1"/>
    <w:p w:rsidRDefault="00EA06D1" w:rsidP="00587020" w:rsidR="00EA06D1"/>
    <w:p w:rsidRDefault="00BD387A" w:rsidP="00587020" w:rsidR="00BD387A"/>
    <w:p w:rsidRDefault="00BD387A" w:rsidP="00587020" w:rsidR="00BD387A"/>
    <w:p w:rsidRDefault="00587020" w:rsidP="00587020" w:rsidR="00587020">
      <w:r>
        <w:t>Uputa o pravnom lijeku:</w:t>
      </w:r>
    </w:p>
    <w:p w:rsidRDefault="00587020" w:rsidP="00587020" w:rsidR="00587020">
      <w:pPr>
        <w:jc w:val="both"/>
      </w:pPr>
      <w:r>
        <w:t>Protiv ovog rješenja žalba nije dopuštena.</w:t>
      </w:r>
    </w:p>
    <w:p w:rsidRDefault="00893BE4" w:rsidP="00893BE4" w:rsidR="00893BE4">
      <w:pPr>
        <w:spacing w:before="240"/>
        <w:jc w:val="both"/>
      </w:pPr>
      <w:r w:rsidRPr="00FE36FD">
        <w:t>D N A :</w:t>
      </w:r>
    </w:p>
    <w:p w:rsidRDefault="006A7FA9" w:rsidP="006A7FA9" w:rsidR="006A7FA9" w:rsidRPr="00BC48E4">
      <w:pPr>
        <w:jc w:val="both"/>
      </w:pPr>
      <w:r w:rsidRPr="00BC48E4">
        <w:t xml:space="preserve">- stečajni upravitelj, </w:t>
      </w:r>
      <w:r w:rsidR="00EC01CB">
        <w:t>Stanko Makar</w:t>
      </w:r>
    </w:p>
    <w:p w:rsidRDefault="006A7FA9" w:rsidP="006A7FA9" w:rsidR="006A7FA9" w:rsidRPr="00BC48E4">
      <w:pPr>
        <w:jc w:val="both"/>
      </w:pPr>
      <w:r w:rsidRPr="00BC48E4">
        <w:t>- stečajni vjerovnici putem e-oglasna ploča suda</w:t>
      </w:r>
      <w:r>
        <w:t>.</w:t>
      </w:r>
    </w:p>
    <w:p w:rsidRDefault="003334A4" w:rsidP="00085C17" w:rsidR="00085C17">
      <w:pPr>
        <w:jc w:val="both"/>
      </w:pPr>
      <w:r>
        <w:t xml:space="preserve"> </w:t>
      </w:r>
    </w:p>
    <w:sectPr w:rsidSect="00E61F21" w:rsidR="00085C17">
      <w:headerReference w:type="default" r:id="rId10"/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0EE9" w:rsidP="008043B2" w:rsidR="001E0EE9">
      <w:r>
        <w:separator/>
      </w:r>
    </w:p>
  </w:endnote>
  <w:endnote w:id="0" w:type="continuationSeparator">
    <w:p w:rsidRDefault="001E0EE9" w:rsidP="008043B2" w:rsidR="001E0E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0EE9" w:rsidP="008043B2" w:rsidR="001E0EE9">
      <w:r>
        <w:separator/>
      </w:r>
    </w:p>
  </w:footnote>
  <w:footnote w:id="0" w:type="continuationSeparator">
    <w:p w:rsidRDefault="001E0EE9" w:rsidP="008043B2" w:rsidR="001E0E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43B2" w:rsidR="008043B2">
    <w:pPr>
      <w:pStyle w:val="Zaglavlje"/>
    </w:pPr>
  </w:p>
  <w:p w:rsidRDefault="008043B2" w:rsidR="008043B2">
    <w:pPr>
      <w:pStyle w:val="Zaglavlje"/>
    </w:pPr>
    <w:r>
      <w:tab/>
    </w:r>
    <w:r>
      <w:tab/>
    </w:r>
    <w:r w:rsidR="00246DE3">
      <w:t xml:space="preserve">Poslovni broj: 4 </w:t>
    </w:r>
    <w:r w:rsidR="008940B7">
      <w:t>St</w:t>
    </w:r>
    <w:r w:rsidR="00893BE4">
      <w:t>-</w:t>
    </w:r>
    <w:r w:rsidR="00BD387A">
      <w:t>529/17-168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1A42D69C"/>
    <w:lvl w:ilvl="0">
      <w:start w:val="1"/>
      <w:numFmt w:val="decimal"/>
      <w:lvlText w:val="%1)"/>
      <w:lvlJc w:val="left"/>
      <w:pPr>
        <w:ind w:hanging="360" w:left="1069"/>
      </w:pPr>
      <w:rPr>
        <w:rFonts w:cs="Times New Roman" w:hAnsi="Times New Roman" w:ascii="Times New Roman" w:hint="default"/>
        <w:color w:val="auto"/>
      </w:rPr>
    </w:lvl>
  </w:abstractNum>
  <w:abstractNum w:abstractNumId="1">
    <w:nsid w:val="08DC0C89"/>
    <w:multiLevelType w:val="hybridMultilevel"/>
    <w:tmpl w:val="D1820D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50285F"/>
    <w:multiLevelType w:val="hybridMultilevel"/>
    <w:tmpl w:val="513CEFBC"/>
    <w:lvl w:tplc="E2F809E8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3">
    <w:nsid w:val="0F9278F2"/>
    <w:multiLevelType w:val="hybridMultilevel"/>
    <w:tmpl w:val="D1820D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02D4940"/>
    <w:multiLevelType w:val="hybridMultilevel"/>
    <w:tmpl w:val="ACDE55F8"/>
    <w:lvl w:tplc="F4D41FC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1352570E"/>
    <w:multiLevelType w:val="hybridMultilevel"/>
    <w:tmpl w:val="DBEA1D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7F51BE"/>
    <w:multiLevelType w:val="hybridMultilevel"/>
    <w:tmpl w:val="D1820D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69C48AF"/>
    <w:multiLevelType w:val="hybridMultilevel"/>
    <w:tmpl w:val="8E525F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1A17883"/>
    <w:multiLevelType w:val="hybridMultilevel"/>
    <w:tmpl w:val="8668AF02"/>
    <w:lvl w:tplc="0C987D7C" w:ilvl="0">
      <w:start w:val="1"/>
      <w:numFmt w:val="decimalZero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442D27DE"/>
    <w:multiLevelType w:val="hybridMultilevel"/>
    <w:tmpl w:val="12024EA4"/>
    <w:lvl w:tplc="13F637EE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FE41802"/>
    <w:multiLevelType w:val="hybridMultilevel"/>
    <w:tmpl w:val="3054829A"/>
    <w:lvl w:tplc="843456D8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1">
    <w:nsid w:val="59A85CB0"/>
    <w:multiLevelType w:val="hybridMultilevel"/>
    <w:tmpl w:val="EB42E3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DC05A9B"/>
    <w:multiLevelType w:val="hybridMultilevel"/>
    <w:tmpl w:val="D1820D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1DC10C8"/>
    <w:multiLevelType w:val="hybridMultilevel"/>
    <w:tmpl w:val="EB640408"/>
    <w:lvl w:tplc="06FC4498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4">
    <w:nsid w:val="674E6A9A"/>
    <w:multiLevelType w:val="hybridMultilevel"/>
    <w:tmpl w:val="E06ABC0A"/>
    <w:lvl w:tplc="5A6E927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5">
    <w:nsid w:val="7CE776B0"/>
    <w:multiLevelType w:val="hybridMultilevel"/>
    <w:tmpl w:val="0ED43254"/>
    <w:lvl w:tplc="9A0C3E7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4"/>
  </w:num>
  <w:num w:numId="4">
    <w:abstractNumId w:val="3"/>
  </w:num>
  <w:num w:numId="5">
    <w:abstractNumId w:val="1"/>
  </w:num>
  <w:num w:numId="6">
    <w:abstractNumId w:val="6"/>
  </w:num>
  <w:num w:numId="7">
    <w:abstractNumId w:val="7"/>
  </w:num>
  <w:num w:numId="8">
    <w:abstractNumId w:val="12"/>
  </w:num>
  <w:num w:numId="9">
    <w:abstractNumId w:val="14"/>
  </w:num>
  <w:num w:numId="10">
    <w:abstractNumId w:val="13"/>
  </w:num>
  <w:num w:numId="11">
    <w:abstractNumId w:val="10"/>
  </w:num>
  <w:num w:numId="12">
    <w:abstractNumId w:val="11"/>
  </w:num>
  <w:num w:numId="13">
    <w:abstractNumId w:val="2"/>
  </w:num>
  <w:num w:numId="14">
    <w:abstractNumId w:val="5"/>
  </w:num>
  <w:num w:numId="15">
    <w:abstractNumId w:val="15"/>
  </w:num>
  <w:num w:numId="16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5961"/>
    <w:rsid w:val="0004177D"/>
    <w:rsid w:val="00085C17"/>
    <w:rsid w:val="000861B2"/>
    <w:rsid w:val="000F3C7E"/>
    <w:rsid w:val="00115961"/>
    <w:rsid w:val="00165DCE"/>
    <w:rsid w:val="001B42FC"/>
    <w:rsid w:val="001E0EE9"/>
    <w:rsid w:val="00246DE3"/>
    <w:rsid w:val="00287872"/>
    <w:rsid w:val="002A3811"/>
    <w:rsid w:val="002A7C9F"/>
    <w:rsid w:val="002E6E42"/>
    <w:rsid w:val="002F21D7"/>
    <w:rsid w:val="003334A4"/>
    <w:rsid w:val="0034473B"/>
    <w:rsid w:val="00351798"/>
    <w:rsid w:val="00354203"/>
    <w:rsid w:val="00362E5B"/>
    <w:rsid w:val="003657C2"/>
    <w:rsid w:val="003930C7"/>
    <w:rsid w:val="003B7E28"/>
    <w:rsid w:val="00474431"/>
    <w:rsid w:val="005207C7"/>
    <w:rsid w:val="005534BF"/>
    <w:rsid w:val="0055624E"/>
    <w:rsid w:val="00583DD3"/>
    <w:rsid w:val="00587020"/>
    <w:rsid w:val="005A7BAF"/>
    <w:rsid w:val="006268FF"/>
    <w:rsid w:val="00647B01"/>
    <w:rsid w:val="0068707E"/>
    <w:rsid w:val="006A7FA9"/>
    <w:rsid w:val="0078284A"/>
    <w:rsid w:val="007B6E6C"/>
    <w:rsid w:val="007E3B38"/>
    <w:rsid w:val="008043B2"/>
    <w:rsid w:val="00863A54"/>
    <w:rsid w:val="00887CA5"/>
    <w:rsid w:val="00893BE4"/>
    <w:rsid w:val="008940B7"/>
    <w:rsid w:val="008A2AF0"/>
    <w:rsid w:val="008D68BB"/>
    <w:rsid w:val="0093411F"/>
    <w:rsid w:val="00934A92"/>
    <w:rsid w:val="009826BE"/>
    <w:rsid w:val="009C39C2"/>
    <w:rsid w:val="009D1943"/>
    <w:rsid w:val="00AA6CF7"/>
    <w:rsid w:val="00AA7940"/>
    <w:rsid w:val="00AB4678"/>
    <w:rsid w:val="00AF2909"/>
    <w:rsid w:val="00B67364"/>
    <w:rsid w:val="00BB761B"/>
    <w:rsid w:val="00BD387A"/>
    <w:rsid w:val="00CA793F"/>
    <w:rsid w:val="00CE3FA4"/>
    <w:rsid w:val="00D1200B"/>
    <w:rsid w:val="00D3317F"/>
    <w:rsid w:val="00D50469"/>
    <w:rsid w:val="00D700A0"/>
    <w:rsid w:val="00DE461D"/>
    <w:rsid w:val="00DF6D56"/>
    <w:rsid w:val="00E57092"/>
    <w:rsid w:val="00E61F21"/>
    <w:rsid w:val="00EA06D1"/>
    <w:rsid w:val="00EA28C6"/>
    <w:rsid w:val="00EC01CB"/>
    <w:rsid w:val="00F36A86"/>
    <w:rsid w:val="00F448FA"/>
    <w:rsid w:val="00F46EEE"/>
    <w:rsid w:val="00F61C05"/>
    <w:rsid w:val="00F65ADF"/>
    <w:rsid w:val="00F712DF"/>
    <w:rsid w:val="00F869FA"/>
    <w:rsid w:val="00FB3D67"/>
    <w:rsid w:val="00FD3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1596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8043B2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link w:val="Naslov2"/>
    <w:rsid w:val="008043B2"/>
    <w:rPr>
      <w:b/>
      <w:sz w:val="24"/>
    </w:rPr>
  </w:style>
  <w:style w:styleId="Zaglavlje" w:type="paragraph">
    <w:name w:val="header"/>
    <w:basedOn w:val="Normal"/>
    <w:link w:val="ZaglavljeChar"/>
    <w:rsid w:val="008043B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043B2"/>
    <w:rPr>
      <w:sz w:val="24"/>
      <w:szCs w:val="24"/>
    </w:rPr>
  </w:style>
  <w:style w:styleId="Podnoje" w:type="paragraph">
    <w:name w:val="footer"/>
    <w:basedOn w:val="Normal"/>
    <w:link w:val="PodnojeChar"/>
    <w:rsid w:val="008043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043B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334A4"/>
    <w:pPr>
      <w:ind w:left="708"/>
    </w:pPr>
  </w:style>
  <w:style w:styleId="Tekstbalonia" w:type="paragraph">
    <w:name w:val="Balloon Text"/>
    <w:basedOn w:val="Normal"/>
    <w:link w:val="TekstbaloniaChar"/>
    <w:rsid w:val="00D700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700A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70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70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70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70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70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1596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8043B2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link w:val="Naslov2"/>
    <w:rsid w:val="008043B2"/>
    <w:rPr>
      <w:b/>
      <w:sz w:val="24"/>
    </w:rPr>
  </w:style>
  <w:style w:styleId="Zaglavlje" w:type="paragraph">
    <w:name w:val="header"/>
    <w:basedOn w:val="Normal"/>
    <w:link w:val="ZaglavljeChar"/>
    <w:rsid w:val="008043B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043B2"/>
    <w:rPr>
      <w:sz w:val="24"/>
      <w:szCs w:val="24"/>
    </w:rPr>
  </w:style>
  <w:style w:styleId="Podnoje" w:type="paragraph">
    <w:name w:val="footer"/>
    <w:basedOn w:val="Normal"/>
    <w:link w:val="PodnojeChar"/>
    <w:rsid w:val="008043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043B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334A4"/>
    <w:pPr>
      <w:ind w:left="708"/>
    </w:pPr>
  </w:style>
  <w:style w:styleId="Tekstbalonia" w:type="paragraph">
    <w:name w:val="Balloon Text"/>
    <w:basedOn w:val="Normal"/>
    <w:link w:val="TekstbaloniaChar"/>
    <w:rsid w:val="00D700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700A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70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70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70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70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70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986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7197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</izvorni_sadrzaj>
    <derivirana_varijabla naziv="DomainObject.Predmet.Broj_1">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2017.</izvorni_sadrzaj>
    <derivirana_varijabla naziv="DomainObject.Predmet.DatumOsnivanja_1">16.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predst. postupka</izvorni_sadrzaj>
    <derivirana_varijabla naziv="DomainObject.Predmet.Opis_1">Prijedlog dužnika za otvaranje predst.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St-529/2017</izvorni_sadrzaj>
    <derivirana_varijabla naziv="DomainObject.Predmet.OznakaBroj_1">St-529/2017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NA VRHOVNOM SUDU - ŽALBA NA VTSU
- cijeli omoti svežnja 10-15. u pisarnici</izvorni_sadrzaj>
    <derivirana_varijabla naziv="DomainObject.Predmet.PrimjedbaSuca_1">SPIS NA VRHOVNOM SUDU - ŽALBA NA VTSU
- cijeli omoti svežnja 10-15. u pisarnici</derivirana_varijabla>
  </DomainObject.Predmet.PrimjedbaSuca>
  <DomainObject.Predmet.ProtustrankaFormated>
    <izvorni_sadrzaj>  ISTO dioničko društvo za usluge u stečaju zastupanog po punomoćniku Stanko Makar; Odvjetničko društvo BRLEČIĆ &amp; partneri, javno trgovačko društvo za obavljanje odvjetničkih poslova; Stanko Makar, stečajni upravitelj; Željka Brlečić</izvorni_sadrzaj>
    <derivirana_varijabla naziv="DomainObject.Predmet.ProtustrankaFormated_1">  ISTO dioničko društvo za usluge u stečaju zastupanog po punomoćniku Stanko Makar; Odvjetničko društvo BRLEČIĆ &amp; partneri, javno trgovačko društvo za obavljanje odvjetničkih poslova; Stanko Makar, stečajni upravitelj; Željka Brlečić</derivirana_varijabla>
  </DomainObject.Predmet.ProtustrankaFormated>
  <DomainObject.Predmet.ProtustrankaFormatedOIB>
    <izvorni_sadrzaj>  ISTO dioničko društvo za usluge u stečaju, OIB 88502209643 zastupanog po punomoćniku Stanko Makar; Odvjetničko društvo BRLEČIĆ &amp; partneri, javno trgovačko društvo za obavljanje odvjetničkih poslova; Stanko Makar, stečajni upravitelj; Željka Brlečić</izvorni_sadrzaj>
    <derivirana_varijabla naziv="DomainObject.Predmet.ProtustrankaFormatedOIB_1">  ISTO dioničko društvo za usluge u stečaju, OIB 88502209643 zastupanog po punomoćniku Stanko Makar; Odvjetničko društvo BRLEČIĆ &amp; partneri, javno trgovačko društvo za obavljanje odvjetničkih poslova; Stanko Makar, stečajni upravitelj; Željka Brlečić</derivirana_varijabla>
  </DomainObject.Predmet.ProtustrankaFormatedOIB>
  <DomainObject.Predmet.ProtustrankaFormatedWithAdress>
    <izvorni_sadrzaj> ISTO dioničko društvo za usluge u stečaju, Augusta Šenoe 4-6 , 42000 Varaždin zastupanog po punomoćniku Stanko Makar; Odvjetničko društvo BRLEČIĆ &amp; partneri, javno trgovačko društvo za obavljanje odvjetničkih poslova; Stanko Makar, stečajni upravitelj; Željka Brlečić</izvorni_sadrzaj>
    <derivirana_varijabla naziv="DomainObject.Predmet.ProtustrankaFormatedWithAdress_1"> ISTO dioničko društvo za usluge u stečaju, Augusta Šenoe 4-6 , 42000 Varaždin zastupanog po punomoćniku Stanko Makar; Odvjetničko društvo BRLEČIĆ &amp; partneri, javno trgovačko društvo za obavljanje odvjetničkih poslova; Stanko Makar, stečajni upravitelj; Željka Brlečić</derivirana_varijabla>
  </DomainObject.Predmet.ProtustrankaFormatedWithAdress>
  <DomainObject.Predmet.ProtustrankaFormatedWithAdressOIB>
    <izvorni_sadrzaj> ISTO dioničko društvo za usluge u stečaju, OIB 88502209643, Augusta Šenoe 4-6 , 42000 Varaždin zastupanog po punomoćniku Stanko Makar; Odvjetničko društvo BRLEČIĆ &amp; partneri, javno trgovačko društvo za obavljanje odvjetničkih poslova; Stanko Makar, stečajni upravitelj; Željka Brlečić</izvorni_sadrzaj>
    <derivirana_varijabla naziv="DomainObject.Predmet.ProtustrankaFormatedWithAdressOIB_1"> ISTO dioničko društvo za usluge u stečaju, OIB 88502209643, Augusta Šenoe 4-6 , 42000 Varaždin zastupanog po punomoćniku Stanko Makar; Odvjetničko društvo BRLEČIĆ &amp; partneri, javno trgovačko društvo za obavljanje odvjetničkih poslova; Stanko Makar, stečajni upravitelj; Željka Brlečić</derivirana_varijabla>
  </DomainObject.Predmet.ProtustrankaFormatedWithAdressOIB>
  <DomainObject.Predmet.ProtustrankaWithAdress>
    <izvorni_sadrzaj>ISTO dioničko društvo za usluge u stečaju Augusta Šenoe 4-6 , 42000 Varaždin</izvorni_sadrzaj>
    <derivirana_varijabla naziv="DomainObject.Predmet.ProtustrankaWithAdress_1">ISTO dioničko društvo za usluge u stečaju Augusta Šenoe 4-6 , 42000 Varaždin</derivirana_varijabla>
  </DomainObject.Predmet.ProtustrankaWithAdress>
  <DomainObject.Predmet.ProtustrankaWithAdressOIB>
    <izvorni_sadrzaj>ISTO dioničko društvo za usluge u stečaju, OIB 88502209643, Augusta Šenoe 4-6 , 42000 Varaždin</izvorni_sadrzaj>
    <derivirana_varijabla naziv="DomainObject.Predmet.ProtustrankaWithAdressOIB_1">ISTO dioničko društvo za usluge u stečaju, OIB 88502209643, Augusta Šenoe 4-6 , 42000 Varaždin</derivirana_varijabla>
  </DomainObject.Predmet.ProtustrankaWithAdressOIB>
  <DomainObject.Predmet.ProtustrankaNazivFormated>
    <izvorni_sadrzaj>ISTO dioničko društvo za usluge u stečaju</izvorni_sadrzaj>
    <derivirana_varijabla naziv="DomainObject.Predmet.ProtustrankaNazivFormated_1">ISTO dioničko društvo za usluge u stečaju</derivirana_varijabla>
  </DomainObject.Predmet.ProtustrankaNazivFormated>
  <DomainObject.Predmet.ProtustrankaNazivFormatedOIB>
    <izvorni_sadrzaj>ISTO dioničko društvo za usluge u stečaju, OIB 88502209643</izvorni_sadrzaj>
    <derivirana_varijabla naziv="DomainObject.Predmet.ProtustrankaNazivFormatedOIB_1">ISTO dioničko društvo za usluge u stečaju, OIB 88502209643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12. rujna 2018.</izvorni_sadrzaj>
    <derivirana_varijabla naziv="DomainObject.Predmet.SpisIzvanSuda.DatumIzlazaSpisa_1">12. rujna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</izvorni_sadrzaj>
    <derivirana_varijabla naziv="DomainObject.Predmet.SpisIzvanSuda.LokacijaSpisa_1">Vrhovni sud RH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Mustafa Šahdanović zastupanog po punomoćniku Nina Markovinović-Belamarić,odvjetnica; MANEDA, društvo s ograničenom odgovornošću za trgovinu i usluge; TILIJA društvo s ograničenom odgovornošću za trgovinu, proizvodnju i usluge zastupanog po punomoćniku Ljubica Spajić, odvjetnica</izvorni_sadrzaj>
    <derivirana_varijabla naziv="DomainObject.Predmet.StrankaFormated_1">  Financijska agencija; Mustafa Šahdanović zastupanog po punomoćniku Nina Markovinović-Belamarić,odvjetnica; MANEDA, društvo s ograničenom odgovornošću za trgovinu i usluge; TILIJA društvo s ograničenom odgovornošću za trgovinu, proizvodnju i usluge zastupanog po punomoćniku Ljubica Spajić, odvjetnica</derivirana_varijabla>
  </DomainObject.Predmet.StrankaFormated>
  <DomainObject.Predmet.StrankaFormatedOIB>
    <izvorni_sadrzaj>  Financijska agencija, OIB 85821130368; Mustafa Šahdanović, OIB 14939072745 zastupanog po punomoćniku Nina Markovinović-Belamarić,odvjetnica; MANEDA, društvo s ograničenom odgovornošću za trgovinu i usluge, OIB 92450134182; TILIJA društvo s ograničenom odgovornošću za trgovinu, proizvodnju i usluge, OIB 22215055949 zastupanog po punomoćniku Ljubica Spajić, odvjetnica</izvorni_sadrzaj>
    <derivirana_varijabla naziv="DomainObject.Predmet.StrankaFormatedOIB_1">  Financijska agencija, OIB 85821130368; Mustafa Šahdanović, OIB 14939072745 zastupanog po punomoćniku Nina Markovinović-Belamarić,odvjetnica; MANEDA, društvo s ograničenom odgovornošću za trgovinu i usluge, OIB 92450134182; TILIJA društvo s ograničenom odgovornošću za trgovinu, proizvodnju i usluge, OIB 22215055949 zastupanog po punomoćniku Ljubica Spajić, odvjetnica</derivirana_varijabla>
  </DomainObject.Predmet.StrankaFormatedOIB>
  <DomainObject.Predmet.StrankaFormatedWithAdress>
    <izvorni_sadrzaj> Financijska agencija, A. Cesarca 2, 42000 Varaždin; Mustafa Šahdanović, Zelinja Srednja Bb, Zelinja Srednja zastupanog po punomoćniku Nina Markovinović-Belamarić,odvjetnica; MANEDA, društvo s ograničenom odgovornošću za trgovinu i usluge, Varaždinska 77, 10360 Sesvete; TILIJA društvo s ograničenom odgovornošću za trgovinu, proizvodnju i usluge, Ulica Ive Robića br. 2, 10000 Zagreb zastupanog po punomoćniku Ljubica Spajić, odvjetnica</izvorni_sadrzaj>
    <derivirana_varijabla naziv="DomainObject.Predmet.StrankaFormatedWithAdress_1"> Financijska agencija, A. Cesarca 2, 42000 Varaždin; Mustafa Šahdanović, Zelinja Srednja Bb, Zelinja Srednja zastupanog po punomoćniku Nina Markovinović-Belamarić,odvjetnica; MANEDA, društvo s ograničenom odgovornošću za trgovinu i usluge, Varaždinska 77, 10360 Sesvete; TILIJA društvo s ograničenom odgovornošću za trgovinu, proizvodnju i usluge, Ulica Ive Robića br. 2, 10000 Zagreb zastupanog po punomoćniku Ljubica Spajić, odvjetnica</derivirana_varijabla>
  </DomainObject.Predmet.StrankaFormatedWithAdress>
  <DomainObject.Predmet.StrankaFormatedWithAdressOIB>
    <izvorni_sadrzaj> Financijska agencija, OIB 85821130368, A. Cesarca 2, 42000 Varaždin; Mustafa Šahdanović, OIB 14939072745, Zelinja Srednja Bb, Zelinja Srednja zastupanog po punomoćniku Nina Markovinović-Belamarić,odvjetnica; MANEDA, društvo s ograničenom odgovornošću za trgovinu i usluge, OIB 92450134182, Varaždinska 77, 10360 Sesvete; TILIJA društvo s ograničenom odgovornošću za trgovinu, proizvodnju i usluge, OIB 22215055949, Ulica Ive Robića br. 2, 10000 Zagreb zastupanog po punomoćniku Ljubica Spajić, odvjetnica</izvorni_sadrzaj>
    <derivirana_varijabla naziv="DomainObject.Predmet.StrankaFormatedWithAdressOIB_1"> Financijska agencija, OIB 85821130368, A. Cesarca 2, 42000 Varaždin; Mustafa Šahdanović, OIB 14939072745, Zelinja Srednja Bb, Zelinja Srednja zastupanog po punomoćniku Nina Markovinović-Belamarić,odvjetnica; MANEDA, društvo s ograničenom odgovornošću za trgovinu i usluge, OIB 92450134182, Varaždinska 77, 10360 Sesvete; TILIJA društvo s ograničenom odgovornošću za trgovinu, proizvodnju i usluge, OIB 22215055949, Ulica Ive Robića br. 2, 10000 Zagreb zastupanog po punomoćniku Ljubica Spajić, odvjetnica</derivirana_varijabla>
  </DomainObject.Predmet.StrankaFormatedWithAdressOIB>
  <DomainObject.Predmet.StrankaWithAdress>
    <izvorni_sadrzaj>Financijska agencija A. Cesarca 2,42000 Varaždin,Mustafa Šahdanović Zelinja Srednja Bb,Zelinja Srednja,MANEDA, društvo s ograničenom odgovornošću za trgovinu i usluge Varaždinska 77,10360 Sesvete,TILIJA društvo s ograničenom odgovornošću za trgovinu, proizvodnju i usluge Ulica Ive Robića br. 2,10000 Zagreb</izvorni_sadrzaj>
    <derivirana_varijabla naziv="DomainObject.Predmet.StrankaWithAdress_1">Financijska agencija A. Cesarca 2,42000 Varaždin,Mustafa Šahdanović Zelinja Srednja Bb,Zelinja Srednja,MANEDA, društvo s ograničenom odgovornošću za trgovinu i usluge Varaždinska 77,10360 Sesvete,TILIJA društvo s ograničenom odgovornošću za trgovinu, proizvodnju i usluge Ulica Ive Robića br. 2,10000 Zagreb</derivirana_varijabla>
  </DomainObject.Predmet.StrankaWithAdress>
  <DomainObject.Predmet.StrankaWithAdressOIB>
    <izvorni_sadrzaj>Financijska agencija, OIB 85821130368, A. Cesarca 2,42000 Varaždin,Mustafa Šahdanović, OIB 14939072745, Zelinja Srednja Bb,Zelinja Srednja,MANEDA, društvo s ograničenom odgovornošću za trgovinu i usluge, OIB 92450134182, Varaždinska 77,10360 Sesvete,TILIJA društvo s ograničenom odgovornošću za trgovinu, proizvodnju i usluge, OIB 22215055949, Ulica Ive Robića br. 2,10000 Zagreb</izvorni_sadrzaj>
    <derivirana_varijabla naziv="DomainObject.Predmet.StrankaWithAdressOIB_1">Financijska agencija, OIB 85821130368, A. Cesarca 2,42000 Varaždin,Mustafa Šahdanović, OIB 14939072745, Zelinja Srednja Bb,Zelinja Srednja,MANEDA, društvo s ograničenom odgovornošću za trgovinu i usluge, OIB 92450134182, Varaždinska 77,10360 Sesvete,TILIJA društvo s ograničenom odgovornošću za trgovinu, proizvodnju i usluge, OIB 22215055949, Ulica Ive Robića br. 2,10000 Zagreb</derivirana_varijabla>
  </DomainObject.Predmet.StrankaWithAdressOIB>
  <DomainObject.Predmet.StrankaNazivFormated>
    <izvorni_sadrzaj>Financijska agencija,Mustafa Šahdanović,MANEDA, društvo s ograničenom odgovornošću za trgovinu i usluge,TILIJA društvo s ograničenom odgovornošću za trgovinu, proizvodnju i usluge</izvorni_sadrzaj>
    <derivirana_varijabla naziv="DomainObject.Predmet.StrankaNazivFormated_1">Financijska agencija,Mustafa Šahdanović,MANEDA, društvo s ograničenom odgovornošću za trgovinu i usluge,TILIJA društvo s ograničenom odgovornošću za trgovinu, proizvodnju i usluge</derivirana_varijabla>
  </DomainObject.Predmet.StrankaNazivFormated>
  <DomainObject.Predmet.StrankaNazivFormatedOIB>
    <izvorni_sadrzaj>Financijska agencija, OIB 85821130368,Mustafa Šahdanović, OIB 14939072745,MANEDA, društvo s ograničenom odgovornošću za trgovinu i usluge, OIB 92450134182,TILIJA društvo s ograničenom odgovornošću za trgovinu, proizvodnju i usluge, OIB 22215055949</izvorni_sadrzaj>
    <derivirana_varijabla naziv="DomainObject.Predmet.StrankaNazivFormatedOIB_1">Financijska agencija, OIB 85821130368,Mustafa Šahdanović, OIB 14939072745,MANEDA, društvo s ograničenom odgovornošću za trgovinu i usluge, OIB 92450134182,TILIJA društvo s ograničenom odgovornošću za trgovinu, proizvodnju i usluge, OIB 22215055949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  <item>Mustafa Šahdanović zastupanog po punomoćniku Nina Markovinović-Belamarić,odvjetnica</item>
      <item>MANEDA, društvo s ograničenom odgovornošću za trgovinu i usluge</item>
      <item>TILIJA društvo s ograničenom odgovornošću za trgovinu, proizvodnju i usluge zastupanog po punomoćniku Ljubica Spajić, odvjetnica</item>
    </izvorni_sadrzaj>
    <derivirana_varijabla naziv="DomainObject.Predmet.StrankaListFormated_1">
      <item>Financijska agencija</item>
      <item>Mustafa Šahdanović zastupanog po punomoćniku Nina Markovinović-Belamarić,odvjetnica</item>
      <item>MANEDA, društvo s ograničenom odgovornošću za trgovinu i usluge</item>
      <item>TILIJA društvo s ograničenom odgovornošću za trgovinu, proizvodnju i usluge zastupanog po punomoćniku Ljubica Spajić, odvjetnica</item>
    </derivirana_varijabla>
  </DomainObject.Predmet.StrankaListFormated>
  <DomainObject.Predmet.StrankaListFormatedOIB>
    <izvorni_sadrzaj>
      <item>Financijska agencija, OIB 85821130368</item>
      <item>Mustafa Šahdanović, OIB 14939072745 zastupanog po punomoćniku Nina Markovinović-Belamarić,odvjetnica</item>
      <item>MANEDA, društvo s ograničenom odgovornošću za trgovinu i usluge, OIB 92450134182</item>
      <item>TILIJA društvo s ograničenom odgovornošću za trgovinu, proizvodnju i usluge, OIB 22215055949 zastupanog po punomoćniku Ljubica Spajić, odvjetnica</item>
    </izvorni_sadrzaj>
    <derivirana_varijabla naziv="DomainObject.Predmet.StrankaListFormatedOIB_1">
      <item>Financijska agencija, OIB 85821130368</item>
      <item>Mustafa Šahdanović, OIB 14939072745 zastupanog po punomoćniku Nina Markovinović-Belamarić,odvjetnica</item>
      <item>MANEDA, društvo s ograničenom odgovornošću za trgovinu i usluge, OIB 92450134182</item>
      <item>TILIJA društvo s ograničenom odgovornošću za trgovinu, proizvodnju i usluge, OIB 22215055949 zastupanog po punomoćniku Ljubica Spajić, odvjetnica</item>
    </derivirana_varijabla>
  </DomainObject.Predmet.StrankaListFormatedOIB>
  <DomainObject.Predmet.StrankaListFormatedWithAdress>
    <izvorni_sadrzaj>
      <item>Financijska agencija, A. Cesarca 2, 42000 Varaždin</item>
      <item>Mustafa Šahdanović, Zelinja Srednja Bb, Zelinja Srednja zastupanog po punomoćniku Nina Markovinović-Belamarić,odvjetnica</item>
      <item>MANEDA, društvo s ograničenom odgovornošću za trgovinu i usluge, Varaždinska 77, 10360 Sesvete</item>
      <item>TILIJA društvo s ograničenom odgovornošću za trgovinu, proizvodnju i usluge, Ulica Ive Robića br. 2, 10000 Zagreb zastupanog po punomoćniku Ljubica Spajić, odvjetnica</item>
    </izvorni_sadrzaj>
    <derivirana_varijabla naziv="DomainObject.Predmet.StrankaListFormatedWithAdress_1">
      <item>Financijska agencija, A. Cesarca 2, 42000 Varaždin</item>
      <item>Mustafa Šahdanović, Zelinja Srednja Bb, Zelinja Srednja zastupanog po punomoćniku Nina Markovinović-Belamarić,odvjetnica</item>
      <item>MANEDA, društvo s ograničenom odgovornošću za trgovinu i usluge, Varaždinska 77, 10360 Sesvete</item>
      <item>TILIJA društvo s ograničenom odgovornošću za trgovinu, proizvodnju i usluge, Ulica Ive Robića br. 2, 10000 Zagreb zastupanog po punomoćniku Ljubica Spajić, odvjetnica</item>
    </derivirana_varijabla>
  </DomainObject.Predmet.StrankaListFormatedWithAdress>
  <DomainObject.Predmet.StrankaListFormatedWithAdressOIB>
    <izvorni_sadrzaj>
      <item>Financijska agencija, OIB 85821130368, A. Cesarca 2, 42000 Varaždin</item>
      <item>Mustafa Šahdanović, OIB 14939072745, Zelinja Srednja Bb, Zelinja Srednja zastupanog po punomoćniku Nina Markovinović-Belamarić,odvjetnica</item>
      <item>MANEDA, društvo s ograničenom odgovornošću za trgovinu i usluge, OIB 92450134182, Varaždinska 77, 10360 Sesvete</item>
      <item>TILIJA društvo s ograničenom odgovornošću za trgovinu, proizvodnju i usluge, OIB 22215055949, Ulica Ive Robića br. 2, 10000 Zagreb zastupanog po punomoćniku Ljubica Spajić, odvjetnica</item>
    </izvorni_sadrzaj>
    <derivirana_varijabla naziv="DomainObject.Predmet.StrankaListFormatedWithAdressOIB_1">
      <item>Financijska agencija, OIB 85821130368, A. Cesarca 2, 42000 Varaždin</item>
      <item>Mustafa Šahdanović, OIB 14939072745, Zelinja Srednja Bb, Zelinja Srednja zastupanog po punomoćniku Nina Markovinović-Belamarić,odvjetnica</item>
      <item>MANEDA, društvo s ograničenom odgovornošću za trgovinu i usluge, OIB 92450134182, Varaždinska 77, 10360 Sesvete</item>
      <item>TILIJA društvo s ograničenom odgovornošću za trgovinu, proizvodnju i usluge, OIB 22215055949, Ulica Ive Robića br. 2, 10000 Zagreb zastupanog po punomoćniku Ljubica Spajić, odvjetnica</item>
    </derivirana_varijabla>
  </DomainObject.Predmet.StrankaListFormatedWithAdressOIB>
  <DomainObject.Predmet.StrankaListNazivFormated>
    <izvorni_sadrzaj>
      <item>Financijska agencija</item>
      <item>Mustafa Šahdanović</item>
      <item>MANEDA, društvo s ograničenom odgovornošću za trgovinu i usluge</item>
      <item>TILIJA društvo s ograničenom odgovornošću za trgovinu, proizvodnju i usluge</item>
    </izvorni_sadrzaj>
    <derivirana_varijabla naziv="DomainObject.Predmet.StrankaListNazivFormated_1">
      <item>Financijska agencija</item>
      <item>Mustafa Šahdanović</item>
      <item>MANEDA, društvo s ograničenom odgovornošću za trgovinu i usluge</item>
      <item>TILIJA društvo s ograničenom odgovornošću za trgovinu, proizvodnju i usluge</item>
    </derivirana_varijabla>
  </DomainObject.Predmet.StrankaListNazivFormated>
  <DomainObject.Predmet.StrankaListNazivFormatedOIB>
    <izvorni_sadrzaj>
      <item>Financijska agencija, OIB 85821130368</item>
      <item>Mustafa Šahdanović, OIB 14939072745</item>
      <item>MANEDA, društvo s ograničenom odgovornošću za trgovinu i usluge, OIB 92450134182</item>
      <item>TILIJA društvo s ograničenom odgovornošću za trgovinu, proizvodnju i usluge, OIB 22215055949</item>
    </izvorni_sadrzaj>
    <derivirana_varijabla naziv="DomainObject.Predmet.StrankaListNazivFormatedOIB_1">
      <item>Financijska agencija, OIB 85821130368</item>
      <item>Mustafa Šahdanović, OIB 14939072745</item>
      <item>MANEDA, društvo s ograničenom odgovornošću za trgovinu i usluge, OIB 92450134182</item>
      <item>TILIJA društvo s ograničenom odgovornošću za trgovinu, proizvodnju i usluge, OIB 22215055949</item>
    </derivirana_varijabla>
  </DomainObject.Predmet.StrankaListNazivFormatedOIB>
  <DomainObject.Predmet.ProtuStrankaListFormated>
    <izvorni_sadrzaj>
      <item>ISTO dioničko društvo za usluge u stečaju zastupanog po punomoćniku Stanko Makar; Odvjetničko društvo BRLEČIĆ &amp; partneri, javno trgovačko društvo za obavljanje odvjetničkih poslova; Stanko Makar, stečajni upravitelj; Željka Brlečić</item>
    </izvorni_sadrzaj>
    <derivirana_varijabla naziv="DomainObject.Predmet.ProtuStrankaListFormated_1">
      <item>ISTO dioničko društvo za usluge u stečaju zastupanog po punomoćniku Stanko Makar; Odvjetničko društvo BRLEČIĆ &amp; partneri, javno trgovačko društvo za obavljanje odvjetničkih poslova; Stanko Makar, stečajni upravitelj; Željka Brlečić</item>
    </derivirana_varijabla>
  </DomainObject.Predmet.ProtuStrankaListFormated>
  <DomainObject.Predmet.ProtuStrankaListFormatedOIB>
    <izvorni_sadrzaj>
      <item>ISTO dioničko društvo za usluge u stečaju, OIB 88502209643 zastupanog po punomoćniku Stanko Makar; Odvjetničko društvo BRLEČIĆ &amp; partneri, javno trgovačko društvo za obavljanje odvjetničkih poslova; Stanko Makar, stečajni upravitelj; Željka Brlečić</item>
    </izvorni_sadrzaj>
    <derivirana_varijabla naziv="DomainObject.Predmet.ProtuStrankaListFormatedOIB_1">
      <item>ISTO dioničko društvo za usluge u stečaju, OIB 88502209643 zastupanog po punomoćniku Stanko Makar; Odvjetničko društvo BRLEČIĆ &amp; partneri, javno trgovačko društvo za obavljanje odvjetničkih poslova; Stanko Makar, stečajni upravitelj; Željka Brlečić</item>
    </derivirana_varijabla>
  </DomainObject.Predmet.ProtuStrankaListFormatedOIB>
  <DomainObject.Predmet.ProtuStrankaListFormatedWithAdress>
    <izvorni_sadrzaj>
      <item>ISTO dioničko društvo za usluge u stečaju, Augusta Šenoe 4-6 , 42000 Varaždin zastupanog po punomoćniku Stanko Makar; Odvjetničko društvo BRLEČIĆ &amp; partneri, javno trgovačko društvo za obavljanje odvjetničkih poslova; Stanko Makar, stečajni upravitelj; Željka Brlečić</item>
    </izvorni_sadrzaj>
    <derivirana_varijabla naziv="DomainObject.Predmet.ProtuStrankaListFormatedWithAdress_1">
      <item>ISTO dioničko društvo za usluge u stečaju, Augusta Šenoe 4-6 , 42000 Varaždin zastupanog po punomoćniku Stanko Makar; Odvjetničko društvo BRLEČIĆ &amp; partneri, javno trgovačko društvo za obavljanje odvjetničkih poslova; Stanko Makar, stečajni upravitelj; Željka Brlečić</item>
    </derivirana_varijabla>
  </DomainObject.Predmet.ProtuStrankaListFormatedWithAdress>
  <DomainObject.Predmet.ProtuStrankaListFormatedWithAdressOIB>
    <izvorni_sadrzaj>
      <item>ISTO dioničko društvo za usluge u stečaju, OIB 88502209643, Augusta Šenoe 4-6 , 42000 Varaždin zastupanog po punomoćniku Stanko Makar; Odvjetničko društvo BRLEČIĆ &amp; partneri, javno trgovačko društvo za obavljanje odvjetničkih poslova; Stanko Makar, stečajni upravitelj; Željka Brlečić</item>
    </izvorni_sadrzaj>
    <derivirana_varijabla naziv="DomainObject.Predmet.ProtuStrankaListFormatedWithAdressOIB_1">
      <item>ISTO dioničko društvo za usluge u stečaju, OIB 88502209643, Augusta Šenoe 4-6 , 42000 Varaždin zastupanog po punomoćniku Stanko Makar; Odvjetničko društvo BRLEČIĆ &amp; partneri, javno trgovačko društvo za obavljanje odvjetničkih poslova; Stanko Makar, stečajni upravitelj; Željka Brlečić</item>
    </derivirana_varijabla>
  </DomainObject.Predmet.ProtuStrankaListFormatedWithAdressOIB>
  <DomainObject.Predmet.ProtuStrankaListNazivFormated>
    <izvorni_sadrzaj>
      <item>ISTO dioničko društvo za usluge u stečaju</item>
    </izvorni_sadrzaj>
    <derivirana_varijabla naziv="DomainObject.Predmet.ProtuStrankaListNazivFormated_1">
      <item>ISTO dioničko društvo za usluge u stečaju</item>
    </derivirana_varijabla>
  </DomainObject.Predmet.ProtuStrankaListNazivFormated>
  <DomainObject.Predmet.ProtuStrankaListNazivFormatedOIB>
    <izvorni_sadrzaj>
      <item>ISTO dioničko društvo za usluge u stečaju, OIB 88502209643</item>
    </izvorni_sadrzaj>
    <derivirana_varijabla naziv="DomainObject.Predmet.ProtuStrankaListNazivFormatedOIB_1">
      <item>ISTO dioničko društvo za usluge u stečaju, OIB 88502209643</item>
    </derivirana_varijabla>
  </DomainObject.Predmet.ProtuStrankaListNazivFormatedOIB>
  <DomainObject.Predmet.OstaliListFormated>
    <izvorni_sadrzaj>
      <item>Financijska agencija</item>
      <item>Trgovački sud u Varaždinu  - sudski registar</item>
      <item>Sudski registar</item>
      <item>Nina Markovinović-Belamarić,odvjetnica punomoćnik sudionika u postupku Mustafa Šahdanović</item>
      <item>Josip Galinec</item>
      <item>e-Oglasna</item>
      <item>Sudski registar Trgovačkog suda u Varaždinu</item>
      <item>Stanko Makar punomoćnik sudionika u postupku ISTO dioničko društvo za usluge u stečaju</item>
      <item>Ljubica Spajić, odvjetnica punomoćnik sudionika u postupku TILIJA društvo s ograničenom odgovornošću za trgovinu, proizvodnju i usluge</item>
      <item>Sudski registar Trgovačkog suda u Varaždinu</item>
      <item>Odvjetničko društvo BRLEČIĆ &amp; partneri, javno trgovačko društvo za obavljanje odvjetničkih poslova punomoćnik sudionika u postupku ISTO dioničko društvo za usluge u stečaju</item>
      <item>Odvjetničko društvo BRLEČIĆ &amp; partneri, javno trgovačko društvo za obavljanje odvjetničkih poslova</item>
      <item>Meliha Okić Buljanović, odvjetnica</item>
      <item>Stanko Makar, stečajni upravitelj punomoćnik sudionika u postupku ISTO dioničko društvo za usluge u stečaju</item>
      <item>Željka Brlečić punomoćnik sudionika u postupku ISTO dioničko društvo za usluge u stečaju</item>
      <item>Željka Brlečić</item>
      <item>Općinski građanski sud u Zagrebu</item>
      <item>Damir Mikić</item>
      <item>Marta Marinović, odvjetnica</item>
      <item>Nataša Vučinić</item>
      <item>SREDIŠNJE KLIRINŠKO DEPOZITARNO DRUŠTVO, dioničko društvo</item>
      <item>CANKARJEV DOM, kulturni dom in kongresni centar</item>
      <item>ISTO Grupa dioničko društvo za usluge</item>
      <item>HRVATSKI ZAVOD ZA MIROVINSKO OSIGURANJE</item>
      <item>ERSTE&amp;STEIERMÄRKISCHE BANKA dioničko društvo</item>
      <item>Stipo Tadić</item>
      <item>BORA HOTELS N.V.</item>
      <item>ISTO INDUSTROGRADNJA d.o.o.za graditeljstvo i usluge</item>
      <item>Milena Romčević</item>
      <item>Savez samostalih sindikata Hrvatske</item>
      <item>Industrogradnja dioničko društvo za usluge</item>
    </izvorni_sadrzaj>
    <derivirana_varijabla naziv="DomainObject.Predmet.OstaliListFormated_1">
      <item>Financijska agencija</item>
      <item>Trgovački sud u Varaždinu  - sudski registar</item>
      <item>Sudski registar</item>
      <item>Nina Markovinović-Belamarić,odvjetnica punomoćnik sudionika u postupku Mustafa Šahdanović</item>
      <item>Josip Galinec</item>
      <item>e-Oglasna</item>
      <item>Sudski registar Trgovačkog suda u Varaždinu</item>
      <item>Stanko Makar punomoćnik sudionika u postupku ISTO dioničko društvo za usluge u stečaju</item>
      <item>Ljubica Spajić, odvjetnica punomoćnik sudionika u postupku TILIJA društvo s ograničenom odgovornošću za trgovinu, proizvodnju i usluge</item>
      <item>Sudski registar Trgovačkog suda u Varaždinu</item>
      <item>Odvjetničko društvo BRLEČIĆ &amp; partneri, javno trgovačko društvo za obavljanje odvjetničkih poslova punomoćnik sudionika u postupku ISTO dioničko društvo za usluge u stečaju</item>
      <item>Odvjetničko društvo BRLEČIĆ &amp; partneri, javno trgovačko društvo za obavljanje odvjetničkih poslova</item>
      <item>Meliha Okić Buljanović, odvjetnica</item>
      <item>Stanko Makar, stečajni upravitelj punomoćnik sudionika u postupku ISTO dioničko društvo za usluge u stečaju</item>
      <item>Željka Brlečić punomoćnik sudionika u postupku ISTO dioničko društvo za usluge u stečaju</item>
      <item>Željka Brlečić</item>
      <item>Općinski građanski sud u Zagrebu</item>
      <item>Damir Mikić</item>
      <item>Marta Marinović, odvjetnica</item>
      <item>Nataša Vučinić</item>
      <item>SREDIŠNJE KLIRINŠKO DEPOZITARNO DRUŠTVO, dioničko društvo</item>
      <item>CANKARJEV DOM, kulturni dom in kongresni centar</item>
      <item>ISTO Grupa dioničko društvo za usluge</item>
      <item>HRVATSKI ZAVOD ZA MIROVINSKO OSIGURANJE</item>
      <item>ERSTE&amp;STEIERMÄRKISCHE BANKA dioničko društvo</item>
      <item>Stipo Tadić</item>
      <item>BORA HOTELS N.V.</item>
      <item>ISTO INDUSTROGRADNJA d.o.o.za graditeljstvo i usluge</item>
      <item>Milena Romčević</item>
      <item>Savez samostalih sindikata Hrvatske</item>
      <item>Industrogradnja dioničko društvo za usluge</item>
    </derivirana_varijabla>
  </DomainObject.Predmet.OstaliListFormated>
  <DomainObject.Predmet.OstaliListFormatedOIB>
    <izvorni_sadrzaj>
      <item>Financijska agencija, OIB 85821130368</item>
      <item>Trgovački sud u Varaždinu  - sudski registar</item>
      <item>Sudski registar</item>
      <item>Nina Markovinović-Belamarić,odvjetnica punomoćnik sudionika u postupku Mustafa Šahdanović</item>
      <item>Josip Galinec, OIB 58302139318</item>
      <item>e-Oglasna</item>
      <item>Sudski registar Trgovačkog suda u Varaždinu</item>
      <item>Stanko Makar, OIB 49218337993 punomoćnik sudionika u postupku ISTO dioničko društvo za usluge u stečaju</item>
      <item>Ljubica Spajić, odvjetnica punomoćnik sudionika u postupku TILIJA društvo s ograničenom odgovornošću za trgovinu, proizvodnju i usluge</item>
      <item>Sudski registar Trgovačkog suda u Varaždinu</item>
      <item>Odvjetničko društvo BRLEČIĆ &amp; partneri, javno trgovačko društvo za obavljanje odvjetničkih poslova, OIB 75277763692 punomoćnik sudionika u postupku ISTO dioničko društvo za usluge u stečaju</item>
      <item>Odvjetničko društvo BRLEČIĆ &amp; partneri, javno trgovačko društvo za obavljanje odvjetničkih poslova, OIB 75277763692</item>
      <item>Meliha Okić Buljanović, odvjetnica</item>
      <item>Stanko Makar, stečajni upravitelj, OIB 49218337993 punomoćnik sudionika u postupku ISTO dioničko društvo za usluge u stečaju</item>
      <item>Željka Brlečić, OIB 72410036068 punomoćnik sudionika u postupku ISTO dioničko društvo za usluge u stečaju</item>
      <item>Željka Brlečić, OIB 72410036068</item>
      <item>Općinski građanski sud u Zagrebu</item>
      <item>Damir Mikić</item>
      <item>Marta Marinović, odvjetnica</item>
      <item>Nataša Vučinić, OIB 47633508069</item>
      <item>SREDIŠNJE KLIRINŠKO DEPOZITARNO DRUŠTVO, dioničko društvo, OIB 64406809162</item>
      <item>CANKARJEV DOM, kulturni dom in kongresni centar, OIB 10277968696</item>
      <item>ISTO Grupa dioničko društvo za usluge, OIB 78858201330</item>
      <item>HRVATSKI ZAVOD ZA MIROVINSKO OSIGURANJE, OIB 84397956623</item>
      <item>ERSTE&amp;STEIERMÄRKISCHE BANKA dioničko društvo, OIB 23057039320</item>
      <item>Stipo Tadić, OIB 37504425532</item>
      <item>BORA HOTELS N.V.</item>
      <item>ISTO INDUSTROGRADNJA d.o.o.za graditeljstvo i usluge, OIB 01629444750</item>
      <item>Milena Romčević</item>
      <item>Savez samostalih sindikata Hrvatske</item>
      <item>Industrogradnja dioničko društvo za usluge, OIB 03714155365</item>
    </izvorni_sadrzaj>
    <derivirana_varijabla naziv="DomainObject.Predmet.OstaliListFormatedOIB_1">
      <item>Financijska agencija, OIB 85821130368</item>
      <item>Trgovački sud u Varaždinu  - sudski registar</item>
      <item>Sudski registar</item>
      <item>Nina Markovinović-Belamarić,odvjetnica punomoćnik sudionika u postupku Mustafa Šahdanović</item>
      <item>Josip Galinec, OIB 58302139318</item>
      <item>e-Oglasna</item>
      <item>Sudski registar Trgovačkog suda u Varaždinu</item>
      <item>Stanko Makar, OIB 49218337993 punomoćnik sudionika u postupku ISTO dioničko društvo za usluge u stečaju</item>
      <item>Ljubica Spajić, odvjetnica punomoćnik sudionika u postupku TILIJA društvo s ograničenom odgovornošću za trgovinu, proizvodnju i usluge</item>
      <item>Sudski registar Trgovačkog suda u Varaždinu</item>
      <item>Odvjetničko društvo BRLEČIĆ &amp; partneri, javno trgovačko društvo za obavljanje odvjetničkih poslova, OIB 75277763692 punomoćnik sudionika u postupku ISTO dioničko društvo za usluge u stečaju</item>
      <item>Odvjetničko društvo BRLEČIĆ &amp; partneri, javno trgovačko društvo za obavljanje odvjetničkih poslova, OIB 75277763692</item>
      <item>Meliha Okić Buljanović, odvjetnica</item>
      <item>Stanko Makar, stečajni upravitelj, OIB 49218337993 punomoćnik sudionika u postupku ISTO dioničko društvo za usluge u stečaju</item>
      <item>Željka Brlečić, OIB 72410036068 punomoćnik sudionika u postupku ISTO dioničko društvo za usluge u stečaju</item>
      <item>Željka Brlečić, OIB 72410036068</item>
      <item>Općinski građanski sud u Zagrebu</item>
      <item>Damir Mikić</item>
      <item>Marta Marinović, odvjetnica</item>
      <item>Nataša Vučinić, OIB 47633508069</item>
      <item>SREDIŠNJE KLIRINŠKO DEPOZITARNO DRUŠTVO, dioničko društvo, OIB 64406809162</item>
      <item>CANKARJEV DOM, kulturni dom in kongresni centar, OIB 10277968696</item>
      <item>ISTO Grupa dioničko društvo za usluge, OIB 78858201330</item>
      <item>HRVATSKI ZAVOD ZA MIROVINSKO OSIGURANJE, OIB 84397956623</item>
      <item>ERSTE&amp;STEIERMÄRKISCHE BANKA dioničko društvo, OIB 23057039320</item>
      <item>Stipo Tadić, OIB 37504425532</item>
      <item>BORA HOTELS N.V.</item>
      <item>ISTO INDUSTROGRADNJA d.o.o.za graditeljstvo i usluge, OIB 01629444750</item>
      <item>Milena Romčević</item>
      <item>Savez samostalih sindikata Hrvatske</item>
      <item>Industrogradnja dioničko društvo za usluge, OIB 03714155365</item>
    </derivirana_varijabla>
  </DomainObject.Predmet.OstaliListFormatedOIB>
  <DomainObject.Predmet.OstaliListFormatedWithAdress>
    <izvorni_sadrzaj>
      <item>Financijska agencija, Ulica grada Vukovara 70, 10000 Zagreb</item>
      <item>Trgovački sud u Varaždinu  - sudski registar</item>
      <item>Sudski registar</item>
      <item>Nina Markovinović-Belamarić,odvjetnica, Kralja Držislava 10, 10000 Zagreb punomoćnik sudionika u postupku Mustafa Šahdanović</item>
      <item>Josip Galinec, Zelinska Ulica 3, 10000 Zagreb</item>
      <item>e-Oglasna</item>
      <item>Sudski registar Trgovačkog suda u Varaždinu, B.Radića 2, 42000 Varaždin</item>
      <item>Stanko Makar, Augusta Šenoe 6, 42230 Sigetec Ludbreški punomoćnik sudionika u postupku ISTO dioničko društvo za usluge u stečaju</item>
      <item>Ljubica Spajić, odvjetnica, Ilica 139/I, 10000 Zagreb punomoćnik sudionika u postupku TILIJA društvo s ograničenom odgovornošću za trgovinu, proizvodnju i usluge</item>
      <item>Sudski registar Trgovačkog suda u Varaždinu, B.Radića 2, 42000 Varaždin</item>
      <item>Odvjetničko društvo BRLEČIĆ &amp; partneri, javno trgovačko društvo za obavljanje odvjetničkih poslova, Optujska ulica 25/1 , 42000 Varaždin punomoćnik sudionika u postupku ISTO dioničko društvo za usluge u stečaju</item>
      <item>Odvjetničko društvo BRLEČIĆ &amp; partneri, javno trgovačko društvo za obavljanje odvjetničkih poslova, Optujska ulica 25/1 , 42000 Varaždin</item>
      <item>Meliha Okić Buljanović, odvjetnica</item>
      <item>Stanko Makar, stečajni upravitelj, Augusta Šenoe 6, 42230 Sigetec Ludbreški punomoćnik sudionika u postupku ISTO dioničko društvo za usluge u stečaju</item>
      <item>Željka Brlečić, Optujska ulica 25/I, 42000 Varaždin punomoćnik sudionika u postupku ISTO dioničko društvo za usluge u stečaju</item>
      <item>Željka Brlečić, Optujska ulica 25/I, 42000 Varaždin</item>
      <item>Općinski građanski sud u Zagrebu, Ulica grada Vukovara 84, 10000 Zagreb</item>
      <item>Damir Mikić</item>
      <item>Marta Marinović, odvjetnica, Petračićeva 15, 10000 Zagreb</item>
      <item>Nataša Vučinić, Zapoljska 38, 10000 Zagreb</item>
      <item>SREDIŠNJE KLIRINŠKO DEPOZITARNO DRUŠTVO, dioničko društvo, Heinzelova 62/a, 10000 Zagreb</item>
      <item>CANKARJEV DOM, kulturni dom in kongresni centar, Prešernova cesta 10, 1000 Ljubljana</item>
      <item>ISTO Grupa dioničko društvo za usluge, Augusta Šenoe 4-6, 42000 Varaždin</item>
      <item>HRVATSKI ZAVOD ZA MIROVINSKO OSIGURANJE, A. Mihanovića 3, 10000 Zagreb</item>
      <item>ERSTE&amp;STEIERMÄRKISCHE BANKA dioničko društvo, Jadranski Trg 3/a, 51000 Rijeka</item>
      <item>Stipo Tadić, Štefanje 151, 43240 Štefanje</item>
      <item>BORA HOTELS N.V.</item>
      <item>ISTO INDUSTROGRADNJA d.o.o.za graditeljstvo i usluge, Duga Uvala 1, 52207 Krnica</item>
      <item>Milena Romčević</item>
      <item>Savez samostalih sindikata Hrvatske, Trg kralja Petra Krešimira IV br. 2, 10000 Zagreb</item>
      <item>Industrogradnja dioničko društvo za usluge, Augusta Šenoe 4-6, 42000 Varaždin</item>
    </izvorni_sadrzaj>
    <derivirana_varijabla naziv="DomainObject.Predmet.OstaliListFormatedWithAdress_1">
      <item>Financijska agencija, Ulica grada Vukovara 70, 10000 Zagreb</item>
      <item>Trgovački sud u Varaždinu  - sudski registar</item>
      <item>Sudski registar</item>
      <item>Nina Markovinović-Belamarić,odvjetnica, Kralja Držislava 10, 10000 Zagreb punomoćnik sudionika u postupku Mustafa Šahdanović</item>
      <item>Josip Galinec, Zelinska Ulica 3, 10000 Zagreb</item>
      <item>e-Oglasna</item>
      <item>Sudski registar Trgovačkog suda u Varaždinu, B.Radića 2, 42000 Varaždin</item>
      <item>Stanko Makar, Augusta Šenoe 6, 42230 Sigetec Ludbreški punomoćnik sudionika u postupku ISTO dioničko društvo za usluge u stečaju</item>
      <item>Ljubica Spajić, odvjetnica, Ilica 139/I, 10000 Zagreb punomoćnik sudionika u postupku TILIJA društvo s ograničenom odgovornošću za trgovinu, proizvodnju i usluge</item>
      <item>Sudski registar Trgovačkog suda u Varaždinu, B.Radića 2, 42000 Varaždin</item>
      <item>Odvjetničko društvo BRLEČIĆ &amp; partneri, javno trgovačko društvo za obavljanje odvjetničkih poslova, Optujska ulica 25/1 , 42000 Varaždin punomoćnik sudionika u postupku ISTO dioničko društvo za usluge u stečaju</item>
      <item>Odvjetničko društvo BRLEČIĆ &amp; partneri, javno trgovačko društvo za obavljanje odvjetničkih poslova, Optujska ulica 25/1 , 42000 Varaždin</item>
      <item>Meliha Okić Buljanović, odvjetnica</item>
      <item>Stanko Makar, stečajni upravitelj, Augusta Šenoe 6, 42230 Sigetec Ludbreški punomoćnik sudionika u postupku ISTO dioničko društvo za usluge u stečaju</item>
      <item>Željka Brlečić, Optujska ulica 25/I, 42000 Varaždin punomoćnik sudionika u postupku ISTO dioničko društvo za usluge u stečaju</item>
      <item>Željka Brlečić, Optujska ulica 25/I, 42000 Varaždin</item>
      <item>Općinski građanski sud u Zagrebu, Ulica grada Vukovara 84, 10000 Zagreb</item>
      <item>Damir Mikić</item>
      <item>Marta Marinović, odvjetnica, Petračićeva 15, 10000 Zagreb</item>
      <item>Nataša Vučinić, Zapoljska 38, 10000 Zagreb</item>
      <item>SREDIŠNJE KLIRINŠKO DEPOZITARNO DRUŠTVO, dioničko društvo, Heinzelova 62/a, 10000 Zagreb</item>
      <item>CANKARJEV DOM, kulturni dom in kongresni centar, Prešernova cesta 10, 1000 Ljubljana</item>
      <item>ISTO Grupa dioničko društvo za usluge, Augusta Šenoe 4-6, 42000 Varaždin</item>
      <item>HRVATSKI ZAVOD ZA MIROVINSKO OSIGURANJE, A. Mihanovića 3, 10000 Zagreb</item>
      <item>ERSTE&amp;STEIERMÄRKISCHE BANKA dioničko društvo, Jadranski Trg 3/a, 51000 Rijeka</item>
      <item>Stipo Tadić, Štefanje 151, 43240 Štefanje</item>
      <item>BORA HOTELS N.V.</item>
      <item>ISTO INDUSTROGRADNJA d.o.o.za graditeljstvo i usluge, Duga Uvala 1, 52207 Krnica</item>
      <item>Milena Romčević</item>
      <item>Savez samostalih sindikata Hrvatske, Trg kralja Petra Krešimira IV br. 2, 10000 Zagreb</item>
      <item>Industrogradnja dioničko društvo za usluge, Augusta Šenoe 4-6, 42000 Varaždin</item>
    </derivirana_varijabla>
  </DomainObject.Predmet.OstaliListFormatedWithAdress>
  <DomainObject.Predmet.OstaliListFormatedWithAdressOIB>
    <izvorni_sadrzaj>
      <item>Financijska agencija, OIB 85821130368, Ulica grada Vukovara 70, 10000 Zagreb</item>
      <item>Trgovački sud u Varaždinu  - sudski registar</item>
      <item>Sudski registar</item>
      <item>Nina Markovinović-Belamarić,odvjetnica, Kralja Držislava 10, 10000 Zagreb punomoćnik sudionika u postupku Mustafa Šahdanović</item>
      <item>Josip Galinec, OIB 58302139318, Zelinska Ulica 3, 10000 Zagreb</item>
      <item>e-Oglasna</item>
      <item>Sudski registar Trgovačkog suda u Varaždinu, B.Radića 2, 42000 Varaždin</item>
      <item>Stanko Makar, OIB 49218337993, Augusta Šenoe 6, 42230 Sigetec Ludbreški punomoćnik sudionika u postupku ISTO dioničko društvo za usluge u stečaju</item>
      <item>Ljubica Spajić, odvjetnica, Ilica 139/I, 10000 Zagreb punomoćnik sudionika u postupku TILIJA društvo s ograničenom odgovornošću za trgovinu, proizvodnju i usluge</item>
      <item>Sudski registar Trgovačkog suda u Varaždinu, B.Radića 2, 42000 Varaždin</item>
      <item>Odvjetničko društvo BRLEČIĆ &amp; partneri, javno trgovačko društvo za obavljanje odvjetničkih poslova, OIB 75277763692, Optujska ulica 25/1 , 42000 Varaždin punomoćnik sudionika u postupku ISTO dioničko društvo za usluge u stečaju</item>
      <item>Odvjetničko društvo BRLEČIĆ &amp; partneri, javno trgovačko društvo za obavljanje odvjetničkih poslova, OIB 75277763692, Optujska ulica 25/1 , 42000 Varaždin</item>
      <item>Meliha Okić Buljanović, odvjetnica</item>
      <item>Stanko Makar, stečajni upravitelj, OIB 49218337993, Augusta Šenoe 6, 42230 Sigetec Ludbreški punomoćnik sudionika u postupku ISTO dioničko društvo za usluge u stečaju</item>
      <item>Željka Brlečić, OIB 72410036068, Optujska ulica 25/I, 42000 Varaždin punomoćnik sudionika u postupku ISTO dioničko društvo za usluge u stečaju</item>
      <item>Željka Brlečić, OIB 72410036068, Optujska ulica 25/I, 42000 Varaždin</item>
      <item>Općinski građanski sud u Zagrebu, Ulica grada Vukovara 84, 10000 Zagreb</item>
      <item>Damir Mikić</item>
      <item>Marta Marinović, odvjetnica, Petračićeva 15, 10000 Zagreb</item>
      <item>Nataša Vučinić, OIB 47633508069, Zapoljska 38, 10000 Zagreb</item>
      <item>SREDIŠNJE KLIRINŠKO DEPOZITARNO DRUŠTVO, dioničko društvo, OIB 64406809162, Heinzelova 62/a, 10000 Zagreb</item>
      <item>CANKARJEV DOM, kulturni dom in kongresni centar, OIB 10277968696, Prešernova cesta 10, 1000 Ljubljana</item>
      <item>ISTO Grupa dioničko društvo za usluge, OIB 78858201330, Augusta Šenoe 4-6, 42000 Varaždin</item>
      <item>HRVATSKI ZAVOD ZA MIROVINSKO OSIGURANJE, OIB 84397956623, A. Mihanovića 3, 10000 Zagreb</item>
      <item>ERSTE&amp;STEIERMÄRKISCHE BANKA dioničko društvo, OIB 23057039320, Jadranski Trg 3/a, 51000 Rijeka</item>
      <item>Stipo Tadić, OIB 37504425532, Štefanje 151, 43240 Štefanje</item>
      <item>BORA HOTELS N.V.</item>
      <item>ISTO INDUSTROGRADNJA d.o.o.za graditeljstvo i usluge, OIB 01629444750, Duga Uvala 1, 52207 Krnica</item>
      <item>Milena Romčević</item>
      <item>Savez samostalih sindikata Hrvatske, Trg kralja Petra Krešimira IV br. 2, 10000 Zagreb</item>
      <item>Industrogradnja dioničko društvo za usluge, OIB 03714155365, Augusta Šenoe 4-6, 42000 Varaždin</item>
    </izvorni_sadrzaj>
    <derivirana_varijabla naziv="DomainObject.Predmet.OstaliListFormatedWithAdressOIB_1">
      <item>Financijska agencija, OIB 85821130368, Ulica grada Vukovara 70, 10000 Zagreb</item>
      <item>Trgovački sud u Varaždinu  - sudski registar</item>
      <item>Sudski registar</item>
      <item>Nina Markovinović-Belamarić,odvjetnica, Kralja Držislava 10, 10000 Zagreb punomoćnik sudionika u postupku Mustafa Šahdanović</item>
      <item>Josip Galinec, OIB 58302139318, Zelinska Ulica 3, 10000 Zagreb</item>
      <item>e-Oglasna</item>
      <item>Sudski registar Trgovačkog suda u Varaždinu, B.Radića 2, 42000 Varaždin</item>
      <item>Stanko Makar, OIB 49218337993, Augusta Šenoe 6, 42230 Sigetec Ludbreški punomoćnik sudionika u postupku ISTO dioničko društvo za usluge u stečaju</item>
      <item>Ljubica Spajić, odvjetnica, Ilica 139/I, 10000 Zagreb punomoćnik sudionika u postupku TILIJA društvo s ograničenom odgovornošću za trgovinu, proizvodnju i usluge</item>
      <item>Sudski registar Trgovačkog suda u Varaždinu, B.Radića 2, 42000 Varaždin</item>
      <item>Odvjetničko društvo BRLEČIĆ &amp; partneri, javno trgovačko društvo za obavljanje odvjetničkih poslova, OIB 75277763692, Optujska ulica 25/1 , 42000 Varaždin punomoćnik sudionika u postupku ISTO dioničko društvo za usluge u stečaju</item>
      <item>Odvjetničko društvo BRLEČIĆ &amp; partneri, javno trgovačko društvo za obavljanje odvjetničkih poslova, OIB 75277763692, Optujska ulica 25/1 , 42000 Varaždin</item>
      <item>Meliha Okić Buljanović, odvjetnica</item>
      <item>Stanko Makar, stečajni upravitelj, OIB 49218337993, Augusta Šenoe 6, 42230 Sigetec Ludbreški punomoćnik sudionika u postupku ISTO dioničko društvo za usluge u stečaju</item>
      <item>Željka Brlečić, OIB 72410036068, Optujska ulica 25/I, 42000 Varaždin punomoćnik sudionika u postupku ISTO dioničko društvo za usluge u stečaju</item>
      <item>Željka Brlečić, OIB 72410036068, Optujska ulica 25/I, 42000 Varaždin</item>
      <item>Općinski građanski sud u Zagrebu, Ulica grada Vukovara 84, 10000 Zagreb</item>
      <item>Damir Mikić</item>
      <item>Marta Marinović, odvjetnica, Petračićeva 15, 10000 Zagreb</item>
      <item>Nataša Vučinić, OIB 47633508069, Zapoljska 38, 10000 Zagreb</item>
      <item>SREDIŠNJE KLIRINŠKO DEPOZITARNO DRUŠTVO, dioničko društvo, OIB 64406809162, Heinzelova 62/a, 10000 Zagreb</item>
      <item>CANKARJEV DOM, kulturni dom in kongresni centar, OIB 10277968696, Prešernova cesta 10, 1000 Ljubljana</item>
      <item>ISTO Grupa dioničko društvo za usluge, OIB 78858201330, Augusta Šenoe 4-6, 42000 Varaždin</item>
      <item>HRVATSKI ZAVOD ZA MIROVINSKO OSIGURANJE, OIB 84397956623, A. Mihanovića 3, 10000 Zagreb</item>
      <item>ERSTE&amp;STEIERMÄRKISCHE BANKA dioničko društvo, OIB 23057039320, Jadranski Trg 3/a, 51000 Rijeka</item>
      <item>Stipo Tadić, OIB 37504425532, Štefanje 151, 43240 Štefanje</item>
      <item>BORA HOTELS N.V.</item>
      <item>ISTO INDUSTROGRADNJA d.o.o.za graditeljstvo i usluge, OIB 01629444750, Duga Uvala 1, 52207 Krnica</item>
      <item>Milena Romčević</item>
      <item>Savez samostalih sindikata Hrvatske, Trg kralja Petra Krešimira IV br. 2, 10000 Zagreb</item>
      <item>Industrogradnja dioničko društvo za usluge, OIB 03714155365, Augusta Šenoe 4-6, 42000 Varaždin</item>
    </derivirana_varijabla>
  </DomainObject.Predmet.OstaliListFormatedWithAdressOIB>
  <DomainObject.Predmet.OstaliListNazivFormated>
    <izvorni_sadrzaj>
      <item>Financijska agencija</item>
      <item>Trgovački sud u Varaždinu  - sudski registar</item>
      <item>Sudski registar</item>
      <item>Nina Markovinović-Belamarić,odvjetnica</item>
      <item>Josip Galinec</item>
      <item>e-Oglasna</item>
      <item>Sudski registar Trgovačkog suda u Varaždinu</item>
      <item>Stanko Makar</item>
      <item>Ljubica Spajić, odvjetnica</item>
      <item>Sudski registar Trgovačkog suda u Varaždinu</item>
      <item>Odvjetničko društvo BRLEČIĆ &amp; partneri, javno trgovačko društvo za obavljanje odvjetničkih poslova</item>
      <item>Odvjetničko društvo BRLEČIĆ &amp; partneri, javno trgovačko društvo za obavljanje odvjetničkih poslova</item>
      <item>Meliha Okić Buljanović, odvjetnica</item>
      <item>Stanko Makar, stečajni upravitelj</item>
      <item>Željka Brlečić</item>
      <item>Željka Brlečić</item>
      <item>Općinski građanski sud u Zagrebu</item>
      <item>Damir Mikić</item>
      <item>Marta Marinović, odvjetnica</item>
      <item>Nataša Vučinić</item>
      <item>SREDIŠNJE KLIRINŠKO DEPOZITARNO DRUŠTVO, dioničko društvo</item>
      <item>CANKARJEV DOM, kulturni dom in kongresni centar</item>
      <item>ISTO Grupa dioničko društvo za usluge</item>
      <item>HRVATSKI ZAVOD ZA MIROVINSKO OSIGURANJE</item>
      <item>ERSTE&amp;STEIERMÄRKISCHE BANKA dioničko društvo</item>
      <item>Stipo Tadić</item>
      <item>BORA HOTELS N.V.</item>
      <item>ISTO INDUSTROGRADNJA d.o.o.za graditeljstvo i usluge</item>
      <item>Milena Romčević</item>
      <item>Savez samostalih sindikata Hrvatske</item>
      <item>Industrogradnja dioničko društvo za usluge</item>
    </izvorni_sadrzaj>
    <derivirana_varijabla naziv="DomainObject.Predmet.OstaliListNazivFormated_1">
      <item>Financijska agencija</item>
      <item>Trgovački sud u Varaždinu  - sudski registar</item>
      <item>Sudski registar</item>
      <item>Nina Markovinović-Belamarić,odvjetnica</item>
      <item>Josip Galinec</item>
      <item>e-Oglasna</item>
      <item>Sudski registar Trgovačkog suda u Varaždinu</item>
      <item>Stanko Makar</item>
      <item>Ljubica Spajić, odvjetnica</item>
      <item>Sudski registar Trgovačkog suda u Varaždinu</item>
      <item>Odvjetničko društvo BRLEČIĆ &amp; partneri, javno trgovačko društvo za obavljanje odvjetničkih poslova</item>
      <item>Odvjetničko društvo BRLEČIĆ &amp; partneri, javno trgovačko društvo za obavljanje odvjetničkih poslova</item>
      <item>Meliha Okić Buljanović, odvjetnica</item>
      <item>Stanko Makar, stečajni upravitelj</item>
      <item>Željka Brlečić</item>
      <item>Željka Brlečić</item>
      <item>Općinski građanski sud u Zagrebu</item>
      <item>Damir Mikić</item>
      <item>Marta Marinović, odvjetnica</item>
      <item>Nataša Vučinić</item>
      <item>SREDIŠNJE KLIRINŠKO DEPOZITARNO DRUŠTVO, dioničko društvo</item>
      <item>CANKARJEV DOM, kulturni dom in kongresni centar</item>
      <item>ISTO Grupa dioničko društvo za usluge</item>
      <item>HRVATSKI ZAVOD ZA MIROVINSKO OSIGURANJE</item>
      <item>ERSTE&amp;STEIERMÄRKISCHE BANKA dioničko društvo</item>
      <item>Stipo Tadić</item>
      <item>BORA HOTELS N.V.</item>
      <item>ISTO INDUSTROGRADNJA d.o.o.za graditeljstvo i usluge</item>
      <item>Milena Romčević</item>
      <item>Savez samostalih sindikata Hrvatske</item>
      <item>Industrogradnja dioničko društvo za usluge</item>
    </derivirana_varijabla>
  </DomainObject.Predmet.OstaliListNazivFormated>
  <DomainObject.Predmet.OstaliListNazivFormatedOIB>
    <izvorni_sadrzaj>
      <item>Financijska agencija, OIB 85821130368</item>
      <item>Trgovački sud u Varaždinu  - sudski registar</item>
      <item>Sudski registar</item>
      <item>Nina Markovinović-Belamarić,odvjetnica</item>
      <item>Josip Galinec, OIB 58302139318</item>
      <item>e-Oglasna</item>
      <item>Sudski registar Trgovačkog suda u Varaždinu</item>
      <item>Stanko Makar, OIB 49218337993</item>
      <item>Ljubica Spajić, odvjetnica</item>
      <item>Sudski registar Trgovačkog suda u Varaždinu</item>
      <item>Odvjetničko društvo BRLEČIĆ &amp; partneri, javno trgovačko društvo za obavljanje odvjetničkih poslova, OIB 75277763692</item>
      <item>Odvjetničko društvo BRLEČIĆ &amp; partneri, javno trgovačko društvo za obavljanje odvjetničkih poslova, OIB 75277763692</item>
      <item>Meliha Okić Buljanović, odvjetnica</item>
      <item>Stanko Makar, stečajni upravitelj, OIB 49218337993</item>
      <item>Željka Brlečić, OIB 72410036068</item>
      <item>Željka Brlečić, OIB 72410036068</item>
      <item>Općinski građanski sud u Zagrebu</item>
      <item>Damir Mikić</item>
      <item>Marta Marinović, odvjetnica</item>
      <item>Nataša Vučinić, OIB 47633508069</item>
      <item>SREDIŠNJE KLIRINŠKO DEPOZITARNO DRUŠTVO, dioničko društvo, OIB 64406809162</item>
      <item>CANKARJEV DOM, kulturni dom in kongresni centar, OIB 10277968696</item>
      <item>ISTO Grupa dioničko društvo za usluge, OIB 78858201330</item>
      <item>HRVATSKI ZAVOD ZA MIROVINSKO OSIGURANJE, OIB 84397956623</item>
      <item>ERSTE&amp;STEIERMÄRKISCHE BANKA dioničko društvo, OIB 23057039320</item>
      <item>Stipo Tadić, OIB 37504425532</item>
      <item>BORA HOTELS N.V.</item>
      <item>ISTO INDUSTROGRADNJA d.o.o.za graditeljstvo i usluge, OIB 01629444750</item>
      <item>Milena Romčević</item>
      <item>Savez samostalih sindikata Hrvatske</item>
      <item>Industrogradnja dioničko društvo za usluge, OIB 03714155365</item>
    </izvorni_sadrzaj>
    <derivirana_varijabla naziv="DomainObject.Predmet.OstaliListNazivFormatedOIB_1">
      <item>Financijska agencija, OIB 85821130368</item>
      <item>Trgovački sud u Varaždinu  - sudski registar</item>
      <item>Sudski registar</item>
      <item>Nina Markovinović-Belamarić,odvjetnica</item>
      <item>Josip Galinec, OIB 58302139318</item>
      <item>e-Oglasna</item>
      <item>Sudski registar Trgovačkog suda u Varaždinu</item>
      <item>Stanko Makar, OIB 49218337993</item>
      <item>Ljubica Spajić, odvjetnica</item>
      <item>Sudski registar Trgovačkog suda u Varaždinu</item>
      <item>Odvjetničko društvo BRLEČIĆ &amp; partneri, javno trgovačko društvo za obavljanje odvjetničkih poslova, OIB 75277763692</item>
      <item>Odvjetničko društvo BRLEČIĆ &amp; partneri, javno trgovačko društvo za obavljanje odvjetničkih poslova, OIB 75277763692</item>
      <item>Meliha Okić Buljanović, odvjetnica</item>
      <item>Stanko Makar, stečajni upravitelj, OIB 49218337993</item>
      <item>Željka Brlečić, OIB 72410036068</item>
      <item>Željka Brlečić, OIB 72410036068</item>
      <item>Općinski građanski sud u Zagrebu</item>
      <item>Damir Mikić</item>
      <item>Marta Marinović, odvjetnica</item>
      <item>Nataša Vučinić, OIB 47633508069</item>
      <item>SREDIŠNJE KLIRINŠKO DEPOZITARNO DRUŠTVO, dioničko društvo, OIB 64406809162</item>
      <item>CANKARJEV DOM, kulturni dom in kongresni centar, OIB 10277968696</item>
      <item>ISTO Grupa dioničko društvo za usluge, OIB 78858201330</item>
      <item>HRVATSKI ZAVOD ZA MIROVINSKO OSIGURANJE, OIB 84397956623</item>
      <item>ERSTE&amp;STEIERMÄRKISCHE BANKA dioničko društvo, OIB 23057039320</item>
      <item>Stipo Tadić, OIB 37504425532</item>
      <item>BORA HOTELS N.V.</item>
      <item>ISTO INDUSTROGRADNJA d.o.o.za graditeljstvo i usluge, OIB 01629444750</item>
      <item>Milena Romčević</item>
      <item>Savez samostalih sindikata Hrvatske</item>
      <item>Industrogradnja dioničko društvo za usluge, OIB 03714155365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ISTO dioničko društvo za usluge u stečaju</izvorni_sadrzaj>
    <derivirana_varijabla naziv="DomainObject.Predmet.ProtustrankaIDrugi_1">ISTO dioničko društvo za usluge u stečaju</derivirana_varijabla>
  </DomainObject.Predmet.ProtustrankaIDrugi>
  <DomainObject.Predmet.StrankaIDrugiAdressOIB>
    <izvorni_sadrzaj>Financijska agencija, OIB 85821130368, A. Cesarca 2, 42000 Varaždin i dr.</izvorni_sadrzaj>
    <derivirana_varijabla naziv="DomainObject.Predmet.StrankaIDrugiAdressOIB_1">Financijska agencija, OIB 85821130368, A. Cesarca 2, 42000 Varaždin i dr.</derivirana_varijabla>
  </DomainObject.Predmet.StrankaIDrugiAdressOIB>
  <DomainObject.Predmet.ProtustrankaIDrugiAdressOIB>
    <izvorni_sadrzaj>ISTO dioničko društvo za usluge u stečaju, OIB 88502209643, Augusta Šenoe 4-6 , 42000 Varaždin</izvorni_sadrzaj>
    <derivirana_varijabla naziv="DomainObject.Predmet.ProtustrankaIDrugiAdressOIB_1">ISTO dioničko društvo za usluge u stečaju, OIB 88502209643, Augusta Šenoe 4-6 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Trgovački sud u Varaždinu  - sudski registar</item>
      <item>Financijska agencija</item>
      <item>Sudski registar</item>
      <item>Nina Markovinović-Belamarić,odvjetnica</item>
      <item>Mustafa Šahdanović</item>
      <item>Josip Galinec</item>
      <item>MANEDA, društvo s ograničenom odgovornošću za trgovinu i usluge</item>
      <item>ISTO dioničko društvo za usluge u stečaju</item>
      <item>e-Oglasna</item>
      <item>Sudski registar Trgovačkog suda u Varaždinu</item>
      <item>Stanko Makar</item>
      <item>Ljubica Spajić, odvjetnica</item>
      <item>TILIJA društvo s ograničenom odgovornošću za trgovinu, proizvodnju i usluge</item>
      <item>Sudski registar Trgovačkog suda u Varaždinu</item>
      <item>Odvjetničko društvo BRLEČIĆ &amp; partneri, javno trgovačko društvo za obavljanje odvjetničkih poslova</item>
      <item>Odvjetničko društvo BRLEČIĆ &amp; partneri, javno trgovačko društvo za obavljanje odvjetničkih poslova</item>
      <item>Meliha Okić Buljanović, odvjetnica</item>
      <item>Stanko Makar, stečajni upravitelj</item>
      <item>Željka Brlečić</item>
      <item>Željka Brlečić</item>
      <item>Općinski građanski sud u Zagrebu</item>
      <item>Damir Mikić</item>
      <item>Marta Marinović, odvjetnica</item>
      <item>Nataša Vučinić</item>
      <item>SREDIŠNJE KLIRINŠKO DEPOZITARNO DRUŠTVO, dioničko društvo</item>
      <item>CANKARJEV DOM, kulturni dom in kongresni centar</item>
      <item>ISTO Grupa dioničko društvo za usluge</item>
      <item>HRVATSKI ZAVOD ZA MIROVINSKO OSIGURANJE</item>
      <item>ERSTE&amp;STEIERMÄRKISCHE BANKA dioničko društvo</item>
      <item>Stipo Tadić</item>
      <item>BORA HOTELS N.V.</item>
      <item>ISTO INDUSTROGRADNJA d.o.o.za graditeljstvo i usluge</item>
      <item>Milena Romčević</item>
      <item>Savez samostalih sindikata Hrvatske</item>
      <item>Industrogradnja dioničko društvo za usluge</item>
    </izvorni_sadrzaj>
    <derivirana_varijabla naziv="DomainObject.Predmet.SudioniciListNaziv_1">
      <item>Financijska agencija</item>
      <item>Trgovački sud u Varaždinu  - sudski registar</item>
      <item>Financijska agencija</item>
      <item>Sudski registar</item>
      <item>Nina Markovinović-Belamarić,odvjetnica</item>
      <item>Mustafa Šahdanović</item>
      <item>Josip Galinec</item>
      <item>MANEDA, društvo s ograničenom odgovornošću za trgovinu i usluge</item>
      <item>ISTO dioničko društvo za usluge u stečaju</item>
      <item>e-Oglasna</item>
      <item>Sudski registar Trgovačkog suda u Varaždinu</item>
      <item>Stanko Makar</item>
      <item>Ljubica Spajić, odvjetnica</item>
      <item>TILIJA društvo s ograničenom odgovornošću za trgovinu, proizvodnju i usluge</item>
      <item>Sudski registar Trgovačkog suda u Varaždinu</item>
      <item>Odvjetničko društvo BRLEČIĆ &amp; partneri, javno trgovačko društvo za obavljanje odvjetničkih poslova</item>
      <item>Odvjetničko društvo BRLEČIĆ &amp; partneri, javno trgovačko društvo za obavljanje odvjetničkih poslova</item>
      <item>Meliha Okić Buljanović, odvjetnica</item>
      <item>Stanko Makar, stečajni upravitelj</item>
      <item>Željka Brlečić</item>
      <item>Željka Brlečić</item>
      <item>Općinski građanski sud u Zagrebu</item>
      <item>Damir Mikić</item>
      <item>Marta Marinović, odvjetnica</item>
      <item>Nataša Vučinić</item>
      <item>SREDIŠNJE KLIRINŠKO DEPOZITARNO DRUŠTVO, dioničko društvo</item>
      <item>CANKARJEV DOM, kulturni dom in kongresni centar</item>
      <item>ISTO Grupa dioničko društvo za usluge</item>
      <item>HRVATSKI ZAVOD ZA MIROVINSKO OSIGURANJE</item>
      <item>ERSTE&amp;STEIERMÄRKISCHE BANKA dioničko društvo</item>
      <item>Stipo Tadić</item>
      <item>BORA HOTELS N.V.</item>
      <item>ISTO INDUSTROGRADNJA d.o.o.za graditeljstvo i usluge</item>
      <item>Milena Romčević</item>
      <item>Savez samostalih sindikata Hrvatske</item>
      <item>Industrogradnja dioničko društvo za usluge</item>
    </derivirana_varijabla>
  </DomainObject.Predmet.SudioniciListNaziv>
  <DomainObject.Predmet.SudioniciListAdressOIB>
    <izvorni_sadrzaj>
      <item>Financijska agencija, OIB 85821130368, Ulica grada Vukovara 70,10000 Zagreb</item>
      <item>Trgovački sud u Varaždinu  - sudski registar</item>
      <item>Financijska agencija, OIB 85821130368, A. Cesarca 2,42000 Varaždin</item>
      <item>Sudski registar</item>
      <item>Nina Markovinović-Belamarić,odvjetnica, Kralja Držislava 10,10000 Zagreb</item>
      <item>Mustafa Šahdanović, OIB 14939072745, Zelinja Srednja Bb,Zelinja Srednja</item>
      <item>Josip Galinec, OIB 58302139318, Zelinska Ulica 3,10000 Zagreb</item>
      <item>MANEDA, društvo s ograničenom odgovornošću za trgovinu i usluge, OIB 92450134182, Varaždinska 77,10360 Sesvete</item>
      <item>ISTO dioničko društvo za usluge u stečaju, OIB 88502209643, Augusta Šenoe 4-6 ,42000 Varaždin</item>
      <item>e-Oglasna</item>
      <item>Sudski registar Trgovačkog suda u Varaždinu, B.Radića 2,42000 Varaždin</item>
      <item>Stanko Makar, OIB 49218337993, Augusta Šenoe 6,42230 Sigetec Ludbreški</item>
      <item>Ljubica Spajić, odvjetnica, Ilica 139/I,10000 Zagreb</item>
      <item>TILIJA društvo s ograničenom odgovornošću za trgovinu, proizvodnju i usluge, OIB 22215055949, Ulica Ive Robića br. 2,10000 Zagreb</item>
      <item>Sudski registar Trgovačkog suda u Varaždinu, B.Radića 2,42000 Varaždin</item>
      <item>Odvjetničko društvo BRLEČIĆ &amp; partneri, javno trgovačko društvo za obavljanje odvjetničkih poslova, OIB 75277763692, Optujska ulica 25/1 ,42000 Varaždin</item>
      <item>Odvjetničko društvo BRLEČIĆ &amp; partneri, javno trgovačko društvo za obavljanje odvjetničkih poslova, OIB 75277763692, Optujska ulica 25/1 ,42000 Varaždin</item>
      <item>Meliha Okić Buljanović, odvjetnica</item>
      <item>Stanko Makar, stečajni upravitelj, OIB 49218337993, Augusta Šenoe 6,42230 Sigetec Ludbreški</item>
      <item>Željka Brlečić, OIB 72410036068, Optujska ulica 25/I,42000 Varaždin</item>
      <item>Željka Brlečić, OIB 72410036068, Optujska ulica 25/I,42000 Varaždin</item>
      <item>Općinski građanski sud u Zagrebu, Ulica grada Vukovara 84,10000 Zagreb</item>
      <item>Damir Mikić</item>
      <item>Marta Marinović, odvjetnica, Petračićeva 15,10000 Zagreb</item>
      <item>Nataša Vučinić, OIB 47633508069, Zapoljska 38,10000 Zagreb</item>
      <item>SREDIŠNJE KLIRINŠKO DEPOZITARNO DRUŠTVO, dioničko društvo, OIB 64406809162, Heinzelova 62/a,10000 Zagreb</item>
      <item>CANKARJEV DOM, kulturni dom in kongresni centar, OIB 10277968696, Prešernova cesta 10,1000 Ljubljana</item>
      <item>ISTO Grupa dioničko društvo za usluge, OIB 78858201330, Augusta Šenoe 4-6,42000 Varaždin</item>
      <item>HRVATSKI ZAVOD ZA MIROVINSKO OSIGURANJE, OIB 84397956623, A. Mihanovića 3,10000 Zagreb</item>
      <item>ERSTE&amp;STEIERMÄRKISCHE BANKA dioničko društvo, OIB 23057039320, Jadranski Trg 3/a,51000 Rijeka</item>
      <item>Stipo Tadić, OIB 37504425532, Štefanje 151,43240 Štefanje</item>
      <item>BORA HOTELS N.V.</item>
      <item>ISTO INDUSTROGRADNJA d.o.o.za graditeljstvo i usluge, OIB 01629444750, Duga Uvala 1,52207 Krnica</item>
      <item>Milena Romčević</item>
      <item>Savez samostalih sindikata Hrvatske, Trg kralja Petra Krešimira IV br. 2,10000 Zagreb</item>
      <item>Industrogradnja dioničko društvo za usluge, OIB 03714155365, Augusta Šenoe 4-6,42000 Varaždin</item>
    </izvorni_sadrzaj>
    <derivirana_varijabla naziv="DomainObject.Predmet.SudioniciListAdressOIB_1">
      <item>Financijska agencija, OIB 85821130368, Ulica grada Vukovara 70,10000 Zagreb</item>
      <item>Trgovački sud u Varaždinu  - sudski registar</item>
      <item>Financijska agencija, OIB 85821130368, A. Cesarca 2,42000 Varaždin</item>
      <item>Sudski registar</item>
      <item>Nina Markovinović-Belamarić,odvjetnica, Kralja Držislava 10,10000 Zagreb</item>
      <item>Mustafa Šahdanović, OIB 14939072745, Zelinja Srednja Bb,Zelinja Srednja</item>
      <item>Josip Galinec, OIB 58302139318, Zelinska Ulica 3,10000 Zagreb</item>
      <item>MANEDA, društvo s ograničenom odgovornošću za trgovinu i usluge, OIB 92450134182, Varaždinska 77,10360 Sesvete</item>
      <item>ISTO dioničko društvo za usluge u stečaju, OIB 88502209643, Augusta Šenoe 4-6 ,42000 Varaždin</item>
      <item>e-Oglasna</item>
      <item>Sudski registar Trgovačkog suda u Varaždinu, B.Radića 2,42000 Varaždin</item>
      <item>Stanko Makar, OIB 49218337993, Augusta Šenoe 6,42230 Sigetec Ludbreški</item>
      <item>Ljubica Spajić, odvjetnica, Ilica 139/I,10000 Zagreb</item>
      <item>TILIJA društvo s ograničenom odgovornošću za trgovinu, proizvodnju i usluge, OIB 22215055949, Ulica Ive Robića br. 2,10000 Zagreb</item>
      <item>Sudski registar Trgovačkog suda u Varaždinu, B.Radića 2,42000 Varaždin</item>
      <item>Odvjetničko društvo BRLEČIĆ &amp; partneri, javno trgovačko društvo za obavljanje odvjetničkih poslova, OIB 75277763692, Optujska ulica 25/1 ,42000 Varaždin</item>
      <item>Odvjetničko društvo BRLEČIĆ &amp; partneri, javno trgovačko društvo za obavljanje odvjetničkih poslova, OIB 75277763692, Optujska ulica 25/1 ,42000 Varaždin</item>
      <item>Meliha Okić Buljanović, odvjetnica</item>
      <item>Stanko Makar, stečajni upravitelj, OIB 49218337993, Augusta Šenoe 6,42230 Sigetec Ludbreški</item>
      <item>Željka Brlečić, OIB 72410036068, Optujska ulica 25/I,42000 Varaždin</item>
      <item>Željka Brlečić, OIB 72410036068, Optujska ulica 25/I,42000 Varaždin</item>
      <item>Općinski građanski sud u Zagrebu, Ulica grada Vukovara 84,10000 Zagreb</item>
      <item>Damir Mikić</item>
      <item>Marta Marinović, odvjetnica, Petračićeva 15,10000 Zagreb</item>
      <item>Nataša Vučinić, OIB 47633508069, Zapoljska 38,10000 Zagreb</item>
      <item>SREDIŠNJE KLIRINŠKO DEPOZITARNO DRUŠTVO, dioničko društvo, OIB 64406809162, Heinzelova 62/a,10000 Zagreb</item>
      <item>CANKARJEV DOM, kulturni dom in kongresni centar, OIB 10277968696, Prešernova cesta 10,1000 Ljubljana</item>
      <item>ISTO Grupa dioničko društvo za usluge, OIB 78858201330, Augusta Šenoe 4-6,42000 Varaždin</item>
      <item>HRVATSKI ZAVOD ZA MIROVINSKO OSIGURANJE, OIB 84397956623, A. Mihanovića 3,10000 Zagreb</item>
      <item>ERSTE&amp;STEIERMÄRKISCHE BANKA dioničko društvo, OIB 23057039320, Jadranski Trg 3/a,51000 Rijeka</item>
      <item>Stipo Tadić, OIB 37504425532, Štefanje 151,43240 Štefanje</item>
      <item>BORA HOTELS N.V.</item>
      <item>ISTO INDUSTROGRADNJA d.o.o.za graditeljstvo i usluge, OIB 01629444750, Duga Uvala 1,52207 Krnica</item>
      <item>Milena Romčević</item>
      <item>Savez samostalih sindikata Hrvatske, Trg kralja Petra Krešimira IV br. 2,10000 Zagreb</item>
      <item>Industrogradnja dioničko društvo za usluge, OIB 03714155365, Augusta Šenoe 4-6,42000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null</item>
      <item>, OIB 85821130368</item>
      <item>, OIB null</item>
      <item>, OIB null</item>
      <item>, OIB 14939072745</item>
      <item>, OIB 58302139318</item>
      <item>, OIB 92450134182</item>
      <item>, OIB 88502209643</item>
      <item>, OIB null</item>
      <item>, OIB null</item>
      <item>, OIB 49218337993</item>
      <item>, OIB null</item>
      <item>, OIB 22215055949</item>
      <item>, OIB null</item>
      <item>, OIB 75277763692</item>
      <item>, OIB 75277763692</item>
      <item>, OIB null</item>
      <item>, OIB 49218337993</item>
      <item>, OIB 72410036068</item>
      <item>, OIB 72410036068</item>
      <item>, OIB null</item>
      <item>, OIB null</item>
      <item>, OIB null</item>
      <item>, OIB 47633508069</item>
      <item>, OIB 64406809162</item>
      <item>, OIB 10277968696</item>
      <item>, OIB 78858201330</item>
      <item>, OIB 84397956623</item>
      <item>, OIB 23057039320</item>
      <item>, OIB 37504425532</item>
      <item>, OIB null</item>
      <item>, OIB 01629444750</item>
      <item>, OIB null</item>
      <item>, OIB null</item>
      <item>, OIB 03714155365</item>
    </izvorni_sadrzaj>
    <derivirana_varijabla naziv="DomainObject.Predmet.SudioniciListNazivOIB_1">
      <item>, OIB 85821130368</item>
      <item>, OIB null</item>
      <item>, OIB 85821130368</item>
      <item>, OIB null</item>
      <item>, OIB null</item>
      <item>, OIB 14939072745</item>
      <item>, OIB 58302139318</item>
      <item>, OIB 92450134182</item>
      <item>, OIB 88502209643</item>
      <item>, OIB null</item>
      <item>, OIB null</item>
      <item>, OIB 49218337993</item>
      <item>, OIB null</item>
      <item>, OIB 22215055949</item>
      <item>, OIB null</item>
      <item>, OIB 75277763692</item>
      <item>, OIB 75277763692</item>
      <item>, OIB null</item>
      <item>, OIB 49218337993</item>
      <item>, OIB 72410036068</item>
      <item>, OIB 72410036068</item>
      <item>, OIB null</item>
      <item>, OIB null</item>
      <item>, OIB null</item>
      <item>, OIB 47633508069</item>
      <item>, OIB 64406809162</item>
      <item>, OIB 10277968696</item>
      <item>, OIB 78858201330</item>
      <item>, OIB 84397956623</item>
      <item>, OIB 23057039320</item>
      <item>, OIB 37504425532</item>
      <item>, OIB null</item>
      <item>, OIB 01629444750</item>
      <item>, OIB null</item>
      <item>, OIB null</item>
      <item>, OIB 03714155365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Stanko Makar, OIB 49218337993, Sigetec Ludbreški, A. Šenoe 6 Ludbreg</item>
    </izvorni_sadrzaj>
    <derivirana_varijabla naziv="DomainObject.Predmet.StecajniUpraviteljiListAddressOIB_1">
      <item>Stanko Makar, OIB 49218337993, Sigetec Ludbreški, A. Šenoe 6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164</properties:Words>
  <properties:Characters>766</properties:Characters>
  <properties:Lines>42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 8 P-631/11-4</vt:lpstr>
    </vt:vector>
  </properties:TitlesOfParts>
  <properties:LinksUpToDate>false</properties:LinksUpToDate>
  <properties:CharactersWithSpaces>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2017-06-07T13:04:00Z</dcterms:created>
  <dc:creator>zvukelic</dc:creator>
  <cp:lastModifiedBy>Tihana Martinez</cp:lastModifiedBy>
  <cp:lastPrinted>2018-07-26T06:13:00Z</cp:lastPrinted>
  <dcterms:modified xmlns:xsi="http://www.w3.org/2001/XMLSchema-instance" xsi:type="dcterms:W3CDTF">2018-10-02T12:13:00Z</dcterms:modified>
  <cp:revision>8</cp:revision>
  <dc:title>Broj:  8 P-631/11-4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(St-529-17-168 - Rješenje -poziv za izvještajno ročište - ISTO d.d. za 22.10.18. - 2.10.18..docx)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