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20da" w14:paraId="d8e20d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580B28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</w:t>
      </w:r>
      <w:r w:rsidR="00580B28">
        <w:rPr>
          <w:b/>
          <w:lang w:val="hr-HR"/>
        </w:rPr>
        <w:t>Sukoišanska 6, Split</w:t>
      </w:r>
    </w:p>
    <w:p w:rsidRDefault="00EF4316" w:rsidR="00EF4316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2678D">
        <w:rPr>
          <w:b/>
          <w:sz w:val="22"/>
          <w:szCs w:val="22"/>
          <w:lang w:val="hr-HR"/>
        </w:rPr>
        <w:t>7</w:t>
      </w:r>
      <w:r w:rsidR="00BA295C">
        <w:rPr>
          <w:b/>
          <w:sz w:val="22"/>
          <w:szCs w:val="22"/>
          <w:lang w:val="hr-HR"/>
        </w:rPr>
        <w:t>7</w:t>
      </w:r>
      <w:r w:rsidR="00DA43C8">
        <w:rPr>
          <w:b/>
          <w:sz w:val="22"/>
          <w:szCs w:val="22"/>
          <w:lang w:val="hr-HR"/>
        </w:rPr>
        <w:t>2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580B28">
        <w:rPr>
          <w:b/>
          <w:sz w:val="22"/>
          <w:szCs w:val="22"/>
          <w:lang w:val="hr-HR"/>
        </w:rPr>
        <w:t>5</w:t>
      </w:r>
    </w:p>
    <w:p w:rsidRDefault="00580B28" w:rsidR="00580B28">
      <w:pPr>
        <w:jc w:val="right"/>
        <w:rPr>
          <w:b/>
          <w:sz w:val="22"/>
          <w:szCs w:val="22"/>
          <w:lang w:val="hr-HR"/>
        </w:rPr>
      </w:pPr>
    </w:p>
    <w:p w:rsidRDefault="00580B28" w:rsidR="00580B28" w:rsidRPr="00086A8D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DA43C8" w:rsidRPr="00DA43C8">
        <w:rPr>
          <w:sz w:val="22"/>
          <w:szCs w:val="22"/>
          <w:lang w:val="en-AU"/>
        </w:rPr>
        <w:t>FRIMIR d.o.o. za trgovinu i turizam, Supetar, Deškovića Branka bb, MBS: 060175427, OIB: 23114039241</w:t>
      </w:r>
      <w:r w:rsidR="001561EC" w:rsidRPr="001561EC">
        <w:rPr>
          <w:sz w:val="22"/>
          <w:szCs w:val="22"/>
        </w:rPr>
        <w:t xml:space="preserve">, dana </w:t>
      </w:r>
      <w:r w:rsidR="00580B28">
        <w:rPr>
          <w:sz w:val="22"/>
          <w:szCs w:val="22"/>
        </w:rPr>
        <w:t>4. srpnja</w:t>
      </w:r>
      <w:r w:rsidR="001561EC" w:rsidRPr="00580B28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>
      <w:pPr>
        <w:pStyle w:val="Tijeloteksta"/>
        <w:jc w:val="center"/>
        <w:rPr>
          <w:b/>
          <w:sz w:val="22"/>
          <w:szCs w:val="22"/>
        </w:rPr>
      </w:pPr>
    </w:p>
    <w:p w:rsidRDefault="00580B28" w:rsidR="00580B28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FA5455">
        <w:rPr>
          <w:sz w:val="22"/>
          <w:szCs w:val="22"/>
        </w:rPr>
        <w:t>MARIJA OPAČAK, Supetar, Deškovića Branka bb,</w:t>
      </w:r>
      <w:r w:rsidR="007D5F99">
        <w:rPr>
          <w:sz w:val="22"/>
          <w:szCs w:val="22"/>
        </w:rPr>
        <w:t xml:space="preserve"> OIB: </w:t>
      </w:r>
      <w:r w:rsidR="00FA5455">
        <w:rPr>
          <w:sz w:val="22"/>
          <w:szCs w:val="22"/>
        </w:rPr>
        <w:t>82499044583</w:t>
      </w:r>
      <w:r w:rsidR="007D5F99">
        <w:rPr>
          <w:sz w:val="22"/>
          <w:szCs w:val="22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68498A">
        <w:rPr>
          <w:sz w:val="22"/>
          <w:szCs w:val="22"/>
          <w:lang w:val="hr-HR"/>
        </w:rPr>
        <w:t>7</w:t>
      </w:r>
      <w:r w:rsidR="00DA43C8">
        <w:rPr>
          <w:sz w:val="22"/>
          <w:szCs w:val="22"/>
          <w:lang w:val="hr-HR"/>
        </w:rPr>
        <w:t>72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AE45D0">
        <w:rPr>
          <w:sz w:val="22"/>
          <w:szCs w:val="22"/>
          <w:lang w:val="hr-HR"/>
        </w:rPr>
        <w:t>7</w:t>
      </w:r>
      <w:r w:rsidR="00DA43C8">
        <w:rPr>
          <w:sz w:val="22"/>
          <w:szCs w:val="22"/>
          <w:lang w:val="hr-HR"/>
        </w:rPr>
        <w:t>2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580B28" w:rsidP="00D03B77" w:rsidR="00580B28">
      <w:pPr>
        <w:jc w:val="center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A43C8" w:rsidRPr="00DA43C8">
        <w:rPr>
          <w:sz w:val="22"/>
          <w:szCs w:val="22"/>
        </w:rPr>
        <w:t>FRIMIR d.o.o. Supetar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80B28">
        <w:rPr>
          <w:b/>
          <w:sz w:val="22"/>
          <w:szCs w:val="22"/>
          <w:lang w:val="hr-HR"/>
        </w:rPr>
        <w:t>4.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580B28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00163" w:rsidP="00200163" w:rsidR="00200163" w:rsidRPr="00200163">
      <w:pPr>
        <w:jc w:val="both"/>
        <w:rPr>
          <w:sz w:val="22"/>
          <w:szCs w:val="22"/>
          <w:lang w:val="hr-HR"/>
        </w:rPr>
      </w:pPr>
      <w:r w:rsidRPr="00200163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11. st</w:t>
        </w:r>
      </w:smartTag>
      <w:r w:rsidRPr="00200163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4. OZ</w:t>
        </w:r>
      </w:smartTag>
      <w:r w:rsidRPr="00200163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80B28">
        <w:rPr>
          <w:sz w:val="22"/>
          <w:szCs w:val="22"/>
          <w:lang w:val="hr-HR"/>
        </w:rPr>
        <w:t>04.07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FA5455">
        <w:rPr>
          <w:sz w:val="22"/>
          <w:szCs w:val="22"/>
        </w:rPr>
        <w:t>Marija Opačak, Supetar, Deškovića Branka bb,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9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BA295C">
      <w:rPr>
        <w:b/>
        <w:sz w:val="22"/>
        <w:szCs w:val="22"/>
        <w:lang w:val="hr-HR"/>
      </w:rPr>
      <w:t>7</w:t>
    </w:r>
    <w:r w:rsidR="00DA43C8">
      <w:rPr>
        <w:b/>
        <w:sz w:val="22"/>
        <w:szCs w:val="22"/>
        <w:lang w:val="hr-HR"/>
      </w:rPr>
      <w:t>2</w:t>
    </w:r>
    <w:r w:rsidRPr="00714C85">
      <w:rPr>
        <w:b/>
        <w:sz w:val="22"/>
        <w:szCs w:val="22"/>
        <w:lang w:val="hr-HR"/>
      </w:rPr>
      <w:t>/2016-</w:t>
    </w:r>
    <w:r w:rsidR="00580B28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35DF"/>
    <w:rsid w:val="001544B5"/>
    <w:rsid w:val="001561EC"/>
    <w:rsid w:val="00161CDB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163"/>
    <w:rsid w:val="0020059B"/>
    <w:rsid w:val="002043CB"/>
    <w:rsid w:val="00222030"/>
    <w:rsid w:val="00252DF5"/>
    <w:rsid w:val="00256749"/>
    <w:rsid w:val="002767F7"/>
    <w:rsid w:val="002806C4"/>
    <w:rsid w:val="002877F3"/>
    <w:rsid w:val="002B071E"/>
    <w:rsid w:val="002C497C"/>
    <w:rsid w:val="002E5DDB"/>
    <w:rsid w:val="002F0F3C"/>
    <w:rsid w:val="003121E9"/>
    <w:rsid w:val="0032678D"/>
    <w:rsid w:val="003328D9"/>
    <w:rsid w:val="00337DED"/>
    <w:rsid w:val="00341754"/>
    <w:rsid w:val="00341912"/>
    <w:rsid w:val="00345284"/>
    <w:rsid w:val="003845CD"/>
    <w:rsid w:val="00387837"/>
    <w:rsid w:val="003A000F"/>
    <w:rsid w:val="003B6C44"/>
    <w:rsid w:val="003C2620"/>
    <w:rsid w:val="003C52FE"/>
    <w:rsid w:val="003C7404"/>
    <w:rsid w:val="003E475F"/>
    <w:rsid w:val="00410D53"/>
    <w:rsid w:val="00421825"/>
    <w:rsid w:val="00434741"/>
    <w:rsid w:val="004754A2"/>
    <w:rsid w:val="00491980"/>
    <w:rsid w:val="0049238A"/>
    <w:rsid w:val="004A596D"/>
    <w:rsid w:val="004C3D10"/>
    <w:rsid w:val="005023A3"/>
    <w:rsid w:val="005100DF"/>
    <w:rsid w:val="005219AC"/>
    <w:rsid w:val="00524CEC"/>
    <w:rsid w:val="0057723E"/>
    <w:rsid w:val="00580B28"/>
    <w:rsid w:val="0059486F"/>
    <w:rsid w:val="005A4B31"/>
    <w:rsid w:val="005A6A76"/>
    <w:rsid w:val="005A78A8"/>
    <w:rsid w:val="0061696B"/>
    <w:rsid w:val="00645D3A"/>
    <w:rsid w:val="0065029E"/>
    <w:rsid w:val="006770E9"/>
    <w:rsid w:val="0068498A"/>
    <w:rsid w:val="00697CE6"/>
    <w:rsid w:val="006B6FC9"/>
    <w:rsid w:val="006D7447"/>
    <w:rsid w:val="006F3395"/>
    <w:rsid w:val="00714C85"/>
    <w:rsid w:val="00742287"/>
    <w:rsid w:val="00742494"/>
    <w:rsid w:val="00757DBD"/>
    <w:rsid w:val="007718B2"/>
    <w:rsid w:val="00793003"/>
    <w:rsid w:val="007B3220"/>
    <w:rsid w:val="007C48AB"/>
    <w:rsid w:val="007D2CBE"/>
    <w:rsid w:val="007D5F99"/>
    <w:rsid w:val="007E206B"/>
    <w:rsid w:val="007E4AEC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9D6DF4"/>
    <w:rsid w:val="00A329F3"/>
    <w:rsid w:val="00A366C8"/>
    <w:rsid w:val="00A4314D"/>
    <w:rsid w:val="00A448B5"/>
    <w:rsid w:val="00A60185"/>
    <w:rsid w:val="00A665ED"/>
    <w:rsid w:val="00AA357E"/>
    <w:rsid w:val="00AA5748"/>
    <w:rsid w:val="00AA779C"/>
    <w:rsid w:val="00AB238F"/>
    <w:rsid w:val="00AB3330"/>
    <w:rsid w:val="00AE21DC"/>
    <w:rsid w:val="00AE45D0"/>
    <w:rsid w:val="00AF08E2"/>
    <w:rsid w:val="00B11191"/>
    <w:rsid w:val="00B17CD4"/>
    <w:rsid w:val="00B22FEB"/>
    <w:rsid w:val="00B4402A"/>
    <w:rsid w:val="00B63C24"/>
    <w:rsid w:val="00BA295C"/>
    <w:rsid w:val="00BB68B9"/>
    <w:rsid w:val="00BD005B"/>
    <w:rsid w:val="00C14CB8"/>
    <w:rsid w:val="00C60C4F"/>
    <w:rsid w:val="00C66099"/>
    <w:rsid w:val="00C877E3"/>
    <w:rsid w:val="00C8793C"/>
    <w:rsid w:val="00CA7E2D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98A"/>
    <w:rsid w:val="00D35D28"/>
    <w:rsid w:val="00D37004"/>
    <w:rsid w:val="00D71322"/>
    <w:rsid w:val="00DA43C8"/>
    <w:rsid w:val="00DA50A1"/>
    <w:rsid w:val="00DA5E4A"/>
    <w:rsid w:val="00DE3274"/>
    <w:rsid w:val="00E044E5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11ACD"/>
    <w:rsid w:val="00FA5455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96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96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96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96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96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96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96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96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FRIMIR d.o.o. za trgovinu i turizam</izvorni_sadrzaj>
    <derivirana_varijabla naziv="DomainObject.Predmet.ProtustrankaFormated_1">  FRIMIR d.o.o. za trgovinu i turizam</derivirana_varijabla>
  </DomainObject.Predmet.ProtustrankaFormated>
  <DomainObject.Predmet.ProtustrankaFormatedOIB>
    <izvorni_sadrzaj>  FRIMIR d.o.o. za trgovinu i turizam, OIB 23114039241</izvorni_sadrzaj>
    <derivirana_varijabla naziv="DomainObject.Predmet.ProtustrankaFormatedOIB_1">  FRIMIR d.o.o. za trgovinu i turizam, OIB 23114039241</derivirana_varijabla>
  </DomainObject.Predmet.ProtustrankaFormatedOIB>
  <DomainObject.Predmet.ProtustrankaFormatedWithAdress>
    <izvorni_sadrzaj> FRIMIR d.o.o. za trgovinu i turizam, Deškovića Branka/bb, 21400 Supetar</izvorni_sadrzaj>
    <derivirana_varijabla naziv="DomainObject.Predmet.ProtustrankaFormatedWithAdress_1"> FRIMIR d.o.o. za trgovinu i turizam, Deškovića Branka/bb, 21400 Supetar</derivirana_varijabla>
  </DomainObject.Predmet.ProtustrankaFormatedWithAdress>
  <DomainObject.Predmet.ProtustrankaFormatedWithAdressOIB>
    <izvorni_sadrzaj> FRIMIR d.o.o. za trgovinu i turizam, OIB 23114039241, Deškovića Branka/bb, 21400 Supetar</izvorni_sadrzaj>
    <derivirana_varijabla naziv="DomainObject.Predmet.ProtustrankaFormatedWithAdressOIB_1"> FRIMIR d.o.o. za trgovinu i turizam, OIB 23114039241, Deškovića Branka/bb, 21400 Supetar</derivirana_varijabla>
  </DomainObject.Predmet.ProtustrankaFormatedWithAdressOIB>
  <DomainObject.Predmet.ProtustrankaWithAdress>
    <izvorni_sadrzaj>FRIMIR d.o.o. za trgovinu i turizam Deškovića Branka/bb, 21400 Supetar</izvorni_sadrzaj>
    <derivirana_varijabla naziv="DomainObject.Predmet.ProtustrankaWithAdress_1">FRIMIR d.o.o. za trgovinu i turizam Deškovića Branka/bb, 21400 Supetar</derivirana_varijabla>
  </DomainObject.Predmet.ProtustrankaWithAdress>
  <DomainObject.Predmet.ProtustrankaWithAdressOIB>
    <izvorni_sadrzaj>FRIMIR d.o.o. za trgovinu i turizam, OIB 23114039241, Deškovića Branka/bb, 21400 Supetar</izvorni_sadrzaj>
    <derivirana_varijabla naziv="DomainObject.Predmet.ProtustrankaWithAdressOIB_1">FRIMIR d.o.o. za trgovinu i turizam, OIB 23114039241, Deškovića Branka/bb, 21400 Supetar</derivirana_varijabla>
  </DomainObject.Predmet.ProtustrankaWithAdressOIB>
  <DomainObject.Predmet.ProtustrankaNazivFormated>
    <izvorni_sadrzaj>FRIMIR d.o.o. za trgovinu i turizam</izvorni_sadrzaj>
    <derivirana_varijabla naziv="DomainObject.Predmet.ProtustrankaNazivFormated_1">FRIMIR d.o.o. za trgovinu i turizam</derivirana_varijabla>
  </DomainObject.Predmet.ProtustrankaNazivFormated>
  <DomainObject.Predmet.ProtustrankaNazivFormatedOIB>
    <izvorni_sadrzaj>FRIMIR d.o.o. za trgovinu i turizam, OIB 23114039241</izvorni_sadrzaj>
    <derivirana_varijabla naziv="DomainObject.Predmet.ProtustrankaNazivFormatedOIB_1">FRIMIR d.o.o. za trgovinu i turizam, OIB 23114039241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14381.13</izvorni_sadrzaj>
    <derivirana_varijabla naziv="DomainObject.Predmet.TrenutnaVrijednost_1">14381.13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FRIMIR d.o.o. za trgovinu i turizam</item>
    </izvorni_sadrzaj>
    <derivirana_varijabla naziv="DomainObject.Predmet.ProtuStrankaListFormated_1">
      <item>FRIMIR d.o.o. za trgovinu i turizam</item>
    </derivirana_varijabla>
  </DomainObject.Predmet.ProtuStrankaListFormated>
  <DomainObject.Predmet.ProtuStrankaListFormatedOIB>
    <izvorni_sadrzaj>
      <item>FRIMIR d.o.o. za trgovinu i turizam, OIB 23114039241</item>
    </izvorni_sadrzaj>
    <derivirana_varijabla naziv="DomainObject.Predmet.ProtuStrankaListFormatedOIB_1">
      <item>FRIMIR d.o.o. za trgovinu i turizam, OIB 23114039241</item>
    </derivirana_varijabla>
  </DomainObject.Predmet.ProtuStrankaListFormatedOIB>
  <DomainObject.Predmet.ProtuStrankaListFormatedWithAdress>
    <izvorni_sadrzaj>
      <item>FRIMIR d.o.o. za trgovinu i turizam, Deškovića Branka/bb, 21400 Supetar</item>
    </izvorni_sadrzaj>
    <derivirana_varijabla naziv="DomainObject.Predmet.ProtuStrankaListFormatedWithAdress_1">
      <item>FRIMIR d.o.o. za trgovinu i turizam, Deškovića Branka/bb, 21400 Supetar</item>
    </derivirana_varijabla>
  </DomainObject.Predmet.ProtuStrankaListFormatedWithAdress>
  <DomainObject.Predmet.ProtuStrankaListFormatedWithAdressOIB>
    <izvorni_sadrzaj>
      <item>FRIMIR d.o.o. za trgovinu i turizam, OIB 23114039241, Deškovića Branka/bb, 21400 Supetar</item>
    </izvorni_sadrzaj>
    <derivirana_varijabla naziv="DomainObject.Predmet.ProtuStrankaListFormatedWithAdressOIB_1">
      <item>FRIMIR d.o.o. za trgovinu i turizam, OIB 23114039241, Deškovića Branka/bb, 21400 Supetar</item>
    </derivirana_varijabla>
  </DomainObject.Predmet.ProtuStrankaListFormatedWithAdressOIB>
  <DomainObject.Predmet.ProtuStrankaListNazivFormated>
    <izvorni_sadrzaj>
      <item>FRIMIR d.o.o. za trgovinu i turizam</item>
    </izvorni_sadrzaj>
    <derivirana_varijabla naziv="DomainObject.Predmet.ProtuStrankaListNazivFormated_1">
      <item>FRIMIR d.o.o. za trgovinu i turizam</item>
    </derivirana_varijabla>
  </DomainObject.Predmet.ProtuStrankaListNazivFormated>
  <DomainObject.Predmet.ProtuStrankaListNazivFormatedOIB>
    <izvorni_sadrzaj>
      <item>FRIMIR d.o.o. za trgovinu i turizam, OIB 23114039241</item>
    </izvorni_sadrzaj>
    <derivirana_varijabla naziv="DomainObject.Predmet.ProtuStrankaListNazivFormatedOIB_1">
      <item>FRIMIR d.o.o. za trgovinu i turizam, OIB 23114039241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FRIMIR d.o.o. za trgovinu i turizam</izvorni_sadrzaj>
    <derivirana_varijabla naziv="DomainObject.Predmet.ProtustrankaIDrugi_1">FRIMIR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FRIMIR d.o.o. za trgovinu i turizam, OIB 23114039241, Deškovića Branka/bb, 21400 Supetar</izvorni_sadrzaj>
    <derivirana_varijabla naziv="DomainObject.Predmet.ProtustrankaIDrugiAdressOIB_1">FRIMIR d.o.o. za trgovinu i turizam, OIB 23114039241, Deškovića Branka/bb,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FRIMIR d.o.o. za trgovinu i turizam</item>
      <item>FINANCIJSKA AGENCIJA, RC SPLIT</item>
    </izvorni_sadrzaj>
    <derivirana_varijabla naziv="DomainObject.Predmet.SudioniciListNaziv_1">
      <item>FRIMIR d.o.o. za trgovinu i turizam</item>
      <item>FINANCIJSKA AGENCIJA, RC SPLIT</item>
    </derivirana_varijabla>
  </DomainObject.Predmet.SudioniciListNaziv>
  <DomainObject.Predmet.SudioniciListAdressOIB>
    <izvorni_sadrzaj>
      <item>FRIMIR d.o.o. za trgovinu i turizam, OIB 23114039241, Deškovića Branka/bb,21400 Supetar</item>
      <item>FINANCIJSKA AGENCIJA, RC SPLIT, OIB 85821130368, Mažuranićevo šetalište 24 b,21000 Split</item>
    </izvorni_sadrzaj>
    <derivirana_varijabla naziv="DomainObject.Predmet.SudioniciListAdressOIB_1">
      <item>FRIMIR d.o.o. za trgovinu i turizam, OIB 23114039241, Deškovića Branka/bb,21400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23114039241</item>
      <item>, OIB 85821130368</item>
    </izvorni_sadrzaj>
    <derivirana_varijabla naziv="DomainObject.Predmet.SudioniciListNazivOIB_1">
      <item>, OIB 23114039241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8344E-84EF-432F-BF6C-E17E52190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547</properties:Words>
  <properties:Characters>2857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2016-06-27T12:52:00Z</dcterms:created>
  <dc:creator>Ante Kačić</dc:creator>
  <cp:lastModifiedBy>Mara Marčinko</cp:lastModifiedBy>
  <cp:lastPrinted>2016-07-04T06:45:00Z</cp:lastPrinted>
  <dcterms:modified xmlns:xsi="http://www.w3.org/2001/XMLSchema-instance" xsi:type="dcterms:W3CDTF">2016-07-04T06:48:00Z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