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debd" w14:paraId="d53debd" w:rsidRDefault="00005E6C" w:rsidP="00005E6C" w:rsidR="00005E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5E6C" w:rsidP="00005E6C" w:rsidR="00005E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5E6C" w:rsidP="00005E6C" w:rsidR="00005E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5E6C" w:rsidP="00005E6C" w:rsidR="00005E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5E6C" w:rsidP="00005E6C" w:rsidR="00005E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5E6C" w:rsidP="00005E6C" w:rsidR="00005E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05E6C" w:rsidP="00005E6C" w:rsidR="00005E6C" w:rsidRPr="005D578C">
      <w:pPr>
        <w:jc w:val="center"/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5E6C" w:rsidP="00005E6C" w:rsidR="00005E6C" w:rsidRPr="005D578C">
      <w:pPr>
        <w:rPr>
          <w:rFonts w:cs="Times New Roman" w:eastAsia="Times New Roman"/>
          <w:szCs w:val="24"/>
        </w:rPr>
      </w:pPr>
    </w:p>
    <w:p w:rsidRDefault="00005E6C" w:rsidP="00005E6C" w:rsidR="00005E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BILJANA d. o. o. Marčana, Loborika 1</w:t>
      </w:r>
      <w:r w:rsidR="002A6654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/C, OIB </w:t>
      </w:r>
      <w:r w:rsidRPr="00005E6C">
        <w:rPr>
          <w:rFonts w:cs="Times New Roman" w:eastAsia="Times New Roman"/>
          <w:szCs w:val="24"/>
        </w:rPr>
        <w:t>42981927971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5E6C">
        <w:rPr>
          <w:rFonts w:cs="Times New Roman" w:eastAsia="Times New Roman"/>
          <w:szCs w:val="24"/>
        </w:rPr>
        <w:t>040207955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C16B1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005E6C" w:rsidP="00005E6C" w:rsidR="00005E6C" w:rsidRPr="005D578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5E6C" w:rsidP="00005E6C" w:rsidR="00005E6C" w:rsidRPr="005D578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BILJANA d. o. o. Marčana, Loborika 1</w:t>
      </w:r>
      <w:r w:rsidR="002A6654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/C, OIB </w:t>
      </w:r>
      <w:r w:rsidRPr="00005E6C">
        <w:rPr>
          <w:rFonts w:cs="Times New Roman" w:eastAsia="Times New Roman"/>
          <w:szCs w:val="24"/>
        </w:rPr>
        <w:t>42981927971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5E6C">
        <w:rPr>
          <w:rFonts w:cs="Times New Roman" w:eastAsia="Times New Roman"/>
          <w:szCs w:val="24"/>
        </w:rPr>
        <w:t>040207955</w:t>
      </w:r>
      <w:r>
        <w:rPr>
          <w:rFonts w:cs="Times New Roman" w:eastAsia="Times New Roman"/>
          <w:szCs w:val="24"/>
        </w:rPr>
        <w:t>.</w:t>
      </w:r>
    </w:p>
    <w:p w:rsidRDefault="00005E6C" w:rsidP="00005E6C" w:rsidR="00005E6C" w:rsidRPr="005D578C">
      <w:pPr>
        <w:rPr>
          <w:rFonts w:cs="Times New Roman" w:eastAsia="Times New Roman"/>
          <w:szCs w:val="24"/>
        </w:rPr>
      </w:pPr>
    </w:p>
    <w:p w:rsidRDefault="00005E6C" w:rsidP="00005E6C" w:rsidR="00005E6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005E6C" w:rsidP="00005E6C" w:rsidR="00005E6C">
      <w:pPr>
        <w:rPr>
          <w:rFonts w:cs="Times New Roman" w:eastAsia="Times New Roman"/>
          <w:szCs w:val="20"/>
        </w:rPr>
      </w:pPr>
    </w:p>
    <w:p w:rsidRDefault="00005E6C" w:rsidP="00005E6C" w:rsidR="00005E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BILJANA d. o. o. Marčana, Loborika 1</w:t>
      </w:r>
      <w:r w:rsidR="002A6654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/C, OIB </w:t>
      </w:r>
      <w:r w:rsidRPr="00005E6C">
        <w:rPr>
          <w:rFonts w:cs="Times New Roman" w:eastAsia="Times New Roman"/>
          <w:szCs w:val="24"/>
        </w:rPr>
        <w:t>42981927971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5E6C">
        <w:rPr>
          <w:rFonts w:cs="Times New Roman" w:eastAsia="Times New Roman"/>
          <w:szCs w:val="24"/>
        </w:rPr>
        <w:t>040207955</w:t>
      </w:r>
      <w:r>
        <w:rPr>
          <w:rFonts w:cs="Times New Roman" w:eastAsia="Times New Roman"/>
          <w:szCs w:val="24"/>
        </w:rPr>
        <w:t>.</w:t>
      </w:r>
    </w:p>
    <w:p w:rsidRDefault="00005E6C" w:rsidP="00005E6C" w:rsidR="00005E6C">
      <w:pPr>
        <w:ind w:firstLine="709"/>
        <w:rPr>
          <w:rFonts w:cs="Times New Roman" w:eastAsia="Times New Roman"/>
          <w:szCs w:val="24"/>
        </w:rPr>
      </w:pPr>
    </w:p>
    <w:p w:rsidRDefault="00005E6C" w:rsidP="00005E6C" w:rsidR="00005E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BILJA</w:t>
      </w:r>
      <w:r w:rsidR="002A6654">
        <w:rPr>
          <w:rFonts w:cs="Times New Roman" w:eastAsia="Times New Roman"/>
          <w:szCs w:val="24"/>
        </w:rPr>
        <w:t>NA d. o. o. Marčana, Loborika 105</w:t>
      </w:r>
      <w:r>
        <w:rPr>
          <w:rFonts w:cs="Times New Roman" w:eastAsia="Times New Roman"/>
          <w:szCs w:val="24"/>
        </w:rPr>
        <w:t xml:space="preserve">/C, OIB </w:t>
      </w:r>
      <w:r w:rsidRPr="00005E6C">
        <w:rPr>
          <w:rFonts w:cs="Times New Roman" w:eastAsia="Times New Roman"/>
          <w:szCs w:val="24"/>
        </w:rPr>
        <w:t>42981927971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5E6C">
        <w:rPr>
          <w:rFonts w:cs="Times New Roman" w:eastAsia="Times New Roman"/>
          <w:szCs w:val="24"/>
        </w:rPr>
        <w:t>040207955</w:t>
      </w:r>
      <w:r>
        <w:rPr>
          <w:rFonts w:cs="Times New Roman" w:eastAsia="Times New Roman"/>
          <w:szCs w:val="24"/>
        </w:rPr>
        <w:t>.</w:t>
      </w:r>
    </w:p>
    <w:p w:rsidRDefault="00005E6C" w:rsidP="00005E6C" w:rsidR="00005E6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5E6C" w:rsidP="00005E6C" w:rsidR="00005E6C">
      <w:pPr>
        <w:ind w:firstLine="708"/>
        <w:rPr>
          <w:rFonts w:cs="Times New Roman" w:eastAsia="Times New Roman"/>
          <w:szCs w:val="24"/>
        </w:rPr>
      </w:pPr>
    </w:p>
    <w:p w:rsidRDefault="00005E6C" w:rsidP="00005E6C" w:rsidR="00005E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BILJANA d. o. o. Marčana.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05E6C" w:rsidP="00005E6C" w:rsidR="00005E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05E6C" w:rsidP="00005E6C" w:rsidR="00005E6C" w:rsidRPr="005D578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C16B1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5E6C" w:rsidP="00005E6C" w:rsidR="00005E6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05E6C" w:rsidP="00005E6C" w:rsidR="00005E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05E6C" w:rsidP="00005E6C" w:rsidR="00005E6C">
      <w:pPr>
        <w:jc w:val="left"/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jc w:val="left"/>
        <w:rPr>
          <w:rFonts w:cs="Times New Roman" w:eastAsia="Times New Roman"/>
          <w:szCs w:val="24"/>
        </w:rPr>
      </w:pPr>
    </w:p>
    <w:p w:rsidRDefault="00C16B1C" w:rsidP="00005E6C" w:rsidR="00C16B1C">
      <w:pPr>
        <w:jc w:val="left"/>
        <w:rPr>
          <w:rFonts w:cs="Times New Roman" w:eastAsia="Times New Roman"/>
          <w:szCs w:val="24"/>
        </w:rPr>
      </w:pPr>
    </w:p>
    <w:p w:rsidRDefault="00C16B1C" w:rsidP="00005E6C" w:rsidR="00C16B1C">
      <w:pPr>
        <w:jc w:val="left"/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5E6C" w:rsidP="00005E6C" w:rsidR="00005E6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05E6C" w:rsidP="00005E6C" w:rsidR="00005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05E6C" w:rsidP="00005E6C" w:rsidR="00005E6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rPr>
          <w:rFonts w:cs="Times New Roman" w:eastAsia="Times New Roman"/>
          <w:szCs w:val="24"/>
        </w:rPr>
      </w:pPr>
    </w:p>
    <w:p w:rsidRDefault="00005E6C" w:rsidP="00005E6C" w:rsidR="00005E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05E6C" w:rsidP="00005E6C" w:rsidR="00005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05E6C" w:rsidP="00005E6C" w:rsidR="00005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BILJANA d. o. o. Marčana, Loborika 1</w:t>
      </w:r>
      <w:r w:rsidR="002A6654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>/C,</w:t>
      </w:r>
    </w:p>
    <w:p w:rsidRDefault="00005E6C" w:rsidP="00005E6C" w:rsidR="00005E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05E6C" w:rsidP="00005E6C" w:rsidR="00005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05E6C" w:rsidP="00005E6C" w:rsidR="00005E6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05E6C" w:rsidP="00005E6C" w:rsidR="00005E6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05E6C" w:rsidP="00005E6C" w:rsidR="00005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05E6C" w:rsidP="00005E6C" w:rsidR="00005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05E6C" w:rsidP="00005E6C" w:rsidR="00005E6C"/>
    <w:p w:rsidRDefault="00005E6C" w:rsidP="00005E6C" w:rsidR="00005E6C"/>
    <w:p w:rsidRDefault="00005E6C" w:rsidP="00005E6C" w:rsidR="00005E6C"/>
    <w:p w:rsidRDefault="000C42D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E6C" w:rsidP="00005E6C" w:rsidR="00005E6C">
      <w:r>
        <w:separator/>
      </w:r>
    </w:p>
  </w:endnote>
  <w:endnote w:id="0" w:type="continuationSeparator">
    <w:p w:rsidRDefault="00005E6C" w:rsidP="00005E6C" w:rsidR="0000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E6C" w:rsidP="00005E6C" w:rsidR="00005E6C">
      <w:r>
        <w:separator/>
      </w:r>
    </w:p>
  </w:footnote>
  <w:footnote w:id="0" w:type="continuationSeparator">
    <w:p w:rsidRDefault="00005E6C" w:rsidP="00005E6C" w:rsidR="0000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E6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C42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E6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St-179/2016-5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E38"/>
    <w:rsid w:val="00005E6C"/>
    <w:rsid w:val="000C42D9"/>
    <w:rsid w:val="002A6654"/>
    <w:rsid w:val="004A0E38"/>
    <w:rsid w:val="0075528E"/>
    <w:rsid w:val="0079403F"/>
    <w:rsid w:val="0096432E"/>
    <w:rsid w:val="00C1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5E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5E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5E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E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5E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5E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5E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2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42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42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42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E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5E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5E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E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5E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5E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5E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2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42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42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42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BILJANA d. o. o. MARČANA</izvorni_sadrzaj>
    <derivirana_varijabla naziv="DomainObject.Predmet.ProtustrankaFormated_1">  BILJANA d. o. o. MARČANA</derivirana_varijabla>
  </DomainObject.Predmet.ProtustrankaFormated>
  <DomainObject.Predmet.ProtustrankaFormatedOIB>
    <izvorni_sadrzaj>  BILJANA d. o. o. MARČANA, OIB 42981927971</izvorni_sadrzaj>
    <derivirana_varijabla naziv="DomainObject.Predmet.ProtustrankaFormatedOIB_1">  BILJANA d. o. o. MARČANA, OIB 42981927971</derivirana_varijabla>
  </DomainObject.Predmet.ProtustrankaFormatedOIB>
  <DomainObject.Predmet.ProtustrankaFormatedWithAdress>
    <izvorni_sadrzaj> BILJANA d. o. o. MARČANA, Loborika 105/C, 52207 Marčana</izvorni_sadrzaj>
    <derivirana_varijabla naziv="DomainObject.Predmet.ProtustrankaFormatedWithAdress_1"> BILJANA d. o. o. MARČANA, Loborika 105/C, 52207 Marčana</derivirana_varijabla>
  </DomainObject.Predmet.ProtustrankaFormatedWithAdress>
  <DomainObject.Predmet.ProtustrankaFormatedWithAdressOIB>
    <izvorni_sadrzaj> BILJANA d. o. o. MARČANA, OIB 42981927971, Loborika 105/C, 52207 Marčana</izvorni_sadrzaj>
    <derivirana_varijabla naziv="DomainObject.Predmet.ProtustrankaFormatedWithAdressOIB_1"> BILJANA d. o. o. MARČANA, OIB 42981927971, Loborika 105/C, 52207 Marčana</derivirana_varijabla>
  </DomainObject.Predmet.ProtustrankaFormatedWithAdressOIB>
  <DomainObject.Predmet.ProtustrankaWithAdress>
    <izvorni_sadrzaj>BILJANA d. o. o. MARČANA Loborika 105/C, 52207 Marčana</izvorni_sadrzaj>
    <derivirana_varijabla naziv="DomainObject.Predmet.ProtustrankaWithAdress_1">BILJANA d. o. o. MARČANA Loborika 105/C, 52207 Marčana</derivirana_varijabla>
  </DomainObject.Predmet.ProtustrankaWithAdress>
  <DomainObject.Predmet.ProtustrankaWithAdressOIB>
    <izvorni_sadrzaj>BILJANA d. o. o. MARČANA, OIB 42981927971, Loborika 105/C, 52207 Marčana</izvorni_sadrzaj>
    <derivirana_varijabla naziv="DomainObject.Predmet.ProtustrankaWithAdressOIB_1">BILJANA d. o. o. MARČANA, OIB 42981927971, Loborika 105/C, 52207 Marčana</derivirana_varijabla>
  </DomainObject.Predmet.ProtustrankaWithAdressOIB>
  <DomainObject.Predmet.ProtustrankaNazivFormated>
    <izvorni_sadrzaj>BILJANA d. o. o. MARČANA</izvorni_sadrzaj>
    <derivirana_varijabla naziv="DomainObject.Predmet.ProtustrankaNazivFormated_1">BILJANA d. o. o. MARČANA</derivirana_varijabla>
  </DomainObject.Predmet.ProtustrankaNazivFormated>
  <DomainObject.Predmet.ProtustrankaNazivFormatedOIB>
    <izvorni_sadrzaj>BILJANA d. o. o. MARČANA, OIB 42981927971</izvorni_sadrzaj>
    <derivirana_varijabla naziv="DomainObject.Predmet.ProtustrankaNazivFormatedOIB_1">BILJANA d. o. o. MARČANA, OIB 42981927971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22395.99</izvorni_sadrzaj>
    <derivirana_varijabla naziv="DomainObject.Predmet.TrenutnaVrijednost_1">22395.99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BILJANA d. o. o. MARČANA</item>
    </izvorni_sadrzaj>
    <derivirana_varijabla naziv="DomainObject.Predmet.ProtuStrankaListFormated_1">
      <item>BILJANA d. o. o. MARČANA</item>
    </derivirana_varijabla>
  </DomainObject.Predmet.ProtuStrankaListFormated>
  <DomainObject.Predmet.ProtuStrankaListFormatedOIB>
    <izvorni_sadrzaj>
      <item>BILJANA d. o. o. MARČANA, OIB 42981927971</item>
    </izvorni_sadrzaj>
    <derivirana_varijabla naziv="DomainObject.Predmet.ProtuStrankaListFormatedOIB_1">
      <item>BILJANA d. o. o. MARČANA, OIB 42981927971</item>
    </derivirana_varijabla>
  </DomainObject.Predmet.ProtuStrankaListFormatedOIB>
  <DomainObject.Predmet.ProtuStrankaListFormatedWithAdress>
    <izvorni_sadrzaj>
      <item>BILJANA d. o. o. MARČANA, Loborika 105/C, 52207 Marčana</item>
    </izvorni_sadrzaj>
    <derivirana_varijabla naziv="DomainObject.Predmet.ProtuStrankaListFormatedWithAdress_1">
      <item>BILJANA d. o. o. MARČANA, Loborika 105/C, 52207 Marčana</item>
    </derivirana_varijabla>
  </DomainObject.Predmet.ProtuStrankaListFormatedWithAdress>
  <DomainObject.Predmet.ProtuStrankaListFormatedWithAdressOIB>
    <izvorni_sadrzaj>
      <item>BILJANA d. o. o. MARČANA, OIB 42981927971, Loborika 105/C, 52207 Marčana</item>
    </izvorni_sadrzaj>
    <derivirana_varijabla naziv="DomainObject.Predmet.ProtuStrankaListFormatedWithAdressOIB_1">
      <item>BILJANA d. o. o. MARČANA, OIB 42981927971, Loborika 105/C, 52207 Marčana</item>
    </derivirana_varijabla>
  </DomainObject.Predmet.ProtuStrankaListFormatedWithAdressOIB>
  <DomainObject.Predmet.ProtuStrankaListNazivFormated>
    <izvorni_sadrzaj>
      <item>BILJANA d. o. o. MARČANA</item>
    </izvorni_sadrzaj>
    <derivirana_varijabla naziv="DomainObject.Predmet.ProtuStrankaListNazivFormated_1">
      <item>BILJANA d. o. o. MARČANA</item>
    </derivirana_varijabla>
  </DomainObject.Predmet.ProtuStrankaListNazivFormated>
  <DomainObject.Predmet.ProtuStrankaListNazivFormatedOIB>
    <izvorni_sadrzaj>
      <item>BILJANA d. o. o. MARČANA, OIB 42981927971</item>
    </izvorni_sadrzaj>
    <derivirana_varijabla naziv="DomainObject.Predmet.ProtuStrankaListNazivFormatedOIB_1">
      <item>BILJANA d. o. o. MARČANA, OIB 42981927971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BILJANA d. o. o. MARČANA</izvorni_sadrzaj>
    <derivirana_varijabla naziv="DomainObject.Predmet.ProtustrankaIDrugi_1">BILJANA d. o. o. MARČANA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BILJANA d. o. o. MARČANA, OIB 42981927971, Loborika 105/C, 52207 Marčana</izvorni_sadrzaj>
    <derivirana_varijabla naziv="DomainObject.Predmet.ProtustrankaIDrugiAdressOIB_1">BILJANA d. o. o. MARČANA, OIB 42981927971, Loborika 105/C,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BILJANA d. o. o. MARČANA</item>
    </izvorni_sadrzaj>
    <derivirana_varijabla naziv="DomainObject.Predmet.SudioniciListNaziv_1">
      <item>FINANCIJSKA AGENCIJA, RC RIJEKA, PODRUŽNICA PULA, PULA</item>
      <item>BILJANA d. o. o. MARČANA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BILJANA d. o. o. MARČANA, OIB 42981927971, Loborika 105/C,52207 Marčana</item>
    </izvorni_sadrzaj>
    <derivirana_varijabla naziv="DomainObject.Predmet.SudioniciListAdressOIB_1">
      <item>FINANCIJSKA AGENCIJA, RC RIJEKA, PODRUŽNICA PULA, PULA, OIB 85821130368, Ulica grada Vukovara 70,10000 Zagreb</item>
      <item>BILJANA d. o. o. MARČANA, OIB 42981927971, Loborika 105/C,52207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42981927971</item>
    </izvorni_sadrzaj>
    <derivirana_varijabla naziv="DomainObject.Predmet.SudioniciListNazivOIB_1">
      <item>, OIB 85821130368</item>
      <item>, OIB 42981927971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2968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2016-04-14T07:20:00Z</dcterms:created>
  <dc:creator>Mihaela Kaligari</dc:creator>
  <cp:lastModifiedBy>Sanja Lakošeljac</cp:lastModifiedBy>
  <cp:lastPrinted>2016-04-14T07:20:00Z</cp:lastPrinted>
  <dcterms:modified xmlns:xsi="http://www.w3.org/2001/XMLSchema-instance" xsi:type="dcterms:W3CDTF">2016-04-14T07:20:00Z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