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8c21" w14:paraId="09d8c21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067CDD">
        <w:t>802</w:t>
      </w:r>
      <w:r w:rsidR="001A2481" w:rsidRPr="000351DA">
        <w:t>/1</w:t>
      </w:r>
      <w:r w:rsidR="0068218C">
        <w:t>6</w:t>
      </w:r>
      <w:r w:rsidR="0024291D">
        <w:t>-</w:t>
      </w:r>
      <w:r w:rsidR="00A03AED">
        <w:t>2</w:t>
      </w:r>
      <w:r w:rsidR="00067CDD">
        <w:t>2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067CD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067CDD">
        <w:t>POLJOPRIVREDNA ZADRUGA BRANITELJ - GRADITELJ</w:t>
      </w:r>
      <w:r w:rsidR="007B5E6E">
        <w:t xml:space="preserve">, </w:t>
      </w:r>
      <w:r w:rsidR="00067CDD">
        <w:t>Zemunik Donji, Zemunik Donji 4A</w:t>
      </w:r>
      <w:r w:rsidR="009838F8">
        <w:t xml:space="preserve">, OIB: </w:t>
      </w:r>
      <w:r w:rsidR="00067CDD">
        <w:t>53980156546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067CDD">
        <w:t>POLJOPRIVREDNA ZADRUGA BRANITELJ - GRADITELJ, Zemunik Donji, Zemunik Donji 4A, OIB: 53980156546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067CDD">
        <w:t>Zadar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67CDD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0E8"/>
    <w:rsid w:val="003D7E4F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02B62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0EE2"/>
    <w:rsid w:val="005D111F"/>
    <w:rsid w:val="005D151D"/>
    <w:rsid w:val="005D48CE"/>
    <w:rsid w:val="005E4FBE"/>
    <w:rsid w:val="005E7374"/>
    <w:rsid w:val="005F30C7"/>
    <w:rsid w:val="00624BD6"/>
    <w:rsid w:val="006257EA"/>
    <w:rsid w:val="006329E4"/>
    <w:rsid w:val="00636C74"/>
    <w:rsid w:val="00660C80"/>
    <w:rsid w:val="00667D63"/>
    <w:rsid w:val="00670CB1"/>
    <w:rsid w:val="00680933"/>
    <w:rsid w:val="0068218C"/>
    <w:rsid w:val="006B350E"/>
    <w:rsid w:val="006B4A63"/>
    <w:rsid w:val="006C016A"/>
    <w:rsid w:val="006E110D"/>
    <w:rsid w:val="006E3257"/>
    <w:rsid w:val="00706BC2"/>
    <w:rsid w:val="007126A6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C23"/>
    <w:rsid w:val="008B7EBA"/>
    <w:rsid w:val="008E175C"/>
    <w:rsid w:val="008E37BF"/>
    <w:rsid w:val="008F1162"/>
    <w:rsid w:val="009235C3"/>
    <w:rsid w:val="00943A9F"/>
    <w:rsid w:val="00943D2A"/>
    <w:rsid w:val="0095679C"/>
    <w:rsid w:val="0096063F"/>
    <w:rsid w:val="00972609"/>
    <w:rsid w:val="00972DB2"/>
    <w:rsid w:val="00974B89"/>
    <w:rsid w:val="0097784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3AED"/>
    <w:rsid w:val="00A066D0"/>
    <w:rsid w:val="00A071B8"/>
    <w:rsid w:val="00A1086F"/>
    <w:rsid w:val="00A2201A"/>
    <w:rsid w:val="00A241EB"/>
    <w:rsid w:val="00A655C4"/>
    <w:rsid w:val="00A74F16"/>
    <w:rsid w:val="00AB41AB"/>
    <w:rsid w:val="00AB7880"/>
    <w:rsid w:val="00AC26FF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6984"/>
    <w:rsid w:val="00BE7525"/>
    <w:rsid w:val="00BF1427"/>
    <w:rsid w:val="00BF3DDD"/>
    <w:rsid w:val="00C25BFB"/>
    <w:rsid w:val="00C35584"/>
    <w:rsid w:val="00C44B8E"/>
    <w:rsid w:val="00C95D80"/>
    <w:rsid w:val="00CA5880"/>
    <w:rsid w:val="00CC46BF"/>
    <w:rsid w:val="00CF2892"/>
    <w:rsid w:val="00CF76EE"/>
    <w:rsid w:val="00D1387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1480D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30FB"/>
    <w:rsid w:val="00FA652A"/>
    <w:rsid w:val="00FC0857"/>
    <w:rsid w:val="00FC097D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9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97D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97D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97D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9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97D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97D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97D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BRANITELJ - GRADITELJ</izvorni_sadrzaj>
    <derivirana_varijabla naziv="DomainObject.Predmet.ProtustrankaFormated_1">  POLJOPRIVREDNA ZADRUGA BRANITELJ - GRADITELJ</derivirana_varijabla>
  </DomainObject.Predmet.ProtustrankaFormated>
  <DomainObject.Predmet.ProtustrankaFormatedOIB>
    <izvorni_sadrzaj>  POLJOPRIVREDNA ZADRUGA BRANITELJ - GRADITELJ, OIB 53980156546</izvorni_sadrzaj>
    <derivirana_varijabla naziv="DomainObject.Predmet.ProtustrankaFormatedOIB_1">  POLJOPRIVREDNA ZADRUGA BRANITELJ - GRADITELJ, OIB 53980156546</derivirana_varijabla>
  </DomainObject.Predmet.ProtustrankaFormatedOIB>
  <DomainObject.Predmet.ProtustrankaFormatedWithAdress>
    <izvorni_sadrzaj> POLJOPRIVREDNA ZADRUGA BRANITELJ - GRADITELJ, Donji Zemunik 4A , 23222 Zemunik Donji</izvorni_sadrzaj>
    <derivirana_varijabla naziv="DomainObject.Predmet.ProtustrankaFormatedWithAdress_1"> POLJOPRIVREDNA ZADRUGA BRANITELJ - GRADITELJ, Donji Zemunik 4A , 23222 Zemunik Donji</derivirana_varijabla>
  </DomainObject.Predmet.ProtustrankaFormatedWithAdress>
  <DomainObject.Predmet.ProtustrankaFormatedWithAdressOIB>
    <izvorni_sadrzaj> POLJOPRIVREDNA ZADRUGA BRANITELJ - GRADITELJ, OIB 53980156546, Donji Zemunik 4A , 23222 Zemunik Donji</izvorni_sadrzaj>
    <derivirana_varijabla naziv="DomainObject.Predmet.ProtustrankaFormatedWithAdressOIB_1"> POLJOPRIVREDNA ZADRUGA BRANITELJ - GRADITELJ, OIB 53980156546, Donji Zemunik 4A , 23222 Zemunik Donji</derivirana_varijabla>
  </DomainObject.Predmet.ProtustrankaFormatedWithAdressOIB>
  <DomainObject.Predmet.ProtustrankaWithAdress>
    <izvorni_sadrzaj>POLJOPRIVREDNA ZADRUGA BRANITELJ - GRADITELJ Donji Zemunik 4A , 23222 Zemunik Donji</izvorni_sadrzaj>
    <derivirana_varijabla naziv="DomainObject.Predmet.ProtustrankaWithAdress_1">POLJOPRIVREDNA ZADRUGA BRANITELJ - GRADITELJ Donji Zemunik 4A , 23222 Zemunik Donji</derivirana_varijabla>
  </DomainObject.Predmet.ProtustrankaWithAdress>
  <DomainObject.Predmet.ProtustrankaWithAdressOIB>
    <izvorni_sadrzaj>POLJOPRIVREDNA ZADRUGA BRANITELJ - GRADITELJ, OIB 53980156546, Donji Zemunik 4A , 23222 Zemunik Donji</izvorni_sadrzaj>
    <derivirana_varijabla naziv="DomainObject.Predmet.ProtustrankaWithAdressOIB_1">POLJOPRIVREDNA ZADRUGA BRANITELJ - GRADITELJ, OIB 53980156546, Donji Zemunik 4A , 23222 Zemunik Donji</derivirana_varijabla>
  </DomainObject.Predmet.ProtustrankaWithAdressOIB>
  <DomainObject.Predmet.ProtustrankaNazivFormated>
    <izvorni_sadrzaj>POLJOPRIVREDNA ZADRUGA BRANITELJ - GRADITELJ</izvorni_sadrzaj>
    <derivirana_varijabla naziv="DomainObject.Predmet.ProtustrankaNazivFormated_1">POLJOPRIVREDNA ZADRUGA BRANITELJ - GRADITELJ</derivirana_varijabla>
  </DomainObject.Predmet.ProtustrankaNazivFormated>
  <DomainObject.Predmet.ProtustrankaNazivFormatedOIB>
    <izvorni_sadrzaj>POLJOPRIVREDNA ZADRUGA BRANITELJ - GRADITELJ, OIB 53980156546</izvorni_sadrzaj>
    <derivirana_varijabla naziv="DomainObject.Predmet.ProtustrankaNazivFormatedOIB_1">POLJOPRIVREDNA ZADRUGA BRANITELJ - GRADITELJ, OIB 53980156546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BRANITELJ - GRADITELJ</item>
    </izvorni_sadrzaj>
    <derivirana_varijabla naziv="DomainObject.Predmet.ProtuStrankaListFormated_1">
      <item>POLJOPRIVREDNA ZADRUGA BRANITELJ - GRADITELJ</item>
    </derivirana_varijabla>
  </DomainObject.Predmet.ProtuStrankaListFormated>
  <DomainObject.Predmet.ProtuStrankaListFormatedOIB>
    <izvorni_sadrzaj>
      <item>POLJOPRIVREDNA ZADRUGA BRANITELJ - GRADITELJ, OIB 53980156546</item>
    </izvorni_sadrzaj>
    <derivirana_varijabla naziv="DomainObject.Predmet.ProtuStrankaListFormatedOIB_1">
      <item>POLJOPRIVREDNA ZADRUGA BRANITELJ - GRADITELJ, OIB 53980156546</item>
    </derivirana_varijabla>
  </DomainObject.Predmet.ProtuStrankaListFormatedOIB>
  <DomainObject.Predmet.ProtuStrankaListFormatedWithAdress>
    <izvorni_sadrzaj>
      <item>POLJOPRIVREDNA ZADRUGA BRANITELJ - GRADITELJ, Donji Zemunik 4A , 23222 Zemunik Donji</item>
    </izvorni_sadrzaj>
    <derivirana_varijabla naziv="DomainObject.Predmet.ProtuStrankaListFormatedWithAdress_1">
      <item>POLJOPRIVREDNA ZADRUGA BRANITELJ - GRADITELJ, Donji Zemunik 4A , 23222 Zemunik Donji</item>
    </derivirana_varijabla>
  </DomainObject.Predmet.ProtuStrankaListFormatedWithAdress>
  <DomainObject.Predmet.ProtuStrankaListFormatedWithAdressOIB>
    <izvorni_sadrzaj>
      <item>POLJOPRIVREDNA ZADRUGA BRANITELJ - GRADITELJ, OIB 53980156546, Donji Zemunik 4A , 23222 Zemunik Donji</item>
    </izvorni_sadrzaj>
    <derivirana_varijabla naziv="DomainObject.Predmet.ProtuStrankaListFormatedWithAdressOIB_1">
      <item>POLJOPRIVREDNA ZADRUGA BRANITELJ - GRADITELJ, OIB 53980156546, Donji Zemunik 4A , 23222 Zemunik Donji</item>
    </derivirana_varijabla>
  </DomainObject.Predmet.ProtuStrankaListFormatedWithAdressOIB>
  <DomainObject.Predmet.ProtuStrankaListNazivFormated>
    <izvorni_sadrzaj>
      <item>POLJOPRIVREDNA ZADRUGA BRANITELJ - GRADITELJ</item>
    </izvorni_sadrzaj>
    <derivirana_varijabla naziv="DomainObject.Predmet.ProtuStrankaListNazivFormated_1">
      <item>POLJOPRIVREDNA ZADRUGA BRANITELJ - GRADITELJ</item>
    </derivirana_varijabla>
  </DomainObject.Predmet.ProtuStrankaListNazivFormated>
  <DomainObject.Predmet.ProtuStrankaListNazivFormatedOIB>
    <izvorni_sadrzaj>
      <item>POLJOPRIVREDNA ZADRUGA BRANITELJ - GRADITELJ, OIB 53980156546</item>
    </izvorni_sadrzaj>
    <derivirana_varijabla naziv="DomainObject.Predmet.ProtuStrankaListNazivFormatedOIB_1">
      <item>POLJOPRIVREDNA ZADRUGA BRANITELJ - GRADITELJ, OIB 53980156546</item>
    </derivirana_varijabla>
  </DomainObject.Predmet.ProtuStrankaListNazivFormatedOIB>
  <DomainObject.Predmet.OstaliListFormated>
    <izvorni_sadrzaj>
      <item>Ivan Modrić</item>
    </izvorni_sadrzaj>
    <derivirana_varijabla naziv="DomainObject.Predmet.OstaliListFormated_1">
      <item>Ivan Modrić</item>
    </derivirana_varijabla>
  </DomainObject.Predmet.OstaliListFormated>
  <DomainObject.Predmet.OstaliListFormatedOIB>
    <izvorni_sadrzaj>
      <item>Ivan Modrić, OIB 28323017062</item>
    </izvorni_sadrzaj>
    <derivirana_varijabla naziv="DomainObject.Predmet.OstaliListFormatedOIB_1">
      <item>Ivan Modrić, OIB 28323017062</item>
    </derivirana_varijabla>
  </DomainObject.Predmet.OstaliListFormatedOIB>
  <DomainObject.Predmet.OstaliListFormatedWithAdress>
    <izvorni_sadrzaj>
      <item>Ivan Modrić, Vukovarska Ulica 1 D, 23000 Zadar</item>
    </izvorni_sadrzaj>
    <derivirana_varijabla naziv="DomainObject.Predmet.OstaliListFormatedWithAdress_1">
      <item>Ivan Modrić, Vukovarska Ulica 1 D, 23000 Zadar</item>
    </derivirana_varijabla>
  </DomainObject.Predmet.OstaliListFormatedWithAdress>
  <DomainObject.Predmet.OstaliListFormatedWithAdressOIB>
    <izvorni_sadrzaj>
      <item>Ivan Modrić, OIB 28323017062, Vukovarska Ulica 1 D, 23000 Zadar</item>
    </izvorni_sadrzaj>
    <derivirana_varijabla naziv="DomainObject.Predmet.OstaliListFormatedWithAdressOIB_1">
      <item>Ivan Modrić, OIB 28323017062, Vukovarska Ulica 1 D, 23000 Zadar</item>
    </derivirana_varijabla>
  </DomainObject.Predmet.OstaliListFormatedWithAdressOIB>
  <DomainObject.Predmet.OstaliListNazivFormated>
    <izvorni_sadrzaj>
      <item>Ivan Modrić</item>
    </izvorni_sadrzaj>
    <derivirana_varijabla naziv="DomainObject.Predmet.OstaliListNazivFormated_1">
      <item>Ivan Modrić</item>
    </derivirana_varijabla>
  </DomainObject.Predmet.OstaliListNazivFormated>
  <DomainObject.Predmet.OstaliListNazivFormatedOIB>
    <izvorni_sadrzaj>
      <item>Ivan Modrić, OIB 28323017062</item>
    </izvorni_sadrzaj>
    <derivirana_varijabla naziv="DomainObject.Predmet.OstaliListNazivFormatedOIB_1">
      <item>Ivan Modrić, OIB 28323017062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BRANITELJ - GRADITELJ</izvorni_sadrzaj>
    <derivirana_varijabla naziv="DomainObject.Predmet.ProtustrankaIDrugi_1">POLJOPRIVREDNA ZADRUGA BRANITELJ - GRADITELJ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BRANITELJ - GRADITELJ, OIB 53980156546, Donji Zemunik 4A , 23222 Zemunik Donji</izvorni_sadrzaj>
    <derivirana_varijabla naziv="DomainObject.Predmet.ProtustrankaIDrugiAdressOIB_1">POLJOPRIVREDNA ZADRUGA BRANITELJ - GRADITELJ, OIB 53980156546, Donji Zemunik 4A 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BRANITELJ - GRADITELJ</item>
      <item>FINA</item>
      <item>Ivan Modrić</item>
    </izvorni_sadrzaj>
    <derivirana_varijabla naziv="DomainObject.Predmet.SudioniciListNaziv_1">
      <item>POLJOPRIVREDNA ZADRUGA BRANITELJ - GRADITELJ</item>
      <item>FINA</item>
      <item>Ivan Modrić</item>
    </derivirana_varijabla>
  </DomainObject.Predmet.SudioniciListNaziv>
  <DomainObject.Predmet.SudioniciListAdressOIB>
    <izvorni_sadrzaj>
      <item>POLJOPRIVREDNA ZADRUGA BRANITELJ - GRADITELJ, OIB 53980156546, Donji Zemunik 4A ,23222 Zemunik Donji</item>
      <item>FINA, OIB 85821130368</item>
      <item>Ivan Modrić, OIB 28323017062, Vukovarska Ulica 1 D,23000 Zadar</item>
    </izvorni_sadrzaj>
    <derivirana_varijabla naziv="DomainObject.Predmet.SudioniciListAdressOIB_1">
      <item>POLJOPRIVREDNA ZADRUGA BRANITELJ - GRADITELJ, OIB 53980156546, Donji Zemunik 4A ,23222 Zemunik Donji</item>
      <item>FINA, OIB 85821130368</item>
      <item>Ivan Modrić, OIB 28323017062, Vukovarska Ulica 1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53980156546</item>
      <item>, OIB 85821130368</item>
      <item>, OIB 28323017062</item>
    </izvorni_sadrzaj>
    <derivirana_varijabla naziv="DomainObject.Predmet.SudioniciListNazivOIB_1">
      <item>, OIB 53980156546</item>
      <item>, OIB 85821130368</item>
      <item>, OIB 28323017062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96</properties:Words>
  <properties:Characters>569</properties:Characters>
  <properties:Lines>38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2017-06-07T10:55:00Z</dcterms:created>
  <dc:creator>Administrator</dc:creator>
  <cp:lastModifiedBy>Nena Mužanović</cp:lastModifiedBy>
  <cp:lastPrinted>2017-06-07T10:52:00Z</cp:lastPrinted>
  <dcterms:modified xmlns:xsi="http://www.w3.org/2001/XMLSchema-instance" xsi:type="dcterms:W3CDTF">2017-06-07T10:59:00Z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