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69be" w14:paraId="82e69be" w:rsidRDefault="00AE1C7C" w:rsidP="002654D3" w:rsidR="002654D3" w:rsidRPr="00F74D69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1.St-1</w:t>
      </w:r>
      <w:r w:rsidR="00F6732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328</w:t>
      </w:r>
      <w:r w:rsidR="002654D3"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/201</w:t>
      </w:r>
      <w:r w:rsidR="00403D5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</w:p>
    <w:p w:rsidRDefault="002654D3" w:rsidP="002654D3" w:rsidR="002654D3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654D3" w:rsidP="002654D3" w:rsidR="002654D3" w:rsidRPr="00F74D69">
      <w:pPr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2654D3" w:rsidP="002654D3" w:rsidR="002654D3" w:rsidRPr="00F74D6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2654D3" w:rsidP="002654D3" w:rsidR="002654D3" w:rsidRPr="00F74D6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 xml:space="preserve">Sukoišanska 6, Split </w:t>
      </w:r>
    </w:p>
    <w:p w:rsidRDefault="002654D3" w:rsidP="002654D3" w:rsidR="002654D3" w:rsidRPr="00F74D69">
      <w:pPr>
        <w:pStyle w:val="Bezproreda"/>
        <w:spacing w:after="240" w:before="24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>R E P U B L I K A   H R V A T S KA</w:t>
      </w:r>
    </w:p>
    <w:p w:rsidRDefault="002654D3" w:rsidP="002654D3" w:rsidR="002654D3" w:rsidRPr="00F74D69">
      <w:pPr>
        <w:pStyle w:val="Bezproreda"/>
        <w:spacing w:after="300" w:before="30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2654D3" w:rsidP="000D2F4D" w:rsidR="002654D3" w:rsidRPr="002654D3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sucu tog suda Velimiru Vuković, kao stečajnom sucu, u stečajnom postupku povodom prijedloga predlagatelja</w:t>
      </w:r>
      <w:r w:rsidR="00163B3F">
        <w:rPr>
          <w:lang w:val="hr-HR"/>
        </w:rPr>
        <w:t xml:space="preserve"> FINE – Regionalni centar Split</w:t>
      </w:r>
      <w:r>
        <w:rPr>
          <w:lang w:val="hr-HR"/>
        </w:rPr>
        <w:t>,</w:t>
      </w:r>
      <w:r w:rsidR="00163B3F">
        <w:rPr>
          <w:lang w:val="hr-HR"/>
        </w:rPr>
        <w:t xml:space="preserve"> OIB: </w:t>
      </w:r>
      <w:r w:rsidR="00163B3F" w:rsidRPr="00163B3F">
        <w:rPr>
          <w:lang w:val="hr-HR"/>
        </w:rPr>
        <w:t>85821130368</w:t>
      </w:r>
      <w:r w:rsidR="00163B3F">
        <w:rPr>
          <w:lang w:val="hr-HR"/>
        </w:rPr>
        <w:t xml:space="preserve">, Split, Mažuranićevo štelište 24.b., </w:t>
      </w:r>
      <w:r>
        <w:rPr>
          <w:lang w:val="hr-HR"/>
        </w:rPr>
        <w:t>za otvaranje stečajnog postupka nad dužnikom</w:t>
      </w:r>
      <w:r w:rsidR="00F67327">
        <w:rPr>
          <w:lang w:val="hr-HR"/>
        </w:rPr>
        <w:t xml:space="preserve"> ŽEPČE d.o.o.Split</w:t>
      </w:r>
      <w:r w:rsidR="00CC7283">
        <w:rPr>
          <w:lang w:val="hr-HR"/>
        </w:rPr>
        <w:t xml:space="preserve"> </w:t>
      </w:r>
      <w:r>
        <w:rPr>
          <w:lang w:val="hr-HR"/>
        </w:rPr>
        <w:t xml:space="preserve">, </w:t>
      </w:r>
      <w:r w:rsidR="00F67327">
        <w:rPr>
          <w:lang w:val="hr-HR"/>
        </w:rPr>
        <w:t xml:space="preserve">Kopilica 47 B, OIB: 59976304574, </w:t>
      </w:r>
      <w:r>
        <w:rPr>
          <w:lang w:val="hr-HR"/>
        </w:rPr>
        <w:t xml:space="preserve">dana </w:t>
      </w:r>
      <w:r w:rsidR="00F67327">
        <w:rPr>
          <w:lang w:val="hr-HR"/>
        </w:rPr>
        <w:t>11</w:t>
      </w:r>
      <w:r w:rsidR="00163B3F">
        <w:rPr>
          <w:lang w:val="hr-HR"/>
        </w:rPr>
        <w:t>.siječnja 2018.</w:t>
      </w:r>
      <w:r>
        <w:rPr>
          <w:lang w:val="hr-HR"/>
        </w:rPr>
        <w:t xml:space="preserve"> godine</w:t>
      </w:r>
    </w:p>
    <w:p w:rsidRDefault="002654D3" w:rsidP="002654D3" w:rsidR="002654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</w:t>
      </w:r>
      <w:r w:rsidR="000D2F4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2654D3" w:rsidP="002654D3" w:rsidR="002654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54D3" w:rsidP="002654D3" w:rsidR="002654D3" w:rsidRPr="00F673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</w:t>
      </w:r>
      <w:r w:rsidR="00432A80">
        <w:rPr>
          <w:rFonts w:cs="Times New Roman" w:hAnsi="Times New Roman" w:ascii="Times New Roman"/>
          <w:sz w:val="24"/>
          <w:szCs w:val="24"/>
        </w:rPr>
        <w:t xml:space="preserve">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67327" w:rsidRPr="00F67327">
        <w:rPr>
          <w:rFonts w:cs="Times New Roman" w:hAnsi="Times New Roman" w:ascii="Times New Roman"/>
          <w:sz w:val="24"/>
          <w:szCs w:val="24"/>
        </w:rPr>
        <w:t>ŽEPČE d.o.o</w:t>
      </w:r>
      <w:r w:rsidR="00F67327">
        <w:rPr>
          <w:rFonts w:cs="Times New Roman" w:hAnsi="Times New Roman" w:ascii="Times New Roman"/>
          <w:sz w:val="24"/>
          <w:szCs w:val="24"/>
        </w:rPr>
        <w:t>.</w:t>
      </w:r>
      <w:r w:rsidR="00F67327" w:rsidRPr="00F67327">
        <w:rPr>
          <w:rFonts w:cs="Times New Roman" w:hAnsi="Times New Roman" w:ascii="Times New Roman"/>
          <w:sz w:val="24"/>
          <w:szCs w:val="24"/>
        </w:rPr>
        <w:t xml:space="preserve"> Split , Kopilica 47 B, OIB: 59976304574</w:t>
      </w:r>
      <w:r w:rsidR="00F67327">
        <w:rPr>
          <w:rFonts w:cs="Times New Roman" w:hAnsi="Times New Roman" w:ascii="Times New Roman"/>
          <w:sz w:val="24"/>
          <w:szCs w:val="24"/>
        </w:rPr>
        <w:t>.</w:t>
      </w:r>
    </w:p>
    <w:p w:rsidRDefault="002654D3" w:rsidP="00AE1C7C" w:rsidR="002654D3" w:rsidRPr="00AE1C7C">
      <w:pPr>
        <w:spacing w:befor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II. Za st</w:t>
      </w:r>
      <w:r w:rsidR="00AE1C7C">
        <w:rPr>
          <w:rFonts w:cs="Times New Roman" w:hAnsi="Times New Roman" w:ascii="Times New Roman"/>
          <w:sz w:val="24"/>
          <w:szCs w:val="24"/>
        </w:rPr>
        <w:t>ečajnog upravitelja imenuje se</w:t>
      </w:r>
      <w:r w:rsidR="00F67327">
        <w:rPr>
          <w:rFonts w:cs="Times New Roman" w:hAnsi="Times New Roman" w:ascii="Times New Roman"/>
          <w:sz w:val="24"/>
          <w:szCs w:val="24"/>
        </w:rPr>
        <w:t xml:space="preserve"> mr.sc.</w:t>
      </w:r>
      <w:r w:rsidR="00AE1C7C">
        <w:rPr>
          <w:rFonts w:cs="Times New Roman" w:hAnsi="Times New Roman" w:ascii="Times New Roman"/>
          <w:sz w:val="24"/>
          <w:szCs w:val="24"/>
        </w:rPr>
        <w:t xml:space="preserve"> </w:t>
      </w:r>
      <w:r w:rsidR="00F67327">
        <w:rPr>
          <w:rFonts w:cs="Times New Roman" w:hAnsi="Times New Roman" w:ascii="Times New Roman"/>
          <w:sz w:val="24"/>
          <w:szCs w:val="24"/>
        </w:rPr>
        <w:t>Jozo Jelavić, Pavla Hatza 9., Zagreb, OIB:  79433837132.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Stečajni postupak je otvoren dana</w:t>
      </w:r>
      <w:r w:rsidR="00F67327">
        <w:rPr>
          <w:rFonts w:cs="Times New Roman" w:hAnsi="Times New Roman" w:ascii="Times New Roman"/>
          <w:sz w:val="24"/>
          <w:szCs w:val="24"/>
        </w:rPr>
        <w:t>11</w:t>
      </w:r>
      <w:r w:rsidR="00F0759D">
        <w:rPr>
          <w:rFonts w:cs="Times New Roman" w:hAnsi="Times New Roman" w:ascii="Times New Roman"/>
          <w:sz w:val="24"/>
          <w:szCs w:val="24"/>
        </w:rPr>
        <w:t xml:space="preserve">.siječnja 2018. </w:t>
      </w:r>
      <w:r>
        <w:rPr>
          <w:rFonts w:cs="Times New Roman" w:hAnsi="Times New Roman" w:ascii="Times New Roman"/>
          <w:sz w:val="24"/>
          <w:szCs w:val="24"/>
        </w:rPr>
        <w:t xml:space="preserve">godine u </w:t>
      </w:r>
      <w:r w:rsidR="00F67327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:</w:t>
      </w:r>
      <w:r w:rsidR="00F67327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0 sati kada je ovo rješenje o otvaranju stečajnog postupka objavljeno na mrežnoj stranici e-Oglasna ploča sudova. 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5045-3566-1</w:t>
      </w:r>
      <w:r w:rsidR="00AE6BD0">
        <w:rPr>
          <w:rFonts w:cs="Times New Roman" w:hAnsi="Times New Roman" w:ascii="Times New Roman"/>
          <w:sz w:val="24"/>
          <w:szCs w:val="24"/>
        </w:rPr>
        <w:t>080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AE6B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, opis plaćanja 1.St-</w:t>
      </w:r>
      <w:r w:rsidR="00F67327">
        <w:rPr>
          <w:rFonts w:cs="Times New Roman" w:hAnsi="Times New Roman" w:ascii="Times New Roman"/>
          <w:sz w:val="24"/>
          <w:szCs w:val="24"/>
        </w:rPr>
        <w:t>1328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F67327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654D3" w:rsidP="00AE1C7C" w:rsidR="00AE1C7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AE6BD0">
        <w:rPr>
          <w:rFonts w:cs="Times New Roman" w:hAnsi="Times New Roman" w:ascii="Times New Roman"/>
          <w:sz w:val="24"/>
          <w:szCs w:val="24"/>
        </w:rPr>
        <w:t>1080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AE6B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, opis plaćanja 1.St-1</w:t>
      </w:r>
      <w:r w:rsidR="00F67327">
        <w:rPr>
          <w:rFonts w:cs="Times New Roman" w:hAnsi="Times New Roman" w:ascii="Times New Roman"/>
          <w:sz w:val="24"/>
          <w:szCs w:val="24"/>
        </w:rPr>
        <w:t>328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F67327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E1C7C" w:rsidP="002654D3" w:rsidR="00AE1C7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E1C7C">
        <w:rPr>
          <w:rFonts w:cs="Times New Roman" w:hAnsi="Times New Roman" w:ascii="Times New Roman"/>
          <w:sz w:val="24"/>
          <w:szCs w:val="24"/>
        </w:rPr>
        <w:t>VI. Pozivaju se razlučni vjerovnici da u roku od 60 dana od objave ovog rješenja obavijeste stečajnog upravitelja o svom razlučnom pravu, pravnoj osnovi razlučnog prava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1C7C" w:rsidP="002654D3" w:rsidR="00AE1C7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163B3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1.</w:t>
      </w:r>
      <w:r w:rsidRPr="00AE1C7C">
        <w:rPr>
          <w:rFonts w:cs="Times New Roman" w:hAnsi="Times New Roman" w:ascii="Times New Roman"/>
          <w:b/>
          <w:sz w:val="24"/>
          <w:szCs w:val="24"/>
        </w:rPr>
        <w:t>St-1</w:t>
      </w:r>
      <w:r w:rsidR="00F67327">
        <w:rPr>
          <w:rFonts w:cs="Times New Roman" w:hAnsi="Times New Roman" w:ascii="Times New Roman"/>
          <w:b/>
          <w:sz w:val="24"/>
          <w:szCs w:val="24"/>
        </w:rPr>
        <w:t>328</w:t>
      </w:r>
      <w:r w:rsidR="00F0759D">
        <w:rPr>
          <w:rFonts w:cs="Times New Roman" w:hAnsi="Times New Roman" w:ascii="Times New Roman"/>
          <w:b/>
          <w:sz w:val="24"/>
          <w:szCs w:val="24"/>
        </w:rPr>
        <w:t>/201</w:t>
      </w:r>
      <w:r w:rsidR="00F67327">
        <w:rPr>
          <w:rFonts w:cs="Times New Roman" w:hAnsi="Times New Roman" w:ascii="Times New Roman"/>
          <w:b/>
          <w:sz w:val="24"/>
          <w:szCs w:val="24"/>
        </w:rPr>
        <w:t>6</w:t>
      </w:r>
    </w:p>
    <w:p w:rsidRDefault="002654D3" w:rsidP="00AE1C7C" w:rsidR="002654D3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</w:t>
      </w:r>
      <w:r w:rsidR="00AE6BD0">
        <w:rPr>
          <w:rFonts w:cs="Times New Roman" w:hAnsi="Times New Roman" w:ascii="Times New Roman"/>
          <w:sz w:val="24"/>
          <w:szCs w:val="24"/>
        </w:rPr>
        <w:t>080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AE6B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, opis plaćanja 1.St-</w:t>
      </w:r>
      <w:r w:rsidR="00CC7283">
        <w:rPr>
          <w:rFonts w:cs="Times New Roman" w:hAnsi="Times New Roman" w:ascii="Times New Roman"/>
          <w:sz w:val="24"/>
          <w:szCs w:val="24"/>
        </w:rPr>
        <w:t>1328</w:t>
      </w:r>
      <w:r w:rsidR="00F0759D">
        <w:rPr>
          <w:rFonts w:cs="Times New Roman" w:hAnsi="Times New Roman" w:ascii="Times New Roman"/>
          <w:sz w:val="24"/>
          <w:szCs w:val="24"/>
        </w:rPr>
        <w:t>/201</w:t>
      </w:r>
      <w:r w:rsidR="00CC7283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VII. Pozivaju se dužnici stečajnog dužnika svoje obveze bez odgode ispunjavati upravitelju stečajne mase za stečajnog dužnika. </w:t>
      </w:r>
    </w:p>
    <w:p w:rsidRDefault="002654D3" w:rsidP="002654D3" w:rsidR="002654D3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VIII. Ispitno ročište na kojem će se ispitivati prijavljene tražbine određuje se za dan </w:t>
      </w:r>
      <w:r w:rsidR="00F67327" w:rsidRPr="00F67327">
        <w:rPr>
          <w:rFonts w:cs="Times New Roman" w:hAnsi="Times New Roman" w:ascii="Times New Roman"/>
          <w:b/>
          <w:sz w:val="24"/>
          <w:szCs w:val="24"/>
        </w:rPr>
        <w:t>23</w:t>
      </w:r>
      <w:r w:rsidRPr="00AE1C7C">
        <w:rPr>
          <w:rFonts w:cs="Times New Roman" w:hAnsi="Times New Roman" w:ascii="Times New Roman"/>
          <w:b/>
          <w:sz w:val="24"/>
          <w:szCs w:val="24"/>
        </w:rPr>
        <w:t>. ožujka 2018. godine u 09:00 sati</w:t>
      </w:r>
      <w:r>
        <w:rPr>
          <w:rFonts w:cs="Times New Roman" w:hAnsi="Times New Roman" w:ascii="Times New Roman"/>
          <w:sz w:val="24"/>
          <w:szCs w:val="24"/>
        </w:rPr>
        <w:t>, u prostorijama Trgovačkog suda u Splitu, Sukoišanska 6, sudnica broj 1/Prizemlje.</w:t>
      </w:r>
    </w:p>
    <w:p w:rsidRDefault="002654D3" w:rsidP="000D2F4D" w:rsidR="00F0759D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IX. Izvještajno ročište na kojem će se na temelju izvješća stečajnog upravitelja odlučivati o daljnjem tijeku stečajnog postupka određuje se za dan </w:t>
      </w:r>
      <w:r w:rsidR="00F67327" w:rsidRPr="00F67327">
        <w:rPr>
          <w:rFonts w:cs="Times New Roman" w:hAnsi="Times New Roman" w:ascii="Times New Roman"/>
          <w:b/>
          <w:sz w:val="24"/>
          <w:szCs w:val="24"/>
        </w:rPr>
        <w:t>23</w:t>
      </w:r>
      <w:r w:rsidRPr="00AE1C7C">
        <w:rPr>
          <w:rFonts w:cs="Times New Roman" w:hAnsi="Times New Roman" w:ascii="Times New Roman"/>
          <w:b/>
          <w:sz w:val="24"/>
          <w:szCs w:val="24"/>
        </w:rPr>
        <w:t xml:space="preserve">. ožujka 2018. godine u 09:30 sati, </w:t>
      </w:r>
      <w:r>
        <w:rPr>
          <w:rFonts w:cs="Times New Roman" w:hAnsi="Times New Roman" w:ascii="Times New Roman"/>
          <w:sz w:val="24"/>
          <w:szCs w:val="24"/>
        </w:rPr>
        <w:t>u prostorijama Trgovačkog suda u Splitu, Sukoišanska 6, sudnica broj 1/Prizemlje.</w:t>
      </w:r>
    </w:p>
    <w:p w:rsidRDefault="002654D3" w:rsidP="002654D3" w:rsidR="002654D3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2654D3" w:rsidP="002654D3" w:rsidR="002654D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Split podnijela je ovom sudu </w:t>
      </w:r>
      <w:r w:rsidR="00F67327">
        <w:rPr>
          <w:rFonts w:cs="Times New Roman" w:eastAsia="Times New Roman" w:hAnsi="Times New Roman" w:ascii="Times New Roman"/>
          <w:sz w:val="24"/>
          <w:szCs w:val="24"/>
          <w:lang w:eastAsia="hr-HR"/>
        </w:rPr>
        <w:t>01.lipnja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6732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 zahtjev za 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</w:t>
      </w:r>
      <w:r w:rsidR="00F67327" w:rsidRPr="00F67327">
        <w:t xml:space="preserve"> </w:t>
      </w:r>
      <w:r w:rsidR="00F67327" w:rsidRPr="00F67327">
        <w:rPr>
          <w:rFonts w:cs="Times New Roman" w:hAnsi="Times New Roman" w:ascii="Times New Roman"/>
          <w:sz w:val="24"/>
          <w:szCs w:val="24"/>
        </w:rPr>
        <w:t>ŽEPČE d.o.o  Split , Kopilica 47 B, OIB: 59976304574</w:t>
      </w:r>
      <w:r w:rsidR="00437F94" w:rsidRPr="00F6732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podnesenom zahtjevu navedeno je da dužnik na dan </w:t>
      </w:r>
      <w:r w:rsidR="00F673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01.rujna 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godine, u Očevidniku redoslijeda osnova za plaćanje, ima evidentirane neizvršene osnove za plaćanje u neprekinutom razdoblju od </w:t>
      </w:r>
      <w:r w:rsidR="00F67327">
        <w:rPr>
          <w:rFonts w:cs="Times New Roman" w:eastAsia="Times New Roman" w:hAnsi="Times New Roman" w:ascii="Times New Roman"/>
          <w:sz w:val="24"/>
          <w:szCs w:val="24"/>
          <w:lang w:eastAsia="hr-HR"/>
        </w:rPr>
        <w:t>691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dan, u ukupnom iznosu od </w:t>
      </w:r>
      <w:r w:rsidR="00F67327">
        <w:rPr>
          <w:rFonts w:cs="Times New Roman" w:eastAsia="Times New Roman" w:hAnsi="Times New Roman" w:ascii="Times New Roman"/>
          <w:sz w:val="24"/>
          <w:szCs w:val="24"/>
          <w:lang w:eastAsia="hr-HR"/>
        </w:rPr>
        <w:t>44.303,23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kun</w:t>
      </w:r>
      <w:r w:rsidR="00F67327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da prema podacima koji su dostavljeni od Hrvatskog zavoda za mirovinsko osiguranje dužnik 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ima </w:t>
      </w:r>
      <w:r w:rsidR="00F67327">
        <w:rPr>
          <w:rFonts w:cs="Times New Roman" w:eastAsia="Times New Roman" w:hAnsi="Times New Roman" w:ascii="Times New Roman"/>
          <w:sz w:val="24"/>
          <w:szCs w:val="24"/>
          <w:lang w:eastAsia="hr-HR"/>
        </w:rPr>
        <w:t>dva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zaposlen</w:t>
      </w:r>
      <w:r w:rsidR="00F6732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654D3" w:rsidP="002654D3" w:rsidR="002654D3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odredbe čl. 115. st. 1. SZ-a, rješenjem ovoga suda poslovni broj 1. St-1</w:t>
      </w:r>
      <w:r w:rsidR="00F67327">
        <w:rPr>
          <w:rFonts w:cs="Times New Roman" w:hAnsi="Times New Roman" w:ascii="Times New Roman"/>
          <w:sz w:val="24"/>
          <w:szCs w:val="24"/>
        </w:rPr>
        <w:t>328</w:t>
      </w:r>
      <w:r w:rsidR="00F0759D">
        <w:rPr>
          <w:rFonts w:cs="Times New Roman" w:hAnsi="Times New Roman" w:ascii="Times New Roman"/>
          <w:sz w:val="24"/>
          <w:szCs w:val="24"/>
        </w:rPr>
        <w:t>/201</w:t>
      </w:r>
      <w:r w:rsidR="00F67327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F0759D">
        <w:rPr>
          <w:rFonts w:cs="Times New Roman" w:hAnsi="Times New Roman" w:ascii="Times New Roman"/>
          <w:sz w:val="24"/>
          <w:szCs w:val="24"/>
        </w:rPr>
        <w:t xml:space="preserve">16.svibnja </w:t>
      </w:r>
      <w:r>
        <w:rPr>
          <w:rFonts w:cs="Times New Roman" w:hAnsi="Times New Roman" w:ascii="Times New Roman"/>
          <w:sz w:val="24"/>
          <w:szCs w:val="24"/>
        </w:rPr>
        <w:t xml:space="preserve"> 2017. godine pokrenut je prethodni postupak radi utvrđivanja pretpostavki za otvaranje stečajnog postupka nad dužnikom. </w:t>
      </w:r>
    </w:p>
    <w:p w:rsidRDefault="002654D3" w:rsidP="002654D3" w:rsidR="002654D3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5. st. 1. i 2. SZ-a propisano je da se stečajni postupak može otvoriti ako sud utvrdi postojanje stečajnog razloga (nesposobnosti za plaćanje i/ili prezaduženosti). 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2654D3" w:rsidP="002654D3" w:rsidR="002654D3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provedenog prethodnog postupka, sud je utvrdio da kod dužnika postoji stečajni razlog nesposobnosti za plaćanje, a budući iz potvrde FINA-e od </w:t>
      </w:r>
      <w:r w:rsidR="00F67327">
        <w:rPr>
          <w:rFonts w:cs="Times New Roman" w:hAnsi="Times New Roman" w:ascii="Times New Roman"/>
          <w:sz w:val="24"/>
          <w:szCs w:val="24"/>
        </w:rPr>
        <w:t>10</w:t>
      </w:r>
      <w:r w:rsidR="00F0759D">
        <w:rPr>
          <w:rFonts w:cs="Times New Roman" w:hAnsi="Times New Roman" w:ascii="Times New Roman"/>
          <w:sz w:val="24"/>
          <w:szCs w:val="24"/>
        </w:rPr>
        <w:t>.siječnja 2018</w:t>
      </w:r>
      <w:r>
        <w:rPr>
          <w:rFonts w:cs="Times New Roman" w:hAnsi="Times New Roman" w:ascii="Times New Roman"/>
          <w:sz w:val="24"/>
          <w:szCs w:val="24"/>
        </w:rPr>
        <w:t xml:space="preserve">. godine proizlazi da dužnik na taj dan ima evidentirane neizvršene osnove za plaćanje u neprekinutom razdoblju od </w:t>
      </w:r>
      <w:r w:rsidR="00F67327">
        <w:rPr>
          <w:rFonts w:cs="Times New Roman" w:hAnsi="Times New Roman" w:ascii="Times New Roman"/>
          <w:sz w:val="24"/>
          <w:szCs w:val="24"/>
        </w:rPr>
        <w:t>1552</w:t>
      </w:r>
      <w:r>
        <w:rPr>
          <w:rFonts w:cs="Times New Roman" w:hAnsi="Times New Roman" w:ascii="Times New Roman"/>
          <w:sz w:val="24"/>
          <w:szCs w:val="24"/>
        </w:rPr>
        <w:t xml:space="preserve"> dana</w:t>
      </w:r>
      <w:r w:rsidR="000F37AC">
        <w:rPr>
          <w:rFonts w:cs="Times New Roman" w:hAnsi="Times New Roman" w:ascii="Times New Roman"/>
          <w:sz w:val="24"/>
          <w:szCs w:val="24"/>
        </w:rPr>
        <w:t xml:space="preserve"> u ukupnom iznosu od</w:t>
      </w:r>
      <w:r w:rsidR="0086113D">
        <w:rPr>
          <w:rFonts w:cs="Times New Roman" w:hAnsi="Times New Roman" w:ascii="Times New Roman"/>
          <w:sz w:val="24"/>
          <w:szCs w:val="24"/>
        </w:rPr>
        <w:t xml:space="preserve"> </w:t>
      </w:r>
      <w:r w:rsidR="00F67327">
        <w:rPr>
          <w:rFonts w:cs="Times New Roman" w:hAnsi="Times New Roman" w:ascii="Times New Roman"/>
          <w:sz w:val="24"/>
          <w:szCs w:val="24"/>
        </w:rPr>
        <w:t>52.805,30</w:t>
      </w:r>
      <w:r w:rsidR="000F37AC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0759D" w:rsidP="00F67327" w:rsidR="00C10B6E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Odgovorna osoba dužnika prije nastupanja pravnih posljedica otvaranja stečaja,  sudu nije dostavila prokazni popis imovine</w:t>
      </w:r>
      <w:r w:rsidR="00C10B6E">
        <w:rPr>
          <w:rFonts w:cs="Times New Roman" w:hAnsi="Times New Roman" w:ascii="Times New Roman"/>
          <w:sz w:val="24"/>
          <w:szCs w:val="24"/>
        </w:rPr>
        <w:t xml:space="preserve">, </w:t>
      </w:r>
      <w:r w:rsidR="00F67327">
        <w:rPr>
          <w:rFonts w:cs="Times New Roman" w:hAnsi="Times New Roman" w:ascii="Times New Roman"/>
          <w:sz w:val="24"/>
          <w:szCs w:val="24"/>
        </w:rPr>
        <w:t xml:space="preserve"> niti pristupila na ročište</w:t>
      </w:r>
      <w:r w:rsidR="00C10B6E">
        <w:rPr>
          <w:rFonts w:cs="Times New Roman" w:hAnsi="Times New Roman" w:ascii="Times New Roman"/>
          <w:sz w:val="24"/>
          <w:szCs w:val="24"/>
        </w:rPr>
        <w:t xml:space="preserve">  u prethodnom postupku koje je održano dana </w:t>
      </w:r>
      <w:r w:rsidR="00F67327">
        <w:rPr>
          <w:rFonts w:cs="Times New Roman" w:hAnsi="Times New Roman" w:ascii="Times New Roman"/>
          <w:sz w:val="24"/>
          <w:szCs w:val="24"/>
        </w:rPr>
        <w:t>11</w:t>
      </w:r>
      <w:r w:rsidR="00C10B6E">
        <w:rPr>
          <w:rFonts w:cs="Times New Roman" w:hAnsi="Times New Roman" w:ascii="Times New Roman"/>
          <w:sz w:val="24"/>
          <w:szCs w:val="24"/>
        </w:rPr>
        <w:t xml:space="preserve">.siječnja 2018. godine </w:t>
      </w:r>
      <w:r w:rsidR="00F67327">
        <w:rPr>
          <w:rFonts w:cs="Times New Roman" w:hAnsi="Times New Roman" w:ascii="Times New Roman"/>
          <w:sz w:val="24"/>
          <w:szCs w:val="24"/>
        </w:rPr>
        <w:t>.</w:t>
      </w:r>
    </w:p>
    <w:p w:rsidRDefault="00F67327" w:rsidP="00F67327" w:rsidR="00F67327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C10B6E" w:rsidP="00F67327" w:rsidR="000D2F4D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0D2F4D">
        <w:rPr>
          <w:rFonts w:cs="Times New Roman" w:hAnsi="Times New Roman" w:ascii="Times New Roman"/>
          <w:b/>
          <w:sz w:val="24"/>
          <w:szCs w:val="24"/>
        </w:rPr>
        <w:t>1.St-1</w:t>
      </w:r>
      <w:r w:rsidR="00F67327">
        <w:rPr>
          <w:rFonts w:cs="Times New Roman" w:hAnsi="Times New Roman" w:ascii="Times New Roman"/>
          <w:b/>
          <w:sz w:val="24"/>
          <w:szCs w:val="24"/>
        </w:rPr>
        <w:t>328</w:t>
      </w:r>
      <w:r w:rsidRPr="000D2F4D">
        <w:rPr>
          <w:rFonts w:cs="Times New Roman" w:hAnsi="Times New Roman" w:ascii="Times New Roman"/>
          <w:b/>
          <w:sz w:val="24"/>
          <w:szCs w:val="24"/>
        </w:rPr>
        <w:t>/201</w:t>
      </w:r>
      <w:r w:rsidR="00F67327">
        <w:rPr>
          <w:rFonts w:cs="Times New Roman" w:hAnsi="Times New Roman" w:ascii="Times New Roman"/>
          <w:b/>
          <w:sz w:val="24"/>
          <w:szCs w:val="24"/>
        </w:rPr>
        <w:t>6</w:t>
      </w:r>
      <w:r w:rsidR="000D2F4D">
        <w:rPr>
          <w:rFonts w:cs="Times New Roman" w:hAnsi="Times New Roman" w:ascii="Times New Roman"/>
          <w:sz w:val="24"/>
          <w:szCs w:val="24"/>
        </w:rPr>
        <w:tab/>
      </w:r>
      <w:r w:rsidR="000D2F4D">
        <w:rPr>
          <w:rFonts w:cs="Times New Roman" w:hAnsi="Times New Roman" w:ascii="Times New Roman"/>
          <w:sz w:val="24"/>
          <w:szCs w:val="24"/>
        </w:rPr>
        <w:tab/>
      </w:r>
      <w:r w:rsidR="000D2F4D">
        <w:rPr>
          <w:rFonts w:cs="Times New Roman" w:hAnsi="Times New Roman" w:ascii="Times New Roman"/>
          <w:sz w:val="24"/>
          <w:szCs w:val="24"/>
        </w:rPr>
        <w:tab/>
      </w:r>
    </w:p>
    <w:p w:rsidRDefault="00F0759D" w:rsidP="00F0759D" w:rsidR="00F075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odgovorna osoba  dužnika  nije dostavila podatke o</w:t>
      </w:r>
      <w:r w:rsidR="00C10B6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imovini dužnika sud je te podatke zatražio od Općinskog suda u Splitu, MUP-PU Splitsko Dalmatinske te Porezne uprave Split.</w:t>
      </w:r>
    </w:p>
    <w:p w:rsidRDefault="00F0759D" w:rsidP="00F0759D" w:rsidR="00F075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F0759D" w:rsidP="00F0759D" w:rsidR="00F0759D" w:rsidRPr="00CC728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F0759D">
        <w:rPr>
          <w:rFonts w:cs="Times New Roman" w:hAnsi="Times New Roman" w:ascii="Times New Roman"/>
          <w:sz w:val="24"/>
          <w:szCs w:val="24"/>
        </w:rPr>
        <w:t xml:space="preserve"> Općinski sud u Splitu, Zemljišno knjižni </w:t>
      </w:r>
      <w:r w:rsidR="00CC7283" w:rsidRPr="00CC7283">
        <w:rPr>
          <w:rFonts w:cs="Times New Roman" w:hAnsi="Times New Roman" w:ascii="Times New Roman"/>
          <w:sz w:val="24"/>
          <w:szCs w:val="24"/>
        </w:rPr>
        <w:t xml:space="preserve">odjel </w:t>
      </w:r>
      <w:r w:rsidR="00CC7283">
        <w:rPr>
          <w:rFonts w:cs="Times New Roman" w:hAnsi="Times New Roman" w:ascii="Times New Roman"/>
          <w:sz w:val="24"/>
          <w:szCs w:val="24"/>
        </w:rPr>
        <w:t xml:space="preserve">je </w:t>
      </w:r>
      <w:r w:rsidR="00CC7283" w:rsidRPr="00CC7283">
        <w:rPr>
          <w:rFonts w:cs="Times New Roman" w:hAnsi="Times New Roman" w:ascii="Times New Roman"/>
          <w:sz w:val="24"/>
          <w:szCs w:val="24"/>
        </w:rPr>
        <w:t xml:space="preserve">ovom sudu dana 30.06.2017.godine dostavio obavijest kako dužnik na području nadležnosti ovog suda nije upisan kao vlasnik nekretnina, MUP-PU Splitsko dalmatinska u dopisu od 26.06.2017.godine obavijestila  </w:t>
      </w:r>
      <w:r w:rsidR="00CC7283">
        <w:rPr>
          <w:rFonts w:cs="Times New Roman" w:hAnsi="Times New Roman" w:ascii="Times New Roman"/>
          <w:sz w:val="24"/>
          <w:szCs w:val="24"/>
        </w:rPr>
        <w:t xml:space="preserve">je </w:t>
      </w:r>
      <w:r w:rsidR="00CC7283" w:rsidRPr="00CC7283">
        <w:rPr>
          <w:rFonts w:cs="Times New Roman" w:hAnsi="Times New Roman" w:ascii="Times New Roman"/>
          <w:sz w:val="24"/>
          <w:szCs w:val="24"/>
        </w:rPr>
        <w:t xml:space="preserve">sud da je dužnik na području nadležnosti ove policijske uprave evidentiran kao vlasnik vozila N1,marke IVECO TURBODAILY 35 12V, reg. oznake ST 872 JG te  Porezna uprava Split </w:t>
      </w:r>
      <w:r w:rsidR="00CC7283">
        <w:rPr>
          <w:rFonts w:cs="Times New Roman" w:hAnsi="Times New Roman" w:ascii="Times New Roman"/>
          <w:sz w:val="24"/>
          <w:szCs w:val="24"/>
        </w:rPr>
        <w:t xml:space="preserve">je </w:t>
      </w:r>
      <w:r w:rsidR="00CC7283" w:rsidRPr="00CC7283">
        <w:rPr>
          <w:rFonts w:cs="Times New Roman" w:hAnsi="Times New Roman" w:ascii="Times New Roman"/>
          <w:sz w:val="24"/>
          <w:szCs w:val="24"/>
        </w:rPr>
        <w:t>uz dopis od 20.06.2017.godine dostavila stanje duga  ovog poreznog obveznika na dan  16.06.2017.godine</w:t>
      </w:r>
      <w:r w:rsidR="00CC7283">
        <w:rPr>
          <w:rFonts w:cs="Times New Roman" w:hAnsi="Times New Roman" w:ascii="Times New Roman"/>
          <w:sz w:val="24"/>
          <w:szCs w:val="24"/>
        </w:rPr>
        <w:t>.</w:t>
      </w:r>
    </w:p>
    <w:p w:rsidRDefault="00F0759D" w:rsidP="002654D3" w:rsidR="00F0759D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iz </w:t>
      </w:r>
      <w:r w:rsidR="00CC7283">
        <w:rPr>
          <w:rFonts w:cs="Times New Roman" w:hAnsi="Times New Roman" w:ascii="Times New Roman"/>
          <w:sz w:val="24"/>
          <w:szCs w:val="24"/>
        </w:rPr>
        <w:t xml:space="preserve"> potvrde </w:t>
      </w:r>
      <w:r w:rsidR="00CC7283" w:rsidRPr="00CC7283">
        <w:rPr>
          <w:rFonts w:cs="Times New Roman" w:hAnsi="Times New Roman" w:ascii="Times New Roman"/>
          <w:sz w:val="24"/>
          <w:szCs w:val="24"/>
        </w:rPr>
        <w:t xml:space="preserve">MUP-PU Splitsko dalmatinska od 26.06.2017.godine </w:t>
      </w:r>
      <w:r w:rsidR="00CC7283">
        <w:rPr>
          <w:rFonts w:cs="Times New Roman" w:hAnsi="Times New Roman" w:ascii="Times New Roman"/>
          <w:sz w:val="24"/>
          <w:szCs w:val="24"/>
        </w:rPr>
        <w:t xml:space="preserve">proizlazi </w:t>
      </w:r>
      <w:r w:rsidR="00CC7283" w:rsidRPr="00CC7283">
        <w:rPr>
          <w:rFonts w:cs="Times New Roman" w:hAnsi="Times New Roman" w:ascii="Times New Roman"/>
          <w:sz w:val="24"/>
          <w:szCs w:val="24"/>
        </w:rPr>
        <w:t>da je dužnik evidentiran kao vlasnik vozila N1,</w:t>
      </w:r>
      <w:r w:rsidR="00CC7283">
        <w:rPr>
          <w:rFonts w:cs="Times New Roman" w:hAnsi="Times New Roman" w:ascii="Times New Roman"/>
          <w:sz w:val="24"/>
          <w:szCs w:val="24"/>
        </w:rPr>
        <w:t xml:space="preserve"> </w:t>
      </w:r>
      <w:r w:rsidR="00CC7283" w:rsidRPr="00CC7283">
        <w:rPr>
          <w:rFonts w:cs="Times New Roman" w:hAnsi="Times New Roman" w:ascii="Times New Roman"/>
          <w:sz w:val="24"/>
          <w:szCs w:val="24"/>
        </w:rPr>
        <w:t>marke IVECO TURBODAILY 35 12V, reg. oznake ST 872 J</w:t>
      </w:r>
      <w:r w:rsidR="00CC728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,</w:t>
      </w:r>
      <w:r w:rsidR="00CC7283">
        <w:rPr>
          <w:rFonts w:cs="Times New Roman" w:hAnsi="Times New Roman" w:ascii="Times New Roman"/>
          <w:sz w:val="24"/>
          <w:szCs w:val="24"/>
        </w:rPr>
        <w:t xml:space="preserve"> prema stajlištu ovog suda  u ovom stadiju prethodnog postupka</w:t>
      </w:r>
      <w:r>
        <w:rPr>
          <w:rFonts w:cs="Times New Roman" w:hAnsi="Times New Roman" w:ascii="Times New Roman"/>
          <w:sz w:val="24"/>
          <w:szCs w:val="24"/>
        </w:rPr>
        <w:t xml:space="preserve"> dužnik raspolaže imovinom</w:t>
      </w:r>
      <w:r w:rsidR="00CC7283">
        <w:rPr>
          <w:rFonts w:cs="Times New Roman" w:hAnsi="Times New Roman" w:ascii="Times New Roman"/>
          <w:sz w:val="24"/>
          <w:szCs w:val="24"/>
        </w:rPr>
        <w:t xml:space="preserve"> vozilom</w:t>
      </w:r>
      <w:r w:rsidR="00CC7283" w:rsidRPr="00CC7283">
        <w:rPr>
          <w:rFonts w:cs="Times New Roman" w:hAnsi="Times New Roman" w:ascii="Times New Roman"/>
          <w:sz w:val="24"/>
          <w:szCs w:val="24"/>
        </w:rPr>
        <w:t xml:space="preserve"> N1,</w:t>
      </w:r>
      <w:r w:rsidR="00CC7283">
        <w:rPr>
          <w:rFonts w:cs="Times New Roman" w:hAnsi="Times New Roman" w:ascii="Times New Roman"/>
          <w:sz w:val="24"/>
          <w:szCs w:val="24"/>
        </w:rPr>
        <w:t xml:space="preserve"> </w:t>
      </w:r>
      <w:r w:rsidR="00CC7283" w:rsidRPr="00CC7283">
        <w:rPr>
          <w:rFonts w:cs="Times New Roman" w:hAnsi="Times New Roman" w:ascii="Times New Roman"/>
          <w:sz w:val="24"/>
          <w:szCs w:val="24"/>
        </w:rPr>
        <w:t>marke IVECO TURBODAILY 35 12V, reg. oznake ST 872 J</w:t>
      </w:r>
      <w:r w:rsidR="00CC7283">
        <w:rPr>
          <w:rFonts w:cs="Times New Roman" w:hAnsi="Times New Roman" w:ascii="Times New Roman"/>
          <w:sz w:val="24"/>
          <w:szCs w:val="24"/>
        </w:rPr>
        <w:t xml:space="preserve">G 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CC7283">
        <w:rPr>
          <w:rFonts w:cs="Times New Roman" w:hAnsi="Times New Roman" w:ascii="Times New Roman"/>
          <w:sz w:val="24"/>
          <w:szCs w:val="24"/>
        </w:rPr>
        <w:t xml:space="preserve">koja </w:t>
      </w:r>
      <w:r>
        <w:rPr>
          <w:rFonts w:cs="Times New Roman" w:hAnsi="Times New Roman" w:ascii="Times New Roman"/>
          <w:sz w:val="24"/>
          <w:szCs w:val="24"/>
        </w:rPr>
        <w:t xml:space="preserve">predstavlja </w:t>
      </w:r>
      <w:r w:rsidR="00CC7283">
        <w:rPr>
          <w:rFonts w:cs="Times New Roman" w:hAnsi="Times New Roman" w:ascii="Times New Roman"/>
          <w:sz w:val="24"/>
          <w:szCs w:val="24"/>
        </w:rPr>
        <w:t xml:space="preserve">dostatnu </w:t>
      </w:r>
      <w:r>
        <w:rPr>
          <w:rFonts w:cs="Times New Roman" w:hAnsi="Times New Roman" w:ascii="Times New Roman"/>
          <w:sz w:val="24"/>
          <w:szCs w:val="24"/>
        </w:rPr>
        <w:t xml:space="preserve">imovinu stečajnog dužnika  za podmirenje troškova stečajnog postupka. 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stečajnog upravitelja obavljen je temeljem odredbe čl. 84. st. 1. SZ-a metodom slučajnog odabira s liste „A“ stečajnih upravitelja za područje nadležnosti ovog</w:t>
      </w:r>
      <w:r w:rsidR="00F74D69">
        <w:rPr>
          <w:rFonts w:cs="Times New Roman" w:hAnsi="Times New Roman" w:ascii="Times New Roman"/>
          <w:sz w:val="24"/>
          <w:szCs w:val="24"/>
        </w:rPr>
        <w:t xml:space="preserve"> suda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654D3" w:rsidP="00C10B6E" w:rsidR="000D2F4D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temeljem odredbi čl. 5., čl. 6. st. 1., 2. i 4., čl. 84. st. 1., čl. 85. st. 1., čl. 128., čl. 129., čl. 130., čl. 131. te čl. 257. i čl. 258. SZ-a  odlučeno je kao u izreci ovog rješenja.                             </w:t>
      </w:r>
    </w:p>
    <w:p w:rsidRDefault="002654D3" w:rsidP="000D2F4D" w:rsidR="002654D3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</w:t>
      </w:r>
      <w:r w:rsidR="000D2F4D">
        <w:rPr>
          <w:rFonts w:cs="Times New Roman" w:hAnsi="Times New Roman" w:ascii="Times New Roman"/>
          <w:sz w:val="24"/>
          <w:szCs w:val="24"/>
        </w:rPr>
        <w:t xml:space="preserve"> </w:t>
      </w:r>
      <w:r w:rsidR="00F67327">
        <w:rPr>
          <w:rFonts w:cs="Times New Roman" w:hAnsi="Times New Roman" w:ascii="Times New Roman"/>
          <w:sz w:val="24"/>
          <w:szCs w:val="24"/>
        </w:rPr>
        <w:t>11</w:t>
      </w:r>
      <w:r w:rsidR="000D2F4D">
        <w:rPr>
          <w:rFonts w:cs="Times New Roman" w:hAnsi="Times New Roman" w:ascii="Times New Roman"/>
          <w:sz w:val="24"/>
          <w:szCs w:val="24"/>
        </w:rPr>
        <w:t>. siječnja 2018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2654D3" w:rsidP="002654D3" w:rsidR="002654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54D3" w:rsidP="002654D3" w:rsidR="002654D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F74D69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F74D69" w:rsidP="002654D3" w:rsidR="00F74D69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F74D69" w:rsidP="00C10B6E" w:rsidR="000D2F4D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  <w:r w:rsidR="00CC728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654D3" w:rsidP="002654D3" w:rsidR="002654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2654D3" w:rsidP="000D2F4D" w:rsidR="002654D3" w:rsidRPr="000D2F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predlagatelju – FINA, Regionalni centar Split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stečajnom upravitelju 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CC7283" w:rsidP="002654D3" w:rsidR="00CC72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PU Splitsko-Dalmatinska 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sectPr w:rsidSect="00AE1C7C" w:rsidR="002654D3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4D3"/>
    <w:rsid w:val="000D2F4D"/>
    <w:rsid w:val="000F37AC"/>
    <w:rsid w:val="00163B3F"/>
    <w:rsid w:val="0020430C"/>
    <w:rsid w:val="002654D3"/>
    <w:rsid w:val="003366F8"/>
    <w:rsid w:val="00362E57"/>
    <w:rsid w:val="00403D5D"/>
    <w:rsid w:val="00432A80"/>
    <w:rsid w:val="00437F94"/>
    <w:rsid w:val="004F4DB9"/>
    <w:rsid w:val="0052584D"/>
    <w:rsid w:val="0086113D"/>
    <w:rsid w:val="008D619A"/>
    <w:rsid w:val="00AE1C7C"/>
    <w:rsid w:val="00AE6BD0"/>
    <w:rsid w:val="00C10B6E"/>
    <w:rsid w:val="00CC7283"/>
    <w:rsid w:val="00F0759D"/>
    <w:rsid w:val="00F53219"/>
    <w:rsid w:val="00F67327"/>
    <w:rsid w:val="00F7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54D3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54D3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54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54D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2654D3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2654D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2654D3"/>
    <w:rPr>
      <w:rFonts w:cstheme="minorBid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F4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DB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F4DB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F4DB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F4DB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54D3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54D3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54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54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2654D3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2654D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2654D3"/>
    <w:rPr>
      <w:rFonts w:asciiTheme="minorHAnsi" w:cstheme="minorBid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F4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D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F4D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F4D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F4D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0897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612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88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St-1328/2016-18</izvorni_sadrzaj>
    <derivirana_varijabla naziv="DomainObject.Oznaka_1">St-1328/2016-18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St-1328/2016</izvorni_sadrzaj>
    <derivirana_varijabla naziv="DomainObject.Predmet.OznakaBroj_1">St-1328/2016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ŽEPČE d.o.o. za ugostiteljstvo i turizam zastupanog po punomoćniku Zvonko Jukić</izvorni_sadrzaj>
    <derivirana_varijabla naziv="DomainObject.Predmet.ProtustrankaFormated_1">  ŽEPČE d.o.o. za ugostiteljstvo i turizam zastupanog po punomoćniku Zvonko Jukić</derivirana_varijabla>
  </DomainObject.Predmet.ProtustrankaFormated>
  <DomainObject.Predmet.ProtustrankaFormatedOIB>
    <izvorni_sadrzaj>  ŽEPČE d.o.o. za ugostiteljstvo i turizam, OIB 59976304574 zastupanog po punomoćniku Zvonko Jukić</izvorni_sadrzaj>
    <derivirana_varijabla naziv="DomainObject.Predmet.ProtustrankaFormatedOIB_1">  ŽEPČE d.o.o. za ugostiteljstvo i turizam, OIB 59976304574 zastupanog po punomoćniku Zvonko Jukić</derivirana_varijabla>
  </DomainObject.Predmet.ProtustrankaFormatedOIB>
  <DomainObject.Predmet.ProtustrankaFormatedWithAdress>
    <izvorni_sadrzaj> ŽEPČE d.o.o. za ugostiteljstvo i turizam, Kopilica 47 B, 21000 Split zastupanog po punomoćniku Zvonko Jukić</izvorni_sadrzaj>
    <derivirana_varijabla naziv="DomainObject.Predmet.ProtustrankaFormatedWithAdress_1"> ŽEPČE d.o.o. za ugostiteljstvo i turizam, Kopilica 47 B, 21000 Split zastupanog po punomoćniku Zvonko Jukić</derivirana_varijabla>
  </DomainObject.Predmet.ProtustrankaFormatedWithAdress>
  <DomainObject.Predmet.ProtustrankaFormatedWithAdressOIB>
    <izvorni_sadrzaj> ŽEPČE d.o.o. za ugostiteljstvo i turizam, OIB 59976304574, Kopilica 47 B, 21000 Split zastupanog po punomoćniku Zvonko Jukić</izvorni_sadrzaj>
    <derivirana_varijabla naziv="DomainObject.Predmet.ProtustrankaFormatedWithAdressOIB_1"> ŽEPČE d.o.o. za ugostiteljstvo i turizam, OIB 59976304574, Kopilica 47 B, 21000 Split zastupanog po punomoćniku Zvonko Jukić</derivirana_varijabla>
  </DomainObject.Predmet.ProtustrankaFormatedWithAdressOIB>
  <DomainObject.Predmet.ProtustrankaWithAdress>
    <izvorni_sadrzaj>ŽEPČE d.o.o. za ugostiteljstvo i turizam Kopilica 47 B, 21000 Split</izvorni_sadrzaj>
    <derivirana_varijabla naziv="DomainObject.Predmet.ProtustrankaWithAdress_1">ŽEPČE d.o.o. za ugostiteljstvo i turizam Kopilica 47 B, 21000 Split</derivirana_varijabla>
  </DomainObject.Predmet.ProtustrankaWithAdress>
  <DomainObject.Predmet.ProtustrankaWithAdressOIB>
    <izvorni_sadrzaj>ŽEPČE d.o.o. za ugostiteljstvo i turizam, OIB 59976304574, Kopilica 47 B, 21000 Split</izvorni_sadrzaj>
    <derivirana_varijabla naziv="DomainObject.Predmet.ProtustrankaWithAdressOIB_1">ŽEPČE d.o.o. za ugostiteljstvo i turizam, OIB 59976304574, Kopilica 47 B, 21000 Split</derivirana_varijabla>
  </DomainObject.Predmet.ProtustrankaWithAdressOIB>
  <DomainObject.Predmet.ProtustrankaNazivFormated>
    <izvorni_sadrzaj>ŽEPČE d.o.o. za ugostiteljstvo i turizam</izvorni_sadrzaj>
    <derivirana_varijabla naziv="DomainObject.Predmet.ProtustrankaNazivFormated_1">ŽEPČE d.o.o. za ugostiteljstvo i turizam</derivirana_varijabla>
  </DomainObject.Predmet.ProtustrankaNazivFormated>
  <DomainObject.Predmet.ProtustrankaNazivFormatedOIB>
    <izvorni_sadrzaj>ŽEPČE d.o.o. za ugostiteljstvo i turizam, OIB 59976304574</izvorni_sadrzaj>
    <derivirana_varijabla naziv="DomainObject.Predmet.ProtustrankaNazivFormatedOIB_1">ŽEPČE d.o.o. za ugostiteljstvo i turizam, OIB 59976304574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44303.23</izvorni_sadrzaj>
    <derivirana_varijabla naziv="DomainObject.Predmet.TrenutnaVrijednost_1">44303.23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ŽEPČE d.o.o. za ugostiteljstvo i turizam zastupanog po punomoćniku Zvonko Jukić</item>
    </izvorni_sadrzaj>
    <derivirana_varijabla naziv="DomainObject.Predmet.ProtuStrankaListFormated_1">
      <item>ŽEPČE d.o.o. za ugostiteljstvo i turizam zastupanog po punomoćniku Zvonko Jukić</item>
    </derivirana_varijabla>
  </DomainObject.Predmet.ProtuStrankaListFormated>
  <DomainObject.Predmet.ProtuStrankaListFormatedOIB>
    <izvorni_sadrzaj>
      <item>ŽEPČE d.o.o. za ugostiteljstvo i turizam, OIB 59976304574 zastupanog po punomoćniku Zvonko Jukić</item>
    </izvorni_sadrzaj>
    <derivirana_varijabla naziv="DomainObject.Predmet.ProtuStrankaListFormatedOIB_1">
      <item>ŽEPČE d.o.o. za ugostiteljstvo i turizam, OIB 59976304574 zastupanog po punomoćniku Zvonko Jukić</item>
    </derivirana_varijabla>
  </DomainObject.Predmet.ProtuStrankaListFormatedOIB>
  <DomainObject.Predmet.ProtuStrankaListFormatedWithAdress>
    <izvorni_sadrzaj>
      <item>ŽEPČE d.o.o. za ugostiteljstvo i turizam, Kopilica 47 B, 21000 Split zastupanog po punomoćniku Zvonko Jukić</item>
    </izvorni_sadrzaj>
    <derivirana_varijabla naziv="DomainObject.Predmet.ProtuStrankaListFormatedWithAdress_1">
      <item>ŽEPČE d.o.o. za ugostiteljstvo i turizam, Kopilica 47 B, 21000 Split zastupanog po punomoćniku Zvonko Jukić</item>
    </derivirana_varijabla>
  </DomainObject.Predmet.ProtuStrankaListFormatedWithAdress>
  <DomainObject.Predmet.ProtuStrankaListFormatedWithAdressOIB>
    <izvorni_sadrzaj>
      <item>ŽEPČE d.o.o. za ugostiteljstvo i turizam, OIB 59976304574, Kopilica 47 B, 21000 Split zastupanog po punomoćniku Zvonko Jukić</item>
    </izvorni_sadrzaj>
    <derivirana_varijabla naziv="DomainObject.Predmet.ProtuStrankaListFormatedWithAdressOIB_1">
      <item>ŽEPČE d.o.o. za ugostiteljstvo i turizam, OIB 59976304574, Kopilica 47 B, 21000 Split zastupanog po punomoćniku Zvonko Jukić</item>
    </derivirana_varijabla>
  </DomainObject.Predmet.ProtuStrankaListFormatedWithAdressOIB>
  <DomainObject.Predmet.ProtuStrankaListNazivFormated>
    <izvorni_sadrzaj>
      <item>ŽEPČE d.o.o. za ugostiteljstvo i turizam</item>
    </izvorni_sadrzaj>
    <derivirana_varijabla naziv="DomainObject.Predmet.ProtuStrankaListNazivFormated_1">
      <item>ŽEPČE d.o.o. za ugostiteljstvo i turizam</item>
    </derivirana_varijabla>
  </DomainObject.Predmet.ProtuStrankaListNazivFormated>
  <DomainObject.Predmet.ProtuStrankaListNazivFormatedOIB>
    <izvorni_sadrzaj>
      <item>ŽEPČE d.o.o. za ugostiteljstvo i turizam, OIB 59976304574</item>
    </izvorni_sadrzaj>
    <derivirana_varijabla naziv="DomainObject.Predmet.ProtuStrankaListNazivFormatedOIB_1">
      <item>ŽEPČE d.o.o. za ugostiteljstvo i turizam, OIB 59976304574</item>
    </derivirana_varijabla>
  </DomainObject.Predmet.ProtuStrankaListNazivFormatedOIB>
  <DomainObject.Predmet.OstaliListFormated>
    <izvorni_sadrzaj>
      <item>Zvonko Jukić punomoćnik sudionika u postupku ŽEPČE d.o.o. za ugostiteljstvo i turizam</item>
    </izvorni_sadrzaj>
    <derivirana_varijabla naziv="DomainObject.Predmet.OstaliListFormated_1">
      <item>Zvonko Jukić punomoćnik sudionika u postupku ŽEPČE d.o.o. za ugostiteljstvo i turizam</item>
    </derivirana_varijabla>
  </DomainObject.Predmet.OstaliListFormated>
  <DomainObject.Predmet.OstaliListFormatedOIB>
    <izvorni_sadrzaj>
      <item>Zvonko Jukić, OIB 24766191687 punomoćnik sudionika u postupku ŽEPČE d.o.o. za ugostiteljstvo i turizam</item>
    </izvorni_sadrzaj>
    <derivirana_varijabla naziv="DomainObject.Predmet.OstaliListFormatedOIB_1">
      <item>Zvonko Jukić, OIB 24766191687 punomoćnik sudionika u postupku ŽEPČE d.o.o. za ugostiteljstvo i turizam</item>
    </derivirana_varijabla>
  </DomainObject.Predmet.OstaliListFormatedOIB>
  <DomainObject.Predmet.OstaliListFormatedWithAdress>
    <izvorni_sadrzaj>
      <item>Zvonko Jukić, Ulica Ljudevita Gaja 32, 21217 Kaštel Stari punomoćnik sudionika u postupku ŽEPČE d.o.o. za ugostiteljstvo i turizam</item>
    </izvorni_sadrzaj>
    <derivirana_varijabla naziv="DomainObject.Predmet.OstaliListFormatedWithAdress_1">
      <item>Zvonko Jukić, Ulica Ljudevita Gaja 32, 21217 Kaštel Stari punomoćnik sudionika u postupku ŽEPČE d.o.o. za ugostiteljstvo i turizam</item>
    </derivirana_varijabla>
  </DomainObject.Predmet.OstaliListFormatedWithAdress>
  <DomainObject.Predmet.OstaliListFormatedWithAdressOIB>
    <izvorni_sadrzaj>
      <item>Zvonko Jukić, OIB 24766191687, Ulica Ljudevita Gaja 32, 21217 Kaštel Stari punomoćnik sudionika u postupku ŽEPČE d.o.o. za ugostiteljstvo i turizam</item>
    </izvorni_sadrzaj>
    <derivirana_varijabla naziv="DomainObject.Predmet.OstaliListFormatedWithAdressOIB_1">
      <item>Zvonko Jukić, OIB 24766191687, Ulica Ljudevita Gaja 32, 21217 Kaštel Stari punomoćnik sudionika u postupku ŽEPČE d.o.o. za ugostiteljstvo i turizam</item>
    </derivirana_varijabla>
  </DomainObject.Predmet.OstaliListFormatedWithAdressOIB>
  <DomainObject.Predmet.OstaliListNazivFormated>
    <izvorni_sadrzaj>
      <item>Zvonko Jukić</item>
    </izvorni_sadrzaj>
    <derivirana_varijabla naziv="DomainObject.Predmet.OstaliListNazivFormated_1">
      <item>Zvonko Jukić</item>
    </derivirana_varijabla>
  </DomainObject.Predmet.OstaliListNazivFormated>
  <DomainObject.Predmet.OstaliListNazivFormatedOIB>
    <izvorni_sadrzaj>
      <item>Zvonko Jukić, OIB 24766191687</item>
    </izvorni_sadrzaj>
    <derivirana_varijabla naziv="DomainObject.Predmet.OstaliListNazivFormatedOIB_1">
      <item>Zvonko Jukić, OIB 24766191687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St-1328/2016-18</izvorni_sadrzaj>
    <derivirana_varijabla naziv="DomainObject.PoslovniBrojDokumenta_1">St-1328/2016-18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ŽEPČE d.o.o. za ugostiteljstvo i turizam</izvorni_sadrzaj>
    <derivirana_varijabla naziv="DomainObject.Predmet.ProtustrankaIDrugi_1">ŽEPČE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ŽEPČE d.o.o. za ugostiteljstvo i turizam, OIB 59976304574, Kopilica 47 B, 21000 Split</izvorni_sadrzaj>
    <derivirana_varijabla naziv="DomainObject.Predmet.ProtustrankaIDrugiAdressOIB_1">ŽEPČE d.o.o. za ugostiteljstvo i turizam, OIB 59976304574, Kopilica 47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ŽEPČE d.o.o. za ugostiteljstvo i turizam</item>
      <item>FINANCIJSKA AGENCIJA, RC SPLIT</item>
      <item>Zvonko Jukić</item>
    </izvorni_sadrzaj>
    <derivirana_varijabla naziv="DomainObject.Predmet.SudioniciListNaziv_1">
      <item>ŽEPČE d.o.o. za ugostiteljstvo i turizam</item>
      <item>FINANCIJSKA AGENCIJA, RC SPLIT</item>
      <item>Zvonko Jukić</item>
    </derivirana_varijabla>
  </DomainObject.Predmet.SudioniciListNaziv>
  <DomainObject.Predmet.SudioniciListAdressOIB>
    <izvorni_sadrzaj>
      <item>ŽEPČE d.o.o. za ugostiteljstvo i turizam, OIB 59976304574, Kopilica 47 B,21000 Split</item>
      <item>FINANCIJSKA AGENCIJA, RC SPLIT, OIB 85821130368, Mažuranićevo šetalište 24 b,21000 Split</item>
      <item>Zvonko Jukić, OIB 24766191687, Ulica Ljudevita Gaja 32,21217 Kaštel Stari</item>
    </izvorni_sadrzaj>
    <derivirana_varijabla naziv="DomainObject.Predmet.SudioniciListAdressOIB_1">
      <item>ŽEPČE d.o.o. za ugostiteljstvo i turizam, OIB 59976304574, Kopilica 47 B,21000 Split</item>
      <item>FINANCIJSKA AGENCIJA, RC SPLIT, OIB 85821130368, Mažuranićevo šetalište 24 b,21000 Split</item>
      <item>Zvonko Jukić, OIB 24766191687, Ulica Ljudevita Gaja 32,21217 Kaštel Stari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59976304574</item>
      <item>, OIB 85821130368</item>
      <item>, OIB 24766191687</item>
    </izvorni_sadrzaj>
    <derivirana_varijabla naziv="DomainObject.Predmet.SudioniciListNazivOIB_1">
      <item>, OIB 59976304574</item>
      <item>, OIB 85821130368</item>
      <item>, OIB 24766191687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1219</properties:Words>
  <properties:Characters>6867</properties:Characters>
  <properties:Lines>130</properties:Lines>
  <properties:Paragraphs>48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2017-12-20T12:03:00Z</dcterms:created>
  <dc:creator>Velimir Vuković</dc:creator>
  <cp:lastModifiedBy>Marija Elez</cp:lastModifiedBy>
  <cp:lastPrinted>2018-01-11T08:00:00Z</cp:lastPrinted>
  <dcterms:modified xmlns:xsi="http://www.w3.org/2001/XMLSchema-instance" xsi:type="dcterms:W3CDTF">2018-01-11T08:12:00Z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St-1328/2016-18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