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8ff5" w14:paraId="3288ff5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752360">
        <w:t>409</w:t>
      </w:r>
      <w:r w:rsidR="00BA2DCF">
        <w:t>/2018</w:t>
      </w:r>
      <w:r w:rsidR="00196DBA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752360">
        <w:rPr>
          <w:lang w:eastAsia="en-US"/>
        </w:rPr>
        <w:t>NO BOSS</w:t>
      </w:r>
      <w:r w:rsidR="00752360" w:rsidRPr="00E7460D">
        <w:rPr>
          <w:lang w:eastAsia="en-US"/>
        </w:rPr>
        <w:t xml:space="preserve"> </w:t>
      </w:r>
      <w:r w:rsidR="00752360">
        <w:rPr>
          <w:lang w:eastAsia="en-US"/>
        </w:rPr>
        <w:t>j.</w:t>
      </w:r>
      <w:r w:rsidR="00752360" w:rsidRPr="00E7460D">
        <w:rPr>
          <w:lang w:eastAsia="en-US"/>
        </w:rPr>
        <w:t xml:space="preserve">d.o.o., </w:t>
      </w:r>
      <w:r w:rsidR="00752360">
        <w:rPr>
          <w:lang w:eastAsia="en-US"/>
        </w:rPr>
        <w:t>Zadar</w:t>
      </w:r>
      <w:r w:rsidR="00752360" w:rsidRPr="00E7460D">
        <w:rPr>
          <w:lang w:eastAsia="en-US"/>
        </w:rPr>
        <w:t xml:space="preserve">, </w:t>
      </w:r>
      <w:r w:rsidR="00752360">
        <w:rPr>
          <w:lang w:eastAsia="en-US"/>
        </w:rPr>
        <w:t>Ulica Franje Fanceva 41</w:t>
      </w:r>
      <w:r w:rsidR="00752360" w:rsidRPr="00E7460D">
        <w:rPr>
          <w:lang w:eastAsia="en-US"/>
        </w:rPr>
        <w:t xml:space="preserve">, OIB: </w:t>
      </w:r>
      <w:r w:rsidR="00752360">
        <w:rPr>
          <w:lang w:eastAsia="en-US"/>
        </w:rPr>
        <w:t>95334621536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752360">
        <w:t>Eduardu Srzentiću</w:t>
      </w:r>
      <w:r w:rsidR="00752360" w:rsidRPr="00A56DCC">
        <w:t xml:space="preserve"> iz </w:t>
      </w:r>
      <w:r w:rsidR="00752360">
        <w:t>Zadra</w:t>
      </w:r>
      <w:r w:rsidR="00B11753">
        <w:t xml:space="preserve">, </w:t>
      </w:r>
      <w:r w:rsidR="00126D47">
        <w:t>7</w:t>
      </w:r>
      <w:r w:rsidR="00984003">
        <w:t xml:space="preserve">. </w:t>
      </w:r>
      <w:r w:rsidR="00BC0FE1">
        <w:t xml:space="preserve"> </w:t>
      </w:r>
      <w:r w:rsidR="00C7016B">
        <w:t>prosinca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C7016B">
        <w:t>9</w:t>
      </w:r>
      <w:r w:rsidR="00372EF1" w:rsidRPr="00202FB8">
        <w:t xml:space="preserve">. </w:t>
      </w:r>
      <w:r w:rsidR="00C7016B">
        <w:t>siječnja</w:t>
      </w:r>
      <w:r w:rsidR="006A2139" w:rsidRPr="00202FB8">
        <w:t xml:space="preserve"> 201</w:t>
      </w:r>
      <w:r w:rsidR="00BD711C">
        <w:t>9</w:t>
      </w:r>
      <w:r w:rsidR="00196DBA" w:rsidRPr="00202FB8">
        <w:t>. u</w:t>
      </w:r>
      <w:r w:rsidR="00752360">
        <w:t xml:space="preserve"> 10,25</w:t>
      </w:r>
      <w:r w:rsidR="00372EF1" w:rsidRPr="00202FB8">
        <w:t xml:space="preserve"> </w:t>
      </w:r>
      <w:r w:rsidR="00372EF1">
        <w:t xml:space="preserve">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752360">
        <w:t>Eduard Srzentić</w:t>
      </w:r>
      <w:r w:rsidR="00752360" w:rsidRPr="00A56DCC">
        <w:t xml:space="preserve"> iz </w:t>
      </w:r>
      <w:r w:rsidR="00752360">
        <w:t>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</w:t>
      </w:r>
      <w:r w:rsidR="00926C7A">
        <w:tab/>
        <w:t>Ako osoba ovlaštena</w:t>
      </w:r>
      <w:r w:rsidR="00926C7A" w:rsidRPr="00A96663">
        <w:t xml:space="preserve"> za zastupanje dužnika po zakonu</w:t>
      </w:r>
      <w:r w:rsidR="00926C7A">
        <w:t xml:space="preserve"> ne pristupi</w:t>
      </w:r>
      <w:r w:rsidR="00926C7A" w:rsidRPr="00A96663">
        <w:t xml:space="preserve"> na navedeno ročište</w:t>
      </w:r>
      <w:r w:rsidR="00926C7A">
        <w:t xml:space="preserve"> ili prethodno ne dostavi podatke iz točke III. ovog rješenja </w:t>
      </w:r>
      <w:r w:rsidR="00926C7A" w:rsidRPr="00A96663">
        <w:t>ili</w:t>
      </w:r>
      <w:r w:rsidR="00926C7A">
        <w:t xml:space="preserve"> ako</w:t>
      </w:r>
      <w:r w:rsidR="00926C7A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926C7A">
        <w:t>eno</w:t>
      </w:r>
      <w:r w:rsidR="00926C7A" w:rsidRPr="00A96663">
        <w:t xml:space="preserve"> prisilno dovođenje od strane policijskih službenika sukladno odredbama čl. 178. i 180. Stečajnog zakona</w:t>
      </w:r>
      <w:r w:rsidR="00926C7A">
        <w:t>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752360">
        <w:rPr>
          <w:lang w:eastAsia="en-US"/>
        </w:rPr>
        <w:t>v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752360">
        <w:t>30</w:t>
      </w:r>
      <w:r>
        <w:t xml:space="preserve">. </w:t>
      </w:r>
      <w:r w:rsidR="00196DBA">
        <w:t>studenog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752360">
        <w:t>120</w:t>
      </w:r>
      <w:r w:rsidRPr="006A6907">
        <w:t xml:space="preserve"> dana u iznosu od </w:t>
      </w:r>
      <w:r w:rsidR="00752360">
        <w:t>5.197,39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5707C8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126D47">
        <w:t>7</w:t>
      </w:r>
      <w:r w:rsidR="00984003">
        <w:t xml:space="preserve">. </w:t>
      </w:r>
      <w:r w:rsidR="00C7016B">
        <w:t>prosinca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6D6105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752360">
        <w:t>Eduardu Srzentiću</w:t>
      </w:r>
      <w:r w:rsidR="00752360" w:rsidRPr="00A56DCC">
        <w:t xml:space="preserve"> iz </w:t>
      </w:r>
      <w:r w:rsidR="00752360">
        <w:t>Zadra</w:t>
      </w:r>
      <w:r w:rsidR="00752360" w:rsidRPr="00355932">
        <w:t xml:space="preserve">, </w:t>
      </w:r>
      <w:r w:rsidR="00752360">
        <w:rPr>
          <w:rFonts w:eastAsiaTheme="minorHAnsi"/>
          <w:lang w:eastAsia="en-US"/>
        </w:rPr>
        <w:t>Ulica Franje Fanceva 41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D711C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752360">
      <w:t>409</w:t>
    </w:r>
    <w:r w:rsidR="006A4863">
      <w:t>/</w:t>
    </w:r>
    <w:r w:rsidR="007B450B">
      <w:t>20</w:t>
    </w:r>
    <w:r w:rsidR="00BA2DCF">
      <w:t>18</w:t>
    </w:r>
    <w:r w:rsidR="006A4863">
      <w:t>-</w:t>
    </w:r>
    <w:r w:rsidR="00196DBA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A741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26D4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96DBA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2FB8"/>
    <w:rsid w:val="0020610B"/>
    <w:rsid w:val="0021129F"/>
    <w:rsid w:val="00220647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3C2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4676A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027B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6105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52360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6C7A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6596"/>
    <w:rsid w:val="00AE70E5"/>
    <w:rsid w:val="00AF1BE6"/>
    <w:rsid w:val="00B0035D"/>
    <w:rsid w:val="00B04D99"/>
    <w:rsid w:val="00B11753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462E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11C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016B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073B4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5F3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6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6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St-409/2018-3</izvorni_sadrzaj>
    <derivirana_varijabla naziv="DomainObject.Oznaka_1">St-409/2018-3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St-409/2018</izvorni_sadrzaj>
    <derivirana_varijabla naziv="DomainObject.Predmet.OznakaBroj_1">St-409/2018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 BOSS j.d.o.o. za ugostiteljstvo</izvorni_sadrzaj>
    <derivirana_varijabla naziv="DomainObject.Predmet.ProtustrankaFormated_1">  NO BOSS j.d.o.o. za ugostiteljstvo</derivirana_varijabla>
  </DomainObject.Predmet.ProtustrankaFormated>
  <DomainObject.Predmet.ProtustrankaFormatedOIB>
    <izvorni_sadrzaj>  NO BOSS j.d.o.o. za ugostiteljstvo, OIB 95334621536</izvorni_sadrzaj>
    <derivirana_varijabla naziv="DomainObject.Predmet.ProtustrankaFormatedOIB_1">  NO BOSS j.d.o.o. za ugostiteljstvo, OIB 95334621536</derivirana_varijabla>
  </DomainObject.Predmet.ProtustrankaFormatedOIB>
  <DomainObject.Predmet.ProtustrankaFormatedWithAdress>
    <izvorni_sadrzaj> NO BOSS j.d.o.o. za ugostiteljstvo, Ulica Franje Fanceva 41, 23000 Zadar</izvorni_sadrzaj>
    <derivirana_varijabla naziv="DomainObject.Predmet.ProtustrankaFormatedWithAdress_1"> NO BOSS j.d.o.o. za ugostiteljstvo, Ulica Franje Fanceva 41, 23000 Zadar</derivirana_varijabla>
  </DomainObject.Predmet.ProtustrankaFormatedWithAdress>
  <DomainObject.Predmet.ProtustrankaFormatedWithAdressOIB>
    <izvorni_sadrzaj> NO BOSS j.d.o.o. za ugostiteljstvo, OIB 95334621536, Ulica Franje Fanceva 41, 23000 Zadar</izvorni_sadrzaj>
    <derivirana_varijabla naziv="DomainObject.Predmet.ProtustrankaFormatedWithAdressOIB_1"> NO BOSS j.d.o.o. za ugostiteljstvo, OIB 95334621536, Ulica Franje Fanceva 41, 23000 Zadar</derivirana_varijabla>
  </DomainObject.Predmet.ProtustrankaFormatedWithAdressOIB>
  <DomainObject.Predmet.ProtustrankaWithAdress>
    <izvorni_sadrzaj>NO BOSS j.d.o.o. za ugostiteljstvo Ulica Franje Fanceva 41, 23000 Zadar</izvorni_sadrzaj>
    <derivirana_varijabla naziv="DomainObject.Predmet.ProtustrankaWithAdress_1">NO BOSS j.d.o.o. za ugostiteljstvo Ulica Franje Fanceva 41, 23000 Zadar</derivirana_varijabla>
  </DomainObject.Predmet.ProtustrankaWithAdress>
  <DomainObject.Predmet.ProtustrankaWithAdressOIB>
    <izvorni_sadrzaj>NO BOSS j.d.o.o. za ugostiteljstvo, OIB 95334621536, Ulica Franje Fanceva 41, 23000 Zadar</izvorni_sadrzaj>
    <derivirana_varijabla naziv="DomainObject.Predmet.ProtustrankaWithAdressOIB_1">NO BOSS j.d.o.o. za ugostiteljstvo, OIB 95334621536, Ulica Franje Fanceva 41, 23000 Zadar</derivirana_varijabla>
  </DomainObject.Predmet.ProtustrankaWithAdressOIB>
  <DomainObject.Predmet.ProtustrankaNazivFormated>
    <izvorni_sadrzaj>NO BOSS j.d.o.o. za ugostiteljstvo</izvorni_sadrzaj>
    <derivirana_varijabla naziv="DomainObject.Predmet.ProtustrankaNazivFormated_1">NO BOSS j.d.o.o. za ugostiteljstvo</derivirana_varijabla>
  </DomainObject.Predmet.ProtustrankaNazivFormated>
  <DomainObject.Predmet.ProtustrankaNazivFormatedOIB>
    <izvorni_sadrzaj>NO BOSS j.d.o.o. za ugostiteljstvo, OIB 95334621536</izvorni_sadrzaj>
    <derivirana_varijabla naziv="DomainObject.Predmet.ProtustrankaNazivFormatedOIB_1">NO BOSS j.d.o.o. za ugostiteljstvo, OIB 95334621536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 BOSS j.d.o.o. za ugostiteljstvo</item>
    </izvorni_sadrzaj>
    <derivirana_varijabla naziv="DomainObject.Predmet.ProtuStrankaListFormated_1">
      <item>NO BOSS j.d.o.o. za ugostiteljstvo</item>
    </derivirana_varijabla>
  </DomainObject.Predmet.ProtuStrankaListFormated>
  <DomainObject.Predmet.ProtuStrankaListFormatedOIB>
    <izvorni_sadrzaj>
      <item>NO BOSS j.d.o.o. za ugostiteljstvo, OIB 95334621536</item>
    </izvorni_sadrzaj>
    <derivirana_varijabla naziv="DomainObject.Predmet.ProtuStrankaListFormatedOIB_1">
      <item>NO BOSS j.d.o.o. za ugostiteljstvo, OIB 95334621536</item>
    </derivirana_varijabla>
  </DomainObject.Predmet.ProtuStrankaListFormatedOIB>
  <DomainObject.Predmet.ProtuStrankaListFormatedWithAdress>
    <izvorni_sadrzaj>
      <item>NO BOSS j.d.o.o. za ugostiteljstvo, Ulica Franje Fanceva 41, 23000 Zadar</item>
    </izvorni_sadrzaj>
    <derivirana_varijabla naziv="DomainObject.Predmet.ProtuStrankaListFormatedWithAdress_1">
      <item>NO BOSS j.d.o.o. za ugostiteljstvo, Ulica Franje Fanceva 41, 23000 Zadar</item>
    </derivirana_varijabla>
  </DomainObject.Predmet.ProtuStrankaListFormatedWithAdress>
  <DomainObject.Predmet.ProtuStrankaListFormatedWithAdressOIB>
    <izvorni_sadrzaj>
      <item>NO BOSS j.d.o.o. za ugostiteljstvo, OIB 95334621536, Ulica Franje Fanceva 41, 23000 Zadar</item>
    </izvorni_sadrzaj>
    <derivirana_varijabla naziv="DomainObject.Predmet.ProtuStrankaListFormatedWithAdressOIB_1">
      <item>NO BOSS j.d.o.o. za ugostiteljstvo, OIB 95334621536, Ulica Franje Fanceva 41, 23000 Zadar</item>
    </derivirana_varijabla>
  </DomainObject.Predmet.ProtuStrankaListFormatedWithAdressOIB>
  <DomainObject.Predmet.ProtuStrankaListNazivFormated>
    <izvorni_sadrzaj>
      <item>NO BOSS j.d.o.o. za ugostiteljstvo</item>
    </izvorni_sadrzaj>
    <derivirana_varijabla naziv="DomainObject.Predmet.ProtuStrankaListNazivFormated_1">
      <item>NO BOSS j.d.o.o. za ugostiteljstvo</item>
    </derivirana_varijabla>
  </DomainObject.Predmet.ProtuStrankaListNazivFormated>
  <DomainObject.Predmet.ProtuStrankaListNazivFormatedOIB>
    <izvorni_sadrzaj>
      <item>NO BOSS j.d.o.o. za ugostiteljstvo, OIB 95334621536</item>
    </izvorni_sadrzaj>
    <derivirana_varijabla naziv="DomainObject.Predmet.ProtuStrankaListNazivFormatedOIB_1">
      <item>NO BOSS j.d.o.o. za ugostiteljstvo, OIB 95334621536</item>
    </derivirana_varijabla>
  </DomainObject.Predmet.ProtuStrankaListNazivFormatedOIB>
  <DomainObject.Predmet.OstaliListFormated>
    <izvorni_sadrzaj>
      <item>Eduard Srzentić</item>
    </izvorni_sadrzaj>
    <derivirana_varijabla naziv="DomainObject.Predmet.OstaliListFormated_1">
      <item>Eduard Srzentić</item>
    </derivirana_varijabla>
  </DomainObject.Predmet.OstaliListFormated>
  <DomainObject.Predmet.OstaliListFormatedOIB>
    <izvorni_sadrzaj>
      <item>Eduard Srzentić, OIB 27063458831</item>
    </izvorni_sadrzaj>
    <derivirana_varijabla naziv="DomainObject.Predmet.OstaliListFormatedOIB_1">
      <item>Eduard Srzentić, OIB 27063458831</item>
    </derivirana_varijabla>
  </DomainObject.Predmet.OstaliListFormatedOIB>
  <DomainObject.Predmet.OstaliListFormatedWithAdress>
    <izvorni_sadrzaj>
      <item>Eduard Srzentić, Ulica Franje Fanceva 41, 23000 Zadar</item>
    </izvorni_sadrzaj>
    <derivirana_varijabla naziv="DomainObject.Predmet.OstaliListFormatedWithAdress_1">
      <item>Eduard Srzentić, Ulica Franje Fanceva 41, 23000 Zadar</item>
    </derivirana_varijabla>
  </DomainObject.Predmet.OstaliListFormatedWithAdress>
  <DomainObject.Predmet.OstaliListFormatedWithAdressOIB>
    <izvorni_sadrzaj>
      <item>Eduard Srzentić, OIB 27063458831, Ulica Franje Fanceva 41, 23000 Zadar</item>
    </izvorni_sadrzaj>
    <derivirana_varijabla naziv="DomainObject.Predmet.OstaliListFormatedWithAdressOIB_1">
      <item>Eduard Srzentić, OIB 27063458831, Ulica Franje Fanceva 41, 23000 Zadar</item>
    </derivirana_varijabla>
  </DomainObject.Predmet.OstaliListFormatedWithAdressOIB>
  <DomainObject.Predmet.OstaliListNazivFormated>
    <izvorni_sadrzaj>
      <item>Eduard Srzentić</item>
    </izvorni_sadrzaj>
    <derivirana_varijabla naziv="DomainObject.Predmet.OstaliListNazivFormated_1">
      <item>Eduard Srzentić</item>
    </derivirana_varijabla>
  </DomainObject.Predmet.OstaliListNazivFormated>
  <DomainObject.Predmet.OstaliListNazivFormatedOIB>
    <izvorni_sadrzaj>
      <item>Eduard Srzentić, OIB 27063458831</item>
    </izvorni_sadrzaj>
    <derivirana_varijabla naziv="DomainObject.Predmet.OstaliListNazivFormatedOIB_1">
      <item>Eduard Srzentić, OIB 27063458831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St-409/2018-3</izvorni_sadrzaj>
    <derivirana_varijabla naziv="DomainObject.PoslovniBrojDokumenta_1">St-409/2018-3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 BOSS j.d.o.o. za ugostiteljstvo</izvorni_sadrzaj>
    <derivirana_varijabla naziv="DomainObject.Predmet.ProtustrankaIDrugi_1">NO BOSS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NO BOSS j.d.o.o. za ugostiteljstvo, OIB 95334621536, Ulica Franje Fanceva 41, 23000 Zadar</izvorni_sadrzaj>
    <derivirana_varijabla naziv="DomainObject.Predmet.ProtustrankaIDrugiAdressOIB_1">NO BOSS j.d.o.o. za ugostiteljstvo, OIB 95334621536, Ulica Franje Fanceva 41,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 BOSS j.d.o.o. za ugostiteljstvo</item>
      <item>Eduard Srzentić</item>
    </izvorni_sadrzaj>
    <derivirana_varijabla naziv="DomainObject.Predmet.SudioniciListNaziv_1">
      <item>FINA</item>
      <item>NO BOSS j.d.o.o. za ugostiteljstvo</item>
      <item>Eduard Srzentić</item>
    </derivirana_varijabla>
  </DomainObject.Predmet.SudioniciListNaziv>
  <DomainObject.Predmet.SudioniciListAdressOIB>
    <izvorni_sadrzaj>
      <item>FINA, OIB 85821130368, Ivana Danila 4,23000 Zadar</item>
      <item>NO BOSS j.d.o.o. za ugostiteljstvo, OIB 95334621536, Ulica Franje Fanceva 41,23000 Zadar</item>
      <item>Eduard Srzentić, OIB 27063458831, Ulica Franje Fanceva 41,23000 Zadar</item>
    </izvorni_sadrzaj>
    <derivirana_varijabla naziv="DomainObject.Predmet.SudioniciListAdressOIB_1">
      <item>FINA, OIB 85821130368, Ivana Danila 4,23000 Zadar</item>
      <item>NO BOSS j.d.o.o. za ugostiteljstvo, OIB 95334621536, Ulica Franje Fanceva 41,23000 Zadar</item>
      <item>Eduard Srzentić, OIB 27063458831, Ulica Franje Fanceva 41,23000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95334621536</item>
      <item>, OIB 27063458831</item>
    </izvorni_sadrzaj>
    <derivirana_varijabla naziv="DomainObject.Predmet.SudioniciListNazivOIB_1">
      <item>, OIB 85821130368</item>
      <item>, OIB 95334621536</item>
      <item>, OIB 27063458831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St-409/2018-2</izvorni_sadrzaj>
    <derivirana_varijabla naziv="DomainObject.PredzadnjaOdlukaIzPredmeta.Oznaka_1">St-409/2018-2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05D2F-C520-42D3-A727-F35750073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2361</properties:Characters>
  <properties:Lines>73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2018-12-07T07:36:00Z</dcterms:created>
  <dc:creator>Administrator</dc:creator>
  <cp:lastModifiedBy>Ante Rubelj</cp:lastModifiedBy>
  <cp:lastPrinted>2018-12-11T12:03:00Z</cp:lastPrinted>
  <dcterms:modified xmlns:xsi="http://www.w3.org/2001/XMLSchema-instance" xsi:type="dcterms:W3CDTF">2018-12-11T12:29:00Z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St-409/2018-3 / Odluka - Rješenje - pokretanje prethodnog postupka radi utvrđivanja uvjeta za otvaranje stečajnog postupka (1St-409-18-4_-_RJ___prethodni,_upozorenje,_dopis.docx)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