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b956" w14:paraId="e7bb956"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03DDC">
        <w:t>ŽIR – vir j.d.o.o., za usluge, Kuče, Miroslava Krleže 7, OIB: 47475825481</w:t>
      </w:r>
      <w:r w:rsidR="00232E37">
        <w:t>, dana 15</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D06DC3">
        <w:t>ŽIR – vir j.d.o.o., za usluge, Kuče, Miroslava Krleže 7, OIB: 47475825481</w:t>
      </w:r>
      <w:r w:rsidR="000332A8"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D06DC3">
        <w:t>ŽIR – vir j.d.o.o., za usluge, Kuče, Miroslava Krleže 7, OIB: 47475825481</w:t>
      </w:r>
      <w:r w:rsidR="00C8248A" w:rsidRPr="008B74A3">
        <w:rPr>
          <w:rFonts w:cs="Times New Roman" w:eastAsia="Times New Roman"/>
          <w:lang w:eastAsia="hr-HR"/>
        </w:rPr>
        <w:t xml:space="preserve">, </w:t>
      </w:r>
      <w:r w:rsidR="00D06DC3">
        <w:t>Tonka Hrnjak, Kuče, Miroslava Krleže 7, OIB: 30624931102</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D06DC3">
        <w:rPr>
          <w:b w:val="false"/>
        </w:rPr>
        <w:t>11,1</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D06DC3">
        <w:t>ŽIR – vir j.d.o.o., za usluge, Kuče, Miroslava Krleže 7, OIB: 47475825481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D06DC3">
        <w:t>13.244,29</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0332A8">
        <w:rPr>
          <w:rFonts w:cs="Times New Roman" w:eastAsia="Times New Roman"/>
          <w:lang w:eastAsia="hr-HR"/>
        </w:rPr>
        <w:t>jednog</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1040D7" w:rsidRPr="001040D7">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1040D7">
        <w:rPr>
          <w:rFonts w:cs="Times New Roman" w:eastAsia="Times New Roman"/>
          <w:b w:val="false"/>
          <w:lang w:eastAsia="hr-HR"/>
        </w:rPr>
        <w:t>Vesna Sremac Šoštar</w:t>
      </w:r>
      <w:r w:rsidR="001040D7" w:rsidRPr="001040D7">
        <w:rPr>
          <w:b w:val="false"/>
        </w:rPr>
        <w:t>,v.r.</w:t>
      </w:r>
    </w:p>
    <w:p w:rsidRDefault="001040D7" w:rsidP="00D338FD" w:rsidR="001040D7" w:rsidRPr="001040D7">
      <w:pPr>
        <w:pStyle w:val="Uvuenotijeloteksta"/>
        <w:ind w:firstLine="141" w:left="1983"/>
        <w:jc w:val="right"/>
        <w:rPr>
          <w:b w:val="false"/>
        </w:rPr>
      </w:pPr>
      <w:r w:rsidRPr="001040D7">
        <w:rPr>
          <w:b w:val="false"/>
        </w:rPr>
        <w:t>Za točnost otpravka</w:t>
      </w:r>
    </w:p>
    <w:p w:rsidRDefault="001040D7" w:rsidP="00A20E10" w:rsidR="009A1C7B" w:rsidRPr="001040D7">
      <w:pPr>
        <w:pStyle w:val="Uvuenotijeloteksta"/>
        <w:ind w:firstLine="141" w:left="1983"/>
        <w:jc w:val="right"/>
        <w:rPr>
          <w:rFonts w:cs="Times New Roman" w:eastAsia="Times New Roman"/>
          <w:b w:val="false"/>
          <w:lang w:eastAsia="hr-HR"/>
        </w:rPr>
      </w:pPr>
      <w:r w:rsidRPr="001040D7">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0D7"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03DDC">
      <w:t>2556</w:t>
    </w:r>
    <w:r w:rsidR="00A20E1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03DDC">
          <w:t>2556</w:t>
        </w:r>
        <w:r w:rsidR="00A20E10">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40D7"/>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St-2556/2018</izvorni_sadrzaj>
    <derivirana_varijabla naziv="DomainObject.Predmet.OznakaBroj_1">St-2556/2018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ŽIR - vir j.d.o.o. za usluge</izvorni_sadrzaj>
    <derivirana_varijabla naziv="DomainObject.Predmet.ProtustrankaFormated_1">  ŽIR - vir j.d.o.o. za usluge</derivirana_varijabla>
  </DomainObject.Predmet.ProtustrankaFormated>
  <DomainObject.Predmet.ProtustrankaFormatedOIB>
    <izvorni_sadrzaj>  ŽIR - vir j.d.o.o. za usluge, OIB 47475825481</izvorni_sadrzaj>
    <derivirana_varijabla naziv="DomainObject.Predmet.ProtustrankaFormatedOIB_1">  ŽIR - vir j.d.o.o. za usluge, OIB 47475825481</derivirana_varijabla>
  </DomainObject.Predmet.ProtustrankaFormatedOIB>
  <DomainObject.Predmet.ProtustrankaFormatedWithAdress>
    <izvorni_sadrzaj> ŽIR - vir j.d.o.o. za usluge, Miroslava Krleže 7, 10410 Kuče</izvorni_sadrzaj>
    <derivirana_varijabla naziv="DomainObject.Predmet.ProtustrankaFormatedWithAdress_1"> ŽIR - vir j.d.o.o. za usluge, Miroslava Krleže 7, 10410 Kuče</derivirana_varijabla>
  </DomainObject.Predmet.ProtustrankaFormatedWithAdress>
  <DomainObject.Predmet.ProtustrankaFormatedWithAdressOIB>
    <izvorni_sadrzaj> ŽIR - vir j.d.o.o. za usluge, OIB 47475825481, Miroslava Krleže 7, 10410 Kuče</izvorni_sadrzaj>
    <derivirana_varijabla naziv="DomainObject.Predmet.ProtustrankaFormatedWithAdressOIB_1"> ŽIR - vir j.d.o.o. za usluge, OIB 47475825481, Miroslava Krleže 7, 10410 Kuče</derivirana_varijabla>
  </DomainObject.Predmet.ProtustrankaFormatedWithAdressOIB>
  <DomainObject.Predmet.ProtustrankaWithAdress>
    <izvorni_sadrzaj>ŽIR - vir j.d.o.o. za usluge Miroslava Krleže 7, 10410 Kuče</izvorni_sadrzaj>
    <derivirana_varijabla naziv="DomainObject.Predmet.ProtustrankaWithAdress_1">ŽIR - vir j.d.o.o. za usluge Miroslava Krleže 7, 10410 Kuče</derivirana_varijabla>
  </DomainObject.Predmet.ProtustrankaWithAdress>
  <DomainObject.Predmet.ProtustrankaWithAdressOIB>
    <izvorni_sadrzaj>ŽIR - vir j.d.o.o. za usluge, OIB 47475825481, Miroslava Krleže 7, 10410 Kuče</izvorni_sadrzaj>
    <derivirana_varijabla naziv="DomainObject.Predmet.ProtustrankaWithAdressOIB_1">ŽIR - vir j.d.o.o. za usluge, OIB 47475825481, Miroslava Krleže 7, 10410 Kuče</derivirana_varijabla>
  </DomainObject.Predmet.ProtustrankaWithAdressOIB>
  <DomainObject.Predmet.ProtustrankaNazivFormated>
    <izvorni_sadrzaj>ŽIR - vir j.d.o.o. za usluge</izvorni_sadrzaj>
    <derivirana_varijabla naziv="DomainObject.Predmet.ProtustrankaNazivFormated_1">ŽIR - vir j.d.o.o. za usluge</derivirana_varijabla>
  </DomainObject.Predmet.ProtustrankaNazivFormated>
  <DomainObject.Predmet.ProtustrankaNazivFormatedOIB>
    <izvorni_sadrzaj>ŽIR - vir j.d.o.o. za usluge, OIB 47475825481</izvorni_sadrzaj>
    <derivirana_varijabla naziv="DomainObject.Predmet.ProtustrankaNazivFormatedOIB_1">ŽIR - vir j.d.o.o. za usluge, OIB 47475825481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ŽIR - vir j.d.o.o. za usluge</item>
    </izvorni_sadrzaj>
    <derivirana_varijabla naziv="DomainObject.Predmet.ProtuStrankaListFormated_1">
      <item>ŽIR - vir j.d.o.o. za usluge</item>
    </derivirana_varijabla>
  </DomainObject.Predmet.ProtuStrankaListFormated>
  <DomainObject.Predmet.ProtuStrankaListFormatedOIB>
    <izvorni_sadrzaj>
      <item>ŽIR - vir j.d.o.o. za usluge, OIB 47475825481</item>
    </izvorni_sadrzaj>
    <derivirana_varijabla naziv="DomainObject.Predmet.ProtuStrankaListFormatedOIB_1">
      <item>ŽIR - vir j.d.o.o. za usluge, OIB 47475825481</item>
    </derivirana_varijabla>
  </DomainObject.Predmet.ProtuStrankaListFormatedOIB>
  <DomainObject.Predmet.ProtuStrankaListFormatedWithAdress>
    <izvorni_sadrzaj>
      <item>ŽIR - vir j.d.o.o. za usluge, Miroslava Krleže 7, 10410 Kuče</item>
    </izvorni_sadrzaj>
    <derivirana_varijabla naziv="DomainObject.Predmet.ProtuStrankaListFormatedWithAdress_1">
      <item>ŽIR - vir j.d.o.o. za usluge, Miroslava Krleže 7, 10410 Kuče</item>
    </derivirana_varijabla>
  </DomainObject.Predmet.ProtuStrankaListFormatedWithAdress>
  <DomainObject.Predmet.ProtuStrankaListFormatedWithAdressOIB>
    <izvorni_sadrzaj>
      <item>ŽIR - vir j.d.o.o. za usluge, OIB 47475825481, Miroslava Krleže 7, 10410 Kuče</item>
    </izvorni_sadrzaj>
    <derivirana_varijabla naziv="DomainObject.Predmet.ProtuStrankaListFormatedWithAdressOIB_1">
      <item>ŽIR - vir j.d.o.o. za usluge, OIB 47475825481, Miroslava Krleže 7, 10410 Kuče</item>
    </derivirana_varijabla>
  </DomainObject.Predmet.ProtuStrankaListFormatedWithAdressOIB>
  <DomainObject.Predmet.ProtuStrankaListNazivFormated>
    <izvorni_sadrzaj>
      <item>ŽIR - vir j.d.o.o. za usluge</item>
    </izvorni_sadrzaj>
    <derivirana_varijabla naziv="DomainObject.Predmet.ProtuStrankaListNazivFormated_1">
      <item>ŽIR - vir j.d.o.o. za usluge</item>
    </derivirana_varijabla>
  </DomainObject.Predmet.ProtuStrankaListNazivFormated>
  <DomainObject.Predmet.ProtuStrankaListNazivFormatedOIB>
    <izvorni_sadrzaj>
      <item>ŽIR - vir j.d.o.o. za usluge, OIB 47475825481</item>
    </izvorni_sadrzaj>
    <derivirana_varijabla naziv="DomainObject.Predmet.ProtuStrankaListNazivFormatedOIB_1">
      <item>ŽIR - vir j.d.o.o. za usluge, OIB 47475825481</item>
    </derivirana_varijabla>
  </DomainObject.Predmet.ProtuStrankaListNazivFormatedOIB>
  <DomainObject.Predmet.OstaliListFormated>
    <izvorni_sadrzaj>
      <item>Tonka Hrnjak</item>
    </izvorni_sadrzaj>
    <derivirana_varijabla naziv="DomainObject.Predmet.OstaliListFormated_1">
      <item>Tonka Hrnjak</item>
    </derivirana_varijabla>
  </DomainObject.Predmet.OstaliListFormated>
  <DomainObject.Predmet.OstaliListFormatedOIB>
    <izvorni_sadrzaj>
      <item>Tonka Hrnjak, OIB 30624931102</item>
    </izvorni_sadrzaj>
    <derivirana_varijabla naziv="DomainObject.Predmet.OstaliListFormatedOIB_1">
      <item>Tonka Hrnjak, OIB 30624931102</item>
    </derivirana_varijabla>
  </DomainObject.Predmet.OstaliListFormatedOIB>
  <DomainObject.Predmet.OstaliListFormatedWithAdress>
    <izvorni_sadrzaj>
      <item>Tonka Hrnjak, Miroslava Krleže 7, 10410 Kuče</item>
    </izvorni_sadrzaj>
    <derivirana_varijabla naziv="DomainObject.Predmet.OstaliListFormatedWithAdress_1">
      <item>Tonka Hrnjak, Miroslava Krleže 7, 10410 Kuče</item>
    </derivirana_varijabla>
  </DomainObject.Predmet.OstaliListFormatedWithAdress>
  <DomainObject.Predmet.OstaliListFormatedWithAdressOIB>
    <izvorni_sadrzaj>
      <item>Tonka Hrnjak, OIB 30624931102, Miroslava Krleže 7, 10410 Kuče</item>
    </izvorni_sadrzaj>
    <derivirana_varijabla naziv="DomainObject.Predmet.OstaliListFormatedWithAdressOIB_1">
      <item>Tonka Hrnjak, OIB 30624931102, Miroslava Krleže 7, 10410 Kuče</item>
    </derivirana_varijabla>
  </DomainObject.Predmet.OstaliListFormatedWithAdressOIB>
  <DomainObject.Predmet.OstaliListNazivFormated>
    <izvorni_sadrzaj>
      <item>Tonka Hrnjak</item>
    </izvorni_sadrzaj>
    <derivirana_varijabla naziv="DomainObject.Predmet.OstaliListNazivFormated_1">
      <item>Tonka Hrnjak</item>
    </derivirana_varijabla>
  </DomainObject.Predmet.OstaliListNazivFormated>
  <DomainObject.Predmet.OstaliListNazivFormatedOIB>
    <izvorni_sadrzaj>
      <item>Tonka Hrnjak, OIB 30624931102</item>
    </izvorni_sadrzaj>
    <derivirana_varijabla naziv="DomainObject.Predmet.OstaliListNazivFormatedOIB_1">
      <item>Tonka Hrnjak, OIB 30624931102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ŽIR - vir j.d.o.o. za usluge</izvorni_sadrzaj>
    <derivirana_varijabla naziv="DomainObject.Predmet.ProtustrankaIDrugi_1">ŽIR - vir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ŽIR - vir j.d.o.o. za usluge, OIB 47475825481, Miroslava Krleže 7, 10410 Kuče</izvorni_sadrzaj>
    <derivirana_varijabla naziv="DomainObject.Predmet.ProtustrankaIDrugiAdressOIB_1">ŽIR - vir j.d.o.o. za usluge, OIB 47475825481, Miroslava Krleže 7, 10410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ŽIR - vir j.d.o.o. za usluge</item>
      <item>Tonka Hrnjak</item>
    </izvorni_sadrzaj>
    <derivirana_varijabla naziv="DomainObject.Predmet.SudioniciListNaziv_1">
      <item>FINA Regionalni centar Zagreb</item>
      <item>ŽIR - vir j.d.o.o. za usluge</item>
      <item>Tonka Hrnjak</item>
    </derivirana_varijabla>
  </DomainObject.Predmet.SudioniciListNaziv>
  <DomainObject.Predmet.SudioniciListAdressOIB>
    <izvorni_sadrzaj>
      <item>FINA Regionalni centar Zagreb, OIB 85821130368, Trg svibanjskih žrtava 1995. 1,10000 Zagreb</item>
      <item>ŽIR - vir j.d.o.o. za usluge, OIB 47475825481, Miroslava Krleže 7,10410 Kuče</item>
      <item>Tonka Hrnjak, OIB 30624931102, Miroslava Krleže 7,10410 Kuče</item>
    </izvorni_sadrzaj>
    <derivirana_varijabla naziv="DomainObject.Predmet.SudioniciListAdressOIB_1">
      <item>FINA Regionalni centar Zagreb, OIB 85821130368, Trg svibanjskih žrtava 1995. 1,10000 Zagreb</item>
      <item>ŽIR - vir j.d.o.o. za usluge, OIB 47475825481, Miroslava Krleže 7,10410 Kuče</item>
      <item>Tonka Hrnjak, OIB 30624931102, Miroslava Krleže 7,10410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47475825481</item>
      <item>, OIB 30624931102</item>
    </izvorni_sadrzaj>
    <derivirana_varijabla naziv="DomainObject.Predmet.SudioniciListNazivOIB_1">
      <item>, OIB 85821130368</item>
      <item>, OIB 47475825481</item>
      <item>, OIB 30624931102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DE2E9F-567D-443D-8D96-FF9E383DC7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5015</properties:Characters>
  <properties:Lines>135</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2018-10-15T08:15:00Z</cp:lastPrinted>
  <dcterms:modified xmlns:xsi="http://www.w3.org/2001/XMLSchema-instance" xsi:type="dcterms:W3CDTF">2018-10-15T08:15:00Z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St-2556-18-1.prethodni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