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a596" w14:paraId="7dba596" w:rsidRDefault="00AB1936" w:rsidR="00AB193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B21AFF">
        <w:rPr>
          <w:sz w:val="24"/>
          <w:szCs w:val="24"/>
        </w:rPr>
        <w:t>67. St-</w:t>
      </w:r>
      <w:r w:rsidR="003852F4">
        <w:rPr>
          <w:sz w:val="24"/>
          <w:szCs w:val="24"/>
        </w:rPr>
        <w:t>1553/13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>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3852F4" w:rsidRPr="003852F4">
        <w:rPr>
          <w:bCs/>
          <w:sz w:val="24"/>
          <w:szCs w:val="24"/>
        </w:rPr>
        <w:t>NOTE NEKRETNINE d.o.o. u stečaju, Zagreb, Boškovićeva 4</w:t>
      </w:r>
      <w:r w:rsidR="003852F4">
        <w:rPr>
          <w:bCs/>
          <w:sz w:val="24"/>
          <w:szCs w:val="24"/>
        </w:rPr>
        <w:t xml:space="preserve">, OIB: </w:t>
      </w:r>
      <w:r w:rsidR="003852F4" w:rsidRPr="003852F4">
        <w:rPr>
          <w:bCs/>
          <w:sz w:val="24"/>
          <w:szCs w:val="24"/>
        </w:rPr>
        <w:t>61449418137</w:t>
      </w:r>
      <w:r w:rsidR="00B21AFF">
        <w:rPr>
          <w:bCs/>
          <w:sz w:val="24"/>
          <w:szCs w:val="24"/>
          <w:lang w:val="pt-BR"/>
        </w:rPr>
        <w:t>,</w:t>
      </w:r>
      <w:r w:rsidR="00D75E26" w:rsidRPr="00310646">
        <w:rPr>
          <w:sz w:val="24"/>
          <w:szCs w:val="24"/>
        </w:rPr>
        <w:t xml:space="preserve"> </w:t>
      </w:r>
      <w:r w:rsidR="003852F4">
        <w:rPr>
          <w:sz w:val="24"/>
          <w:szCs w:val="24"/>
        </w:rPr>
        <w:t>15. ožujka</w:t>
      </w:r>
      <w:r w:rsidRPr="00310646">
        <w:rPr>
          <w:sz w:val="24"/>
          <w:szCs w:val="24"/>
        </w:rPr>
        <w:t xml:space="preserve"> 20</w:t>
      </w:r>
      <w:r w:rsidR="003852F4">
        <w:rPr>
          <w:sz w:val="24"/>
          <w:szCs w:val="24"/>
        </w:rPr>
        <w:t>17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3852F4">
        <w:rPr>
          <w:sz w:val="24"/>
          <w:szCs w:val="24"/>
        </w:rPr>
        <w:t>Damiru Mikiću</w:t>
      </w:r>
      <w:r w:rsidR="00FC18D1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>(„Narodne novine“ broj 71/15, dalje: SZ)</w:t>
      </w:r>
      <w:r w:rsidR="003852F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3852F4">
        <w:rPr>
          <w:sz w:val="24"/>
          <w:szCs w:val="24"/>
        </w:rPr>
        <w:t>15. ožujka</w:t>
      </w:r>
      <w:r w:rsidR="00F32614"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3852F4">
        <w:rPr>
          <w:sz w:val="24"/>
          <w:szCs w:val="24"/>
        </w:rPr>
        <w:t>17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213B6" w:rsidR="00AB1936" w:rsidRPr="00310646">
      <w:pPr>
        <w:pStyle w:val="Tijeloteksta"/>
        <w:ind w:firstLine="612" w:left="5760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373960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373960" w:rsidP="00F832F4" w:rsidR="00373960" w:rsidRPr="00373960">
      <w:pPr>
        <w:jc w:val="right"/>
        <w:rPr>
          <w:sz w:val="24"/>
          <w:szCs w:val="24"/>
        </w:rPr>
      </w:pPr>
      <w:r w:rsidRPr="00373960">
        <w:rPr>
          <w:sz w:val="24"/>
          <w:szCs w:val="24"/>
        </w:rPr>
        <w:t xml:space="preserve">Za točnost </w:t>
      </w:r>
      <w:proofErr w:type="spellStart"/>
      <w:r w:rsidRPr="00373960">
        <w:rPr>
          <w:sz w:val="24"/>
          <w:szCs w:val="24"/>
        </w:rPr>
        <w:t>otpravka</w:t>
      </w:r>
      <w:proofErr w:type="spellEnd"/>
      <w:r w:rsidRPr="00373960">
        <w:rPr>
          <w:sz w:val="24"/>
          <w:szCs w:val="24"/>
        </w:rPr>
        <w:t xml:space="preserve"> – ovlašteni službenik</w:t>
      </w:r>
    </w:p>
    <w:p w:rsidRDefault="00373960" w:rsidP="00F832F4" w:rsidR="00373960" w:rsidRPr="00373960">
      <w:pPr>
        <w:tabs>
          <w:tab w:pos="6507" w:val="left"/>
        </w:tabs>
        <w:rPr>
          <w:sz w:val="24"/>
          <w:szCs w:val="24"/>
        </w:rPr>
      </w:pPr>
      <w:r w:rsidRPr="00373960">
        <w:rPr>
          <w:sz w:val="24"/>
          <w:szCs w:val="24"/>
        </w:rPr>
        <w:tab/>
        <w:t xml:space="preserve">   Katica Franjić</w:t>
      </w:r>
    </w:p>
    <w:p w:rsidRDefault="00935ABA" w:rsidR="00935ABA" w:rsidRPr="00310646">
      <w:pPr>
        <w:rPr>
          <w:sz w:val="24"/>
          <w:szCs w:val="24"/>
        </w:rPr>
      </w:pPr>
    </w:p>
    <w:sectPr w:rsidR="00935ABA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73960"/>
    <w:rsid w:val="003852F4"/>
    <w:rsid w:val="004846E3"/>
    <w:rsid w:val="004A101E"/>
    <w:rsid w:val="00574039"/>
    <w:rsid w:val="00577C20"/>
    <w:rsid w:val="005E5A2C"/>
    <w:rsid w:val="006F6973"/>
    <w:rsid w:val="0075381D"/>
    <w:rsid w:val="008A286D"/>
    <w:rsid w:val="00935ABA"/>
    <w:rsid w:val="009E1755"/>
    <w:rsid w:val="00AB1936"/>
    <w:rsid w:val="00AD2A7F"/>
    <w:rsid w:val="00B21AFF"/>
    <w:rsid w:val="00B539B6"/>
    <w:rsid w:val="00C00CB9"/>
    <w:rsid w:val="00C25D04"/>
    <w:rsid w:val="00CD7733"/>
    <w:rsid w:val="00D10C86"/>
    <w:rsid w:val="00D639B5"/>
    <w:rsid w:val="00D75E26"/>
    <w:rsid w:val="00D8748D"/>
    <w:rsid w:val="00E7322C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3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9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9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9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9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3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9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9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9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9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2013.</izvorni_sadrzaj>
    <derivirana_varijabla naziv="DomainObject.Predmet.DatumOsnivanja_1">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St-1553/2013</izvorni_sadrzaj>
    <derivirana_varijabla naziv="DomainObject.Predmet.OznakaBroj_1">St-1553/2013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NOTE NEKRETNINE d.o.o. za poslovanje nekretninama - u stečaju zastupanog po punomoćniku ZZ Dušan Mišković</izvorni_sadrzaj>
    <derivirana_varijabla naziv="DomainObject.Predmet.ProtustrankaFormated_1">  NOTE NEKRETNINE d.o.o. za poslovanje nekretninama - u stečaju zastupanog po punomoćniku ZZ Dušan Mišković</derivirana_varijabla>
  </DomainObject.Predmet.ProtustrankaFormated>
  <DomainObject.Predmet.ProtustrankaFormatedOIB>
    <izvorni_sadrzaj>  NOTE NEKRETNINE d.o.o. za poslovanje nekretninama - u stečaju, OIB 61449418137 zastupanog po punomoćniku ZZ Dušan Mišković</izvorni_sadrzaj>
    <derivirana_varijabla naziv="DomainObject.Predmet.ProtustrankaFormatedOIB_1">  NOTE NEKRETNINE d.o.o. za poslovanje nekretninama - u stečaju, OIB 61449418137 zastupanog po punomoćniku ZZ Dušan Mišković</derivirana_varijabla>
  </DomainObject.Predmet.ProtustrankaFormatedOIB>
  <DomainObject.Predmet.ProtustrankaFormatedWithAdress>
    <izvorni_sadrzaj> NOTE NEKRETNINE d.o.o. za poslovanje nekretninama - u stečaju, Boškovićeva 4, 10000 Zagreb zastupanog po punomoćniku ZZ Dušan Mišković</izvorni_sadrzaj>
    <derivirana_varijabla naziv="DomainObject.Predmet.ProtustrankaFormatedWithAdress_1"> NOTE NEKRETNINE d.o.o. za poslovanje nekretninama - u stečaju, Boškovićeva 4, 10000 Zagreb zastupanog po punomoćniku ZZ Dušan Mišković</derivirana_varijabla>
  </DomainObject.Predmet.ProtustrankaFormatedWithAdress>
  <DomainObject.Predmet.ProtustrankaFormatedWithAdressOIB>
    <izvorni_sadrzaj> NOTE NEKRETNINE d.o.o. za poslovanje nekretninama - u stečaju, OIB 61449418137, Boškovićeva 4, 10000 Zagreb zastupanog po punomoćniku ZZ Dušan Mišković</izvorni_sadrzaj>
    <derivirana_varijabla naziv="DomainObject.Predmet.ProtustrankaFormatedWithAdressOIB_1"> NOTE NEKRETNINE d.o.o. za poslovanje nekretninama - u stečaju, OIB 61449418137, Boškovićeva 4, 10000 Zagreb zastupanog po punomoćniku ZZ Dušan Mišković</derivirana_varijabla>
  </DomainObject.Predmet.ProtustrankaFormatedWithAdressOIB>
  <DomainObject.Predmet.ProtustrankaWithAdress>
    <izvorni_sadrzaj>NOTE NEKRETNINE d.o.o. za poslovanje nekretninama - u stečaju Boškovićeva 4, 10000 Zagreb</izvorni_sadrzaj>
    <derivirana_varijabla naziv="DomainObject.Predmet.ProtustrankaWithAdress_1">NOTE NEKRETNINE d.o.o. za poslovanje nekretninama - u stečaju Boškovićeva 4, 10000 Zagreb</derivirana_varijabla>
  </DomainObject.Predmet.ProtustrankaWithAdress>
  <DomainObject.Predmet.ProtustrankaWithAdressOIB>
    <izvorni_sadrzaj>NOTE NEKRETNINE d.o.o. za poslovanje nekretninama - u stečaju, OIB 61449418137, Boškovićeva 4, 10000 Zagreb</izvorni_sadrzaj>
    <derivirana_varijabla naziv="DomainObject.Predmet.ProtustrankaWithAdressOIB_1">NOTE NEKRETNINE d.o.o. za poslovanje nekretninama - u stečaju, OIB 61449418137, Boškovićeva 4, 10000 Zagreb</derivirana_varijabla>
  </DomainObject.Predmet.ProtustrankaWithAdressOIB>
  <DomainObject.Predmet.ProtustrankaNazivFormated>
    <izvorni_sadrzaj>NOTE NEKRETNINE d.o.o. za poslovanje nekretninama - u stečaju</izvorni_sadrzaj>
    <derivirana_varijabla naziv="DomainObject.Predmet.ProtustrankaNazivFormated_1">NOTE NEKRETNINE d.o.o. za poslovanje nekretninama - u stečaju</derivirana_varijabla>
  </DomainObject.Predmet.ProtustrankaNazivFormated>
  <DomainObject.Predmet.ProtustrankaNazivFormatedOIB>
    <izvorni_sadrzaj>NOTE NEKRETNINE d.o.o. za poslovanje nekretninama - u stečaju, OIB 61449418137</izvorni_sadrzaj>
    <derivirana_varijabla naziv="DomainObject.Predmet.ProtustrankaNazivFormatedOIB_1">NOTE NEKRETNINE d.o.o. za poslovanje nekretninama - u stečaju, OIB 61449418137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ANĐELO MILOŠ; PBZ CARD društvo s ograničenom odgovornošću za poslovanje kreditnim karticama, putnička agencija</izvorni_sadrzaj>
    <derivirana_varijabla naziv="DomainObject.Predmet.StrankaFormated_1">  ANĐELO MILOŠ; PBZ CARD društvo s ograničenom odgovornošću za poslovanje kreditnim karticama, putnička agencija</derivirana_varijabla>
  </DomainObject.Predmet.StrankaFormated>
  <DomainObject.Predmet.StrankaFormatedOIB>
    <izvorni_sadrzaj>  ANĐELO MILOŠ, OIB 53316274307; PBZ CARD društvo s ograničenom odgovornošću za poslovanje kreditnim karticama, putnička agencija, OIB 28495895537</izvorni_sadrzaj>
    <derivirana_varijabla naziv="DomainObject.Predmet.StrankaFormatedOIB_1">  ANĐELO MILOŠ, OIB 53316274307; PBZ CARD društvo s ograničenom odgovornošću za poslovanje kreditnim karticama, putnička agencija, OIB 28495895537</derivirana_varijabla>
  </DomainObject.Predmet.StrankaFormatedOIB>
  <DomainObject.Predmet.StrankaFormatedWithAdress>
    <izvorni_sadrzaj> ANĐELO MILOŠ, BOŠKOVIĆEVA 4, 10000 Zagreb; PBZ CARD društvo s ograničenom odgovornošću za poslovanje kreditnim karticama, putnička agencija, Radnička cesta 44, 10000 Zagreb</izvorni_sadrzaj>
    <derivirana_varijabla naziv="DomainObject.Predmet.StrankaFormatedWithAdress_1"> ANĐELO MILOŠ, BOŠKOVIĆEVA 4, 10000 Zagreb; PBZ CARD društvo s ograničenom odgovornošću za poslovanje kreditnim karticama, putnička agencija, Radnička cesta 44, 10000 Zagreb</derivirana_varijabla>
  </DomainObject.Predmet.StrankaFormatedWithAdress>
  <DomainObject.Predmet.StrankaFormatedWithAdressOIB>
    <izvorni_sadrzaj> ANĐELO MILOŠ, OIB 53316274307, BOŠKOVIĆEVA 4, 10000 Zagreb; PBZ CARD društvo s ograničenom odgovornošću za poslovanje kreditnim karticama, putnička agencija, OIB 28495895537, Radnička cesta 44, 10000 Zagreb</izvorni_sadrzaj>
    <derivirana_varijabla naziv="DomainObject.Predmet.StrankaFormatedWithAdressOIB_1"> ANĐELO MILOŠ, OIB 53316274307, BOŠKOVIĆEVA 4, 10000 Zagreb; PBZ CARD društvo s ograničenom odgovornošću za poslovanje kreditnim karticama, putnička agencija, OIB 28495895537, Radnička cesta 44, 10000 Zagreb</derivirana_varijabla>
  </DomainObject.Predmet.StrankaFormatedWithAdressOIB>
  <DomainObject.Predmet.StrankaWithAdress>
    <izvorni_sadrzaj>ANĐELO MILOŠ BOŠKOVIĆEVA 4,10000 Zagreb,PBZ CARD društvo s ograničenom odgovornošću za poslovanje kreditnim karticama, putnička agencija Radnička cesta 44,10000 Zagreb</izvorni_sadrzaj>
    <derivirana_varijabla naziv="DomainObject.Predmet.StrankaWithAdress_1">ANĐELO MILOŠ BOŠKOVIĆEVA 4,10000 Zagreb,PBZ CARD društvo s ograničenom odgovornošću za poslovanje kreditnim karticama, putnička agencija Radnička cesta 44,10000 Zagreb</derivirana_varijabla>
  </DomainObject.Predmet.StrankaWithAdress>
  <DomainObject.Predmet.StrankaWithAdressOIB>
    <izvorni_sadrzaj>ANĐELO MILOŠ, OIB 53316274307, BOŠKOVIĆEVA 4,10000 Zagreb,PBZ CARD društvo s ograničenom odgovornošću za poslovanje kreditnim karticama, putnička agencija, OIB 28495895537, Radnička cesta 44,10000 Zagreb</izvorni_sadrzaj>
    <derivirana_varijabla naziv="DomainObject.Predmet.StrankaWithAdressOIB_1">ANĐELO MILOŠ, OIB 53316274307, BOŠKOVIĆEVA 4,10000 Zagreb,PBZ CARD društvo s ograničenom odgovornošću za poslovanje kreditnim karticama, putnička agencija, OIB 28495895537, Radnička cesta 44,10000 Zagreb</derivirana_varijabla>
  </DomainObject.Predmet.StrankaWithAdressOIB>
  <DomainObject.Predmet.StrankaNazivFormated>
    <izvorni_sadrzaj>ANĐELO MILOŠ,PBZ CARD društvo s ograničenom odgovornošću za poslovanje kreditnim karticama, putnička agencija</izvorni_sadrzaj>
    <derivirana_varijabla naziv="DomainObject.Predmet.StrankaNazivFormated_1">ANĐELO MILOŠ,PBZ CARD društvo s ograničenom odgovornošću za poslovanje kreditnim karticama, putnička agencija</derivirana_varijabla>
  </DomainObject.Predmet.StrankaNazivFormated>
  <DomainObject.Predmet.StrankaNazivFormatedOIB>
    <izvorni_sadrzaj>ANĐELO MILOŠ, OIB 53316274307,PBZ CARD društvo s ograničenom odgovornošću za poslovanje kreditnim karticama, putnička agencija, OIB 28495895537</izvorni_sadrzaj>
    <derivirana_varijabla naziv="DomainObject.Predmet.StrankaNazivFormatedOIB_1">ANĐELO MILOŠ, OIB 53316274307,PBZ CARD društvo s ograničenom odgovornošću za poslovanje kreditnim karticama, putnička agencija, OIB 28495895537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ANĐELO MILOŠ</item>
      <item>PBZ CARD društvo s ograničenom odgovornošću za poslovanje kreditnim karticama, putnička agencija</item>
    </izvorni_sadrzaj>
    <derivirana_varijabla naziv="DomainObject.Predmet.StrankaListFormated_1">
      <item>ANĐELO MILOŠ</item>
      <item>PBZ CARD društvo s ograničenom odgovornošću za poslovanje kreditnim karticama, putnička agencija</item>
    </derivirana_varijabla>
  </DomainObject.Predmet.StrankaListFormated>
  <DomainObject.Predmet.StrankaListFormatedOIB>
    <izvorni_sadrzaj>
      <item>ANĐELO MILOŠ, OIB 53316274307</item>
      <item>PBZ CARD društvo s ograničenom odgovornošću za poslovanje kreditnim karticama, putnička agencija, OIB 28495895537</item>
    </izvorni_sadrzaj>
    <derivirana_varijabla naziv="DomainObject.Predmet.StrankaListFormatedOIB_1">
      <item>ANĐELO MILOŠ, OIB 53316274307</item>
      <item>PBZ CARD društvo s ograničenom odgovornošću za poslovanje kreditnim karticama, putnička agencija, OIB 28495895537</item>
    </derivirana_varijabla>
  </DomainObject.Predmet.StrankaListFormatedOIB>
  <DomainObject.Predmet.StrankaListFormatedWithAdress>
    <izvorni_sadrzaj>
      <item>ANĐELO MILOŠ, BOŠKOVIĆEVA 4, 10000 Zagreb</item>
      <item>PBZ CARD društvo s ograničenom odgovornošću za poslovanje kreditnim karticama, putnička agencija, Radnička cesta 44, 10000 Zagreb</item>
    </izvorni_sadrzaj>
    <derivirana_varijabla naziv="DomainObject.Predmet.StrankaListFormatedWithAdress_1">
      <item>ANĐELO MILOŠ, BOŠKOVIĆEVA 4, 10000 Zagreb</item>
      <item>PBZ CARD društvo s ograničenom odgovornošću za poslovanje kreditnim karticama, putnička agencija, Radnička cesta 44, 10000 Zagreb</item>
    </derivirana_varijabla>
  </DomainObject.Predmet.StrankaListFormatedWithAdress>
  <DomainObject.Predmet.StrankaListFormatedWithAdressOIB>
    <izvorni_sadrzaj>
      <item>ANĐELO MILOŠ, OIB 53316274307, BOŠKOVIĆEVA 4, 10000 Zagreb</item>
      <item>PBZ CARD društvo s ograničenom odgovornošću za poslovanje kreditnim karticama, putnička agencija, OIB 28495895537, Radnička cesta 44, 10000 Zagreb</item>
    </izvorni_sadrzaj>
    <derivirana_varijabla naziv="DomainObject.Predmet.StrankaListFormatedWithAdressOIB_1">
      <item>ANĐELO MILOŠ, OIB 53316274307, BOŠKOVIĆEVA 4, 10000 Zagreb</item>
      <item>PBZ CARD društvo s ograničenom odgovornošću za poslovanje kreditnim karticama, putnička agencija, OIB 28495895537, Radnička cesta 44, 10000 Zagreb</item>
    </derivirana_varijabla>
  </DomainObject.Predmet.StrankaListFormatedWithAdressOIB>
  <DomainObject.Predmet.StrankaListNazivFormated>
    <izvorni_sadrzaj>
      <item>ANĐELO MILOŠ</item>
      <item>PBZ CARD društvo s ograničenom odgovornošću za poslovanje kreditnim karticama, putnička agencija</item>
    </izvorni_sadrzaj>
    <derivirana_varijabla naziv="DomainObject.Predmet.StrankaListNazivFormated_1">
      <item>ANĐELO MILOŠ</item>
      <item>PBZ CARD društvo s ograničenom odgovornošću za poslovanje kreditnim karticama, putnička agencija</item>
    </derivirana_varijabla>
  </DomainObject.Predmet.StrankaListNazivFormated>
  <DomainObject.Predmet.StrankaListNazivFormatedOIB>
    <izvorni_sadrzaj>
      <item>ANĐELO MILOŠ, OIB 53316274307</item>
      <item>PBZ CARD društvo s ograničenom odgovornošću za poslovanje kreditnim karticama, putnička agencija, OIB 28495895537</item>
    </izvorni_sadrzaj>
    <derivirana_varijabla naziv="DomainObject.Predmet.StrankaListNazivFormatedOIB_1">
      <item>ANĐELO MILOŠ, OIB 53316274307</item>
      <item>PBZ CARD društvo s ograničenom odgovornošću za poslovanje kreditnim karticama, putnička agencija, OIB 28495895537</item>
    </derivirana_varijabla>
  </DomainObject.Predmet.StrankaListNazivFormatedOIB>
  <DomainObject.Predmet.ProtuStrankaListFormated>
    <izvorni_sadrzaj>
      <item>NOTE NEKRETNINE d.o.o. za poslovanje nekretninama - u stečaju zastupanog po punomoćniku ZZ Dušan Mišković</item>
    </izvorni_sadrzaj>
    <derivirana_varijabla naziv="DomainObject.Predmet.ProtuStrankaListFormated_1">
      <item>NOTE NEKRETNINE d.o.o. za poslovanje nekretninama - u stečaju zastupanog po punomoćniku ZZ Dušan Mišković</item>
    </derivirana_varijabla>
  </DomainObject.Predmet.ProtuStrankaListFormated>
  <DomainObject.Predmet.ProtuStrankaListFormatedOIB>
    <izvorni_sadrzaj>
      <item>NOTE NEKRETNINE d.o.o. za poslovanje nekretninama - u stečaju, OIB 61449418137 zastupanog po punomoćniku ZZ Dušan Mišković</item>
    </izvorni_sadrzaj>
    <derivirana_varijabla naziv="DomainObject.Predmet.ProtuStrankaListFormatedOIB_1">
      <item>NOTE NEKRETNINE d.o.o. za poslovanje nekretninama - u stečaju, OIB 61449418137 zastupanog po punomoćniku ZZ Dušan Mišković</item>
    </derivirana_varijabla>
  </DomainObject.Predmet.ProtuStrankaListFormatedOIB>
  <DomainObject.Predmet.ProtuStrankaListFormatedWithAdress>
    <izvorni_sadrzaj>
      <item>NOTE NEKRETNINE d.o.o. za poslovanje nekretninama - u stečaju, Boškovićeva 4, 10000 Zagreb zastupanog po punomoćniku ZZ Dušan Mišković</item>
    </izvorni_sadrzaj>
    <derivirana_varijabla naziv="DomainObject.Predmet.ProtuStrankaListFormatedWithAdress_1">
      <item>NOTE NEKRETNINE d.o.o. za poslovanje nekretninama - u stečaju, Boškovićeva 4, 10000 Zagreb zastupanog po punomoćniku ZZ Dušan Mišković</item>
    </derivirana_varijabla>
  </DomainObject.Predmet.ProtuStrankaListFormatedWithAdress>
  <DomainObject.Predmet.ProtuStrankaListFormatedWithAdressOIB>
    <izvorni_sadrzaj>
      <item>NOTE NEKRETNINE d.o.o. za poslovanje nekretninama - u stečaju, OIB 61449418137, Boškovićeva 4, 10000 Zagreb zastupanog po punomoćniku ZZ Dušan Mišković</item>
    </izvorni_sadrzaj>
    <derivirana_varijabla naziv="DomainObject.Predmet.ProtuStrankaListFormatedWithAdressOIB_1">
      <item>NOTE NEKRETNINE d.o.o. za poslovanje nekretninama - u stečaju, OIB 61449418137, Boškovićeva 4, 10000 Zagreb zastupanog po punomoćniku ZZ Dušan Mišković</item>
    </derivirana_varijabla>
  </DomainObject.Predmet.ProtuStrankaListFormatedWithAdressOIB>
  <DomainObject.Predmet.ProtuStrankaListNazivFormated>
    <izvorni_sadrzaj>
      <item>NOTE NEKRETNINE d.o.o. za poslovanje nekretninama - u stečaju</item>
    </izvorni_sadrzaj>
    <derivirana_varijabla naziv="DomainObject.Predmet.ProtuStrankaListNazivFormated_1">
      <item>NOTE NEKRETNINE d.o.o. za poslovanje nekretninama - u stečaju</item>
    </derivirana_varijabla>
  </DomainObject.Predmet.ProtuStrankaListNazivFormated>
  <DomainObject.Predmet.ProtuStrankaListNazivFormatedOIB>
    <izvorni_sadrzaj>
      <item>NOTE NEKRETNINE d.o.o. za poslovanje nekretninama - u stečaju, OIB 61449418137</item>
    </izvorni_sadrzaj>
    <derivirana_varijabla naziv="DomainObject.Predmet.ProtuStrankaListNazivFormatedOIB_1">
      <item>NOTE NEKRETNINE d.o.o. za poslovanje nekretninama - u stečaju, OIB 61449418137</item>
    </derivirana_varijabla>
  </DomainObject.Predmet.ProtuStrankaListNazivFormatedOIB>
  <DomainObject.Predmet.OstaliListFormated>
    <izvorni_sadrzaj>
      <item>ZZ 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</izvorni_sadrzaj>
    <derivirana_varijabla naziv="DomainObject.Predmet.OstaliListFormated_1">
      <item>ZZ 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</derivirana_varijabla>
  </DomainObject.Predmet.OstaliListFormated>
  <DomainObject.Predmet.OstaliListFormatedOIB>
    <izvorni_sadrzaj>
      <item>ZZ 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 Župić i partneri</item>
    </izvorni_sadrzaj>
    <derivirana_varijabla naziv="DomainObject.Predmet.OstaliListFormatedOIB_1">
      <item>ZZ 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 Župić i partneri</item>
    </derivirana_varijabla>
  </DomainObject.Predmet.OstaliListFormatedOIB>
  <DomainObject.Predmet.OstaliListFormatedWithAdress>
    <izvorni_sadrzaj>
      <item>ZZ 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Trnjanska cesta 23, 10000 Zagreb</item>
      <item>Vjerovnici</item>
      <item>OD Župić i partneri, Ul. grada Vukovara 269f, 10000 Zagreb</item>
    </izvorni_sadrzaj>
    <derivirana_varijabla naziv="DomainObject.Predmet.OstaliListFormatedWithAdress_1">
      <item>ZZ 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Trnjanska cesta 23, 10000 Zagreb</item>
      <item>Vjerovnici</item>
      <item>OD Župić i partneri, Ul. grada Vukovara 269f, 10000 Zagreb</item>
    </derivirana_varijabla>
  </DomainObject.Predmet.OstaliListFormatedWithAdress>
  <DomainObject.Predmet.OstaliListFormatedWithAdressOIB>
    <izvorni_sadrzaj>
      <item>ZZ 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OIB 41347934153, Trnjanska cesta 23, 10000 Zagreb</item>
      <item>Vjerovnici</item>
      <item>OD Župić i partneri, Ul. grada Vukovara 269f, 10000 Zagreb</item>
    </izvorni_sadrzaj>
    <derivirana_varijabla naziv="DomainObject.Predmet.OstaliListFormatedWithAdressOIB_1">
      <item>ZZ 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OIB 41347934153, Trnjanska cesta 23, 10000 Zagreb</item>
      <item>Vjerovnici</item>
      <item>OD Župić i partneri, Ul. grada Vukovara 269f, 10000 Zagreb</item>
    </derivirana_varijabla>
  </DomainObject.Predmet.OstaliListFormatedWithAdressOIB>
  <DomainObject.Predmet.OstaliListNazivFormated>
    <izvorni_sadrzaj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</izvorni_sadrzaj>
    <derivirana_varijabla naziv="DomainObject.Predmet.OstaliListNazivFormated_1"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</derivirana_varijabla>
  </DomainObject.Predmet.OstaliListNazivFormated>
  <DomainObject.Predmet.OstaliListNazivFormatedOIB>
    <izvorni_sadrzaj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 Župić i partneri</item>
    </izvorni_sadrzaj>
    <derivirana_varijabla naziv="DomainObject.Predmet.OstaliListNazivFormatedOIB_1"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 Župić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ANĐELO MILOŠ i dr.</izvorni_sadrzaj>
    <derivirana_varijabla naziv="DomainObject.Predmet.StrankaIDrugi_1">ANĐELO MILOŠ i dr.</derivirana_varijabla>
  </DomainObject.Predmet.StrankaIDrugi>
  <DomainObject.Predmet.ProtustrankaIDrugi>
    <izvorni_sadrzaj>NOTE NEKRETNINE d.o.o. za poslovanje nekretninama - u stečaju</izvorni_sadrzaj>
    <derivirana_varijabla naziv="DomainObject.Predmet.ProtustrankaIDrugi_1">NOTE NEKRETNINE d.o.o. za poslovanje nekretninama - u stečaju</derivirana_varijabla>
  </DomainObject.Predmet.ProtustrankaIDrugi>
  <DomainObject.Predmet.StrankaIDrugiAdressOIB>
    <izvorni_sadrzaj>ANĐELO MILOŠ, OIB 53316274307, BOŠKOVIĆEVA 4, 10000 Zagreb i dr.</izvorni_sadrzaj>
    <derivirana_varijabla naziv="DomainObject.Predmet.StrankaIDrugiAdressOIB_1">ANĐELO MILOŠ, OIB 53316274307, BOŠKOVIĆEVA 4, 10000 Zagreb i dr.</derivirana_varijabla>
  </DomainObject.Predmet.StrankaIDrugiAdressOIB>
  <DomainObject.Predmet.ProtustrankaIDrugiAdressOIB>
    <izvorni_sadrzaj>NOTE NEKRETNINE d.o.o. za poslovanje nekretninama - u stečaju, OIB 61449418137, Boškovićeva 4, 10000 Zagreb</izvorni_sadrzaj>
    <derivirana_varijabla naziv="DomainObject.Predmet.ProtustrankaIDrugiAdressOIB_1">NOTE NEKRETNINE d.o.o. za poslovanje nekretninama - u stečaju, OIB 61449418137, Boškovićeva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ANĐELO MILOŠ</item>
      <item>NOTE NEKRETNINE d.o.o. za poslovanje nekretninama - u stečaju</item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  <item>PBZ CARD društvo s ograničenom odgovornošću za poslovanje kreditnim karticama, putnička agencija</item>
    </izvorni_sadrzaj>
    <derivirana_varijabla naziv="DomainObject.Predmet.SudioniciListNaziv_1">
      <item>ANĐELO MILOŠ</item>
      <item>NOTE NEKRETNINE d.o.o. za poslovanje nekretninama - u stečaju</item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  <item>PBZ CARD društvo s ograničenom odgovornošću za poslovanje kreditnim karticama, putnička agencija</item>
    </derivirana_varijabla>
  </DomainObject.Predmet.SudioniciListNaziv>
  <DomainObject.Predmet.SudioniciListAdressOIB>
    <izvorni_sadrzaj>
      <item>ANĐELO MILOŠ, OIB 53316274307, BOŠKOVIĆEVA 4,10000 Zagreb</item>
      <item>NOTE NEKRETNINE d.o.o. za poslovanje nekretninama - u stečaju, OIB 61449418137, Boškovićeva 4,10000 Zagreb</item>
      <item>ZZ Dušan Mišković, Julija Benešića 22,32236 Ilok</item>
      <item>JAVNOST</item>
      <item>Trgovački sud u Zagreb - sudski registar</item>
      <item>Trgovački sud u Zagrebu - stečajni upisnik</item>
      <item>DAMIR MIKULJAN, Dalmatinska 2,10000 Zagreb</item>
      <item>ŽDO -Građnsko-upravni odjel</item>
      <item>Prezna uprava Zagreb, </item>
      <item>Ministarstvo pravosuđa RH, Ulica grada Vukovara 49,10000 Zagreb</item>
      <item>FINA</item>
      <item>Općinski građanski sud u Zagrebu zk. odjel</item>
      <item>Damir Mikić, OIB 41347934153, Trnjanska cesta 23,10000 Zagreb</item>
      <item>Vjerovnici</item>
      <item>OD Župić i partneri, Ul. grada Vukovara 269f,10000 Zagreb</item>
      <item>PBZ CARD društvo s ograničenom odgovornošću za poslovanje kreditnim karticama, putnička agencija, OIB 28495895537, Radnička cesta 44,10000 Zagreb</item>
    </izvorni_sadrzaj>
    <derivirana_varijabla naziv="DomainObject.Predmet.SudioniciListAdressOIB_1">
      <item>ANĐELO MILOŠ, OIB 53316274307, BOŠKOVIĆEVA 4,10000 Zagreb</item>
      <item>NOTE NEKRETNINE d.o.o. za poslovanje nekretninama - u stečaju, OIB 61449418137, Boškovićeva 4,10000 Zagreb</item>
      <item>ZZ Dušan Mišković, Julija Benešića 22,32236 Ilok</item>
      <item>JAVNOST</item>
      <item>Trgovački sud u Zagreb - sudski registar</item>
      <item>Trgovački sud u Zagrebu - stečajni upisnik</item>
      <item>DAMIR MIKULJAN, Dalmatinska 2,10000 Zagreb</item>
      <item>ŽDO -Građnsko-upravni odjel</item>
      <item>Prezna uprava Zagreb, </item>
      <item>Ministarstvo pravosuđa RH, Ulica grada Vukovara 49,10000 Zagreb</item>
      <item>FINA</item>
      <item>Općinski građanski sud u Zagrebu zk. odjel</item>
      <item>Damir Mikić, OIB 41347934153, Trnjanska cesta 23,10000 Zagreb</item>
      <item>Vjerovnici</item>
      <item>OD Župić i partneri, Ul. grada Vukovara 269f,10000 Zagreb</item>
      <item>PBZ CARD društvo s ograničenom odgovornošću za poslovanje kreditnim karticama, putnička agencija, OIB 28495895537, Radnička cesta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53316274307</item>
      <item>, OIB 61449418137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41347934153</item>
      <item>, OIB null</item>
      <item>, OIB null</item>
      <item>, OIB 28495895537</item>
    </izvorni_sadrzaj>
    <derivirana_varijabla naziv="DomainObject.Predmet.SudioniciListNazivOIB_1">
      <item>, OIB 53316274307</item>
      <item>, OIB 61449418137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41347934153</item>
      <item>, OIB null</item>
      <item>, OIB null</item>
      <item>, OIB 28495895537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1055</properties:Characters>
  <properties:Lines>41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2017-03-15T14:14:00Z</dcterms:created>
  <dc:creator>nmarkovic</dc:creator>
  <cp:lastModifiedBy>Katica Franjić</cp:lastModifiedBy>
  <cp:lastPrinted>2017-03-15T14:25:00Z</cp:lastPrinted>
  <dcterms:modified xmlns:xsi="http://www.w3.org/2001/XMLSchema-instance" xsi:type="dcterms:W3CDTF">2017-03-15T14:26:00Z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