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7b79" w14:paraId="95d7b79" w:rsidRDefault="00AE649C" w:rsidP="004F27AE" w:rsidR="00AE649C" w:rsidRPr="00B76F3C">
      <w:pPr>
        <w:pStyle w:val="NormaleSPIS"/>
        <w15:collapsed w:val="false"/>
      </w:pPr>
    </w:p>
    <w:p w:rsidRDefault="00AB4602" w:rsidP="009B7E3B" w:rsidR="009B7E3B" w:rsidRPr="009B7E3B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9B7E3B" w:rsidRPr="009B7E3B">
        <w:rPr>
          <w:rFonts w:cs="Times New Roman"/>
          <w:szCs w:val="20"/>
        </w:rPr>
        <w:t xml:space="preserve">                                                                                                                                                                   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               5. St-272/2017-2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>O G L A S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PODUZETNIČKI IMPULS ZIRCH j.d.o.o. za razvoj poduzetničkih projekata i poslovno upravljanje, </w:t>
      </w:r>
      <w:proofErr w:type="spellStart"/>
      <w:r w:rsidRPr="009B7E3B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9B7E3B">
        <w:rPr>
          <w:rFonts w:cs="Times New Roman" w:eastAsia="Times New Roman"/>
          <w:szCs w:val="20"/>
          <w:lang w:eastAsia="hr-HR"/>
        </w:rPr>
        <w:t>, Ivana Gundulića 30, MBS: 010088467, OIB: 54869290281, koji se vodi kod ovoga suda pod brojem St-272/2017, temeljem odredbe čl.430., 431. i 434. Stečajnog zakona (Narodne novine br. 71/15), objavljuje: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I. Na dan 25. travnja 2017. dužnik u Očevidniku redoslijeda osnova za plaćanje ima evidentirane neizvršene osnove za plaćanje u ukupnom iznosu od 27.541,66 kn, u koji iznos je uračunata kamata i naknada Financijske agencije za provedbu ovrhe na novčanim sredstvima.  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9B7E3B">
        <w:rPr>
          <w:rFonts w:cs="Times New Roman" w:eastAsia="Times New Roman"/>
          <w:szCs w:val="20"/>
          <w:lang w:eastAsia="hr-HR"/>
        </w:rPr>
        <w:t>Benjanin</w:t>
      </w:r>
      <w:proofErr w:type="spellEnd"/>
      <w:r w:rsidRPr="009B7E3B">
        <w:rPr>
          <w:rFonts w:cs="Times New Roman" w:eastAsia="Times New Roman"/>
          <w:szCs w:val="20"/>
          <w:lang w:eastAsia="hr-HR"/>
        </w:rPr>
        <w:t xml:space="preserve"> Cesar iz Kutine, Kralja Petra Krešimira IV 18, OIB: 47094336346, da u roku od 15 dana od objave ovog oglasa na mrežnoj stranici e-Oglasna ploča Trgovačkog suda u Bjelovaru podnese sudu javnobilježnički ovjerovljen popis imovine i obveza na propisanom obrascu.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U Bjelovaru, 6. lipnja 2017. 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>MARIJA PETRINA KUBICA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B7E3B">
        <w:rPr>
          <w:rFonts w:cs="Times New Roman" w:eastAsia="Times New Roman"/>
          <w:szCs w:val="20"/>
          <w:lang w:eastAsia="hr-HR"/>
        </w:rPr>
        <w:t>Rj</w:t>
      </w:r>
      <w:proofErr w:type="spellEnd"/>
      <w:r w:rsidRPr="009B7E3B">
        <w:rPr>
          <w:rFonts w:cs="Times New Roman" w:eastAsia="Times New Roman"/>
          <w:szCs w:val="20"/>
          <w:lang w:eastAsia="hr-HR"/>
        </w:rPr>
        <w:t>.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>DNA:e-Oglasna ploča suda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 xml:space="preserve">          zakonskom zastupniku dužnika putem e-Oglasne ploče </w:t>
      </w:r>
    </w:p>
    <w:p w:rsidRDefault="009B7E3B" w:rsidP="009B7E3B" w:rsidR="009B7E3B" w:rsidRPr="009B7E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7E3B">
        <w:rPr>
          <w:rFonts w:cs="Times New Roman" w:eastAsia="Times New Roman"/>
          <w:szCs w:val="20"/>
          <w:lang w:eastAsia="hr-HR"/>
        </w:rPr>
        <w:t>Bj.6.6.2017.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3B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3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St-272/2017-2</izvorni_sadrzaj>
    <derivirana_varijabla naziv="DomainObject.Oznaka_1">St-272/2017-2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PODUZETNIČKI IMPULS ZIRCH j.d.o.o. za razvoj poduzetničkih projekata i poslovno upravljanje</izvorni_sadrzaj>
    <derivirana_varijabla naziv="DomainObject.Predmet.ProtustrankaFormated_1">  PODUZETNIČKI IMPULS ZIRCH j.d.o.o. za razvoj poduzetničkih projekata i poslovno upravljanje</derivirana_varijabla>
  </DomainObject.Predmet.ProtustrankaFormated>
  <DomainObject.Predmet.ProtustrankaFormatedOIB>
    <izvorni_sadrzaj>  PODUZETNIČKI IMPULS ZIRCH j.d.o.o. za razvoj poduzetničkih projekata i poslovno upravljanje, OIB 54869290281</izvorni_sadrzaj>
    <derivirana_varijabla naziv="DomainObject.Predmet.ProtustrankaFormatedOIB_1">  PODUZETNIČKI IMPULS ZIRCH j.d.o.o. za razvoj poduzetničkih projekata i poslovno upravljanje, OIB 54869290281</derivirana_varijabla>
  </DomainObject.Predmet.ProtustrankaFormatedOIB>
  <DomainObject.Predmet.ProtustrankaFormatedWithAdress>
    <izvorni_sadrzaj> PODUZETNIČKI IMPULS ZIRCH j.d.o.o. za razvoj poduzetničkih projekata i poslovno upravljanje, Ivana Gundulića 30, 43500 Sirač</izvorni_sadrzaj>
    <derivirana_varijabla naziv="DomainObject.Predmet.ProtustrankaFormatedWithAdress_1"> PODUZETNIČKI IMPULS ZIRCH j.d.o.o. za razvoj poduzetničkih projekata i poslovno upravljanje, Ivana Gundulića 30, 43500 Sirač</derivirana_varijabla>
  </DomainObject.Predmet.ProtustrankaFormatedWithAdress>
  <DomainObject.Predmet.ProtustrankaFormatedWithAdressOIB>
    <izvorni_sadrzaj> PODUZETNIČKI IMPULS ZIRCH j.d.o.o. za razvoj poduzetničkih projekata i poslovno upravljanje, OIB 54869290281, Ivana Gundulića 30, 43500 Sirač</izvorni_sadrzaj>
    <derivirana_varijabla naziv="DomainObject.Predmet.ProtustrankaFormatedWithAdressOIB_1"> PODUZETNIČKI IMPULS ZIRCH j.d.o.o. za razvoj poduzetničkih projekata i poslovno upravljanje, OIB 54869290281, Ivana Gundulića 30, 43500 Sirač</derivirana_varijabla>
  </DomainObject.Predmet.ProtustrankaFormatedWithAdressOIB>
  <DomainObject.Predmet.ProtustrankaWithAdress>
    <izvorni_sadrzaj>PODUZETNIČKI IMPULS ZIRCH j.d.o.o. za razvoj poduzetničkih projekata i poslovno upravljanje Ivana Gundulića 30, 43500 Sirač</izvorni_sadrzaj>
    <derivirana_varijabla naziv="DomainObject.Predmet.ProtustrankaWithAdress_1">PODUZETNIČKI IMPULS ZIRCH j.d.o.o. za razvoj poduzetničkih projekata i poslovno upravljanje Ivana Gundulića 30, 43500 Sirač</derivirana_varijabla>
  </DomainObject.Predmet.ProtustrankaWithAdress>
  <DomainObject.Predmet.ProtustrankaWithAdressOIB>
    <izvorni_sadrzaj>PODUZETNIČKI IMPULS ZIRCH j.d.o.o. za razvoj poduzetničkih projekata i poslovno upravljanje, OIB 54869290281, Ivana Gundulića 30, 43500 Sirač</izvorni_sadrzaj>
    <derivirana_varijabla naziv="DomainObject.Predmet.ProtustrankaWithAdressOIB_1">PODUZETNIČKI IMPULS ZIRCH j.d.o.o. za razvoj poduzetničkih projekata i poslovno upravljanje, OIB 54869290281, Ivana Gundulića 30, 43500 Sirač</derivirana_varijabla>
  </DomainObject.Predmet.ProtustrankaWithAdressOIB>
  <DomainObject.Predmet.ProtustrankaNazivFormated>
    <izvorni_sadrzaj>PODUZETNIČKI IMPULS ZIRCH j.d.o.o. za razvoj poduzetničkih projekata i poslovno upravljanje</izvorni_sadrzaj>
    <derivirana_varijabla naziv="DomainObject.Predmet.ProtustrankaNazivFormated_1">PODUZETNIČKI IMPULS ZIRCH j.d.o.o. za razvoj poduzetničkih projekata i poslovno upravljanje</derivirana_varijabla>
  </DomainObject.Predmet.ProtustrankaNazivFormated>
  <DomainObject.Predmet.ProtustrankaNazivFormatedOIB>
    <izvorni_sadrzaj>PODUZETNIČKI IMPULS ZIRCH j.d.o.o. za razvoj poduzetničkih projekata i poslovno upravljanje, OIB 54869290281</izvorni_sadrzaj>
    <derivirana_varijabla naziv="DomainObject.Predmet.ProtustrankaNazivFormatedOIB_1">PODUZETNIČKI IMPULS ZIRCH j.d.o.o. za razvoj poduzetničkih projekata i poslovno upravljanje, OIB 54869290281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PODUZETNIČKI IMPULS ZIRCH j.d.o.o. za razvoj poduzetničkih projekata i poslovno upravljanje</item>
    </izvorni_sadrzaj>
    <derivirana_varijabla naziv="DomainObject.Predmet.ProtuStrankaListFormated_1">
      <item>PODUZETNIČKI IMPULS ZIRCH j.d.o.o. za razvoj poduzetničkih projekata i poslovno upravljanje</item>
    </derivirana_varijabla>
  </DomainObject.Predmet.ProtuStrankaListFormated>
  <DomainObject.Predmet.ProtuStrankaListFormatedOIB>
    <izvorni_sadrzaj>
      <item>PODUZETNIČKI IMPULS ZIRCH j.d.o.o. za razvoj poduzetničkih projekata i poslovno upravljanje, OIB 54869290281</item>
    </izvorni_sadrzaj>
    <derivirana_varijabla naziv="DomainObject.Predmet.ProtuStrankaListFormatedOIB_1">
      <item>PODUZETNIČKI IMPULS ZIRCH j.d.o.o. za razvoj poduzetničkih projekata i poslovno upravljanje, OIB 54869290281</item>
    </derivirana_varijabla>
  </DomainObject.Predmet.ProtuStrankaListFormatedOIB>
  <DomainObject.Predmet.ProtuStrankaListFormatedWithAdress>
    <izvorni_sadrzaj>
      <item>PODUZETNIČKI IMPULS ZIRCH j.d.o.o. za razvoj poduzetničkih projekata i poslovno upravljanje, Ivana Gundulića 30, 43500 Sirač</item>
    </izvorni_sadrzaj>
    <derivirana_varijabla naziv="DomainObject.Predmet.ProtuStrankaListFormatedWithAdress_1">
      <item>PODUZETNIČKI IMPULS ZIRCH j.d.o.o. za razvoj poduzetničkih projekata i poslovno upravljanje, Ivana Gundulića 30, 43500 Sirač</item>
    </derivirana_varijabla>
  </DomainObject.Predmet.ProtuStrankaListFormatedWithAdress>
  <DomainObject.Predmet.ProtuStrankaListFormatedWithAdressOIB>
    <izvorni_sadrzaj>
      <item>PODUZETNIČKI IMPULS ZIRCH j.d.o.o. za razvoj poduzetničkih projekata i poslovno upravljanje, OIB 54869290281, Ivana Gundulića 30, 43500 Sirač</item>
    </izvorni_sadrzaj>
    <derivirana_varijabla naziv="DomainObject.Predmet.ProtuStrankaListFormatedWithAdressOIB_1">
      <item>PODUZETNIČKI IMPULS ZIRCH j.d.o.o. za razvoj poduzetničkih projekata i poslovno upravljanje, OIB 54869290281, Ivana Gundulića 30, 43500 Sirač</item>
    </derivirana_varijabla>
  </DomainObject.Predmet.ProtuStrankaListFormatedWithAdressOIB>
  <DomainObject.Predmet.ProtuStrankaListNazivFormated>
    <izvorni_sadrzaj>
      <item>PODUZETNIČKI IMPULS ZIRCH j.d.o.o. za razvoj poduzetničkih projekata i poslovno upravljanje</item>
    </izvorni_sadrzaj>
    <derivirana_varijabla naziv="DomainObject.Predmet.ProtuStrankaListNazivFormated_1">
      <item>PODUZETNIČKI IMPULS ZIRCH j.d.o.o. za razvoj poduzetničkih projekata i poslovno upravljanje</item>
    </derivirana_varijabla>
  </DomainObject.Predmet.ProtuStrankaListNazivFormated>
  <DomainObject.Predmet.ProtuStrankaListNazivFormatedOIB>
    <izvorni_sadrzaj>
      <item>PODUZETNIČKI IMPULS ZIRCH j.d.o.o. za razvoj poduzetničkih projekata i poslovno upravljanje, OIB 54869290281</item>
    </izvorni_sadrzaj>
    <derivirana_varijabla naziv="DomainObject.Predmet.ProtuStrankaListNazivFormatedOIB_1">
      <item>PODUZETNIČKI IMPULS ZIRCH j.d.o.o. za razvoj poduzetničkih projekata i poslovno upravljanje, OIB 54869290281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St-272/2017-2</izvorni_sadrzaj>
    <derivirana_varijabla naziv="DomainObject.PoslovniBrojDokumenta_1">St-272/2017-2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PODUZETNIČKI IMPULS ZIRCH j.d.o.o. za razvoj poduzetničkih projekata i poslovno upravljanje</izvorni_sadrzaj>
    <derivirana_varijabla naziv="DomainObject.Predmet.ProtustrankaIDrugi_1">PODUZETNIČKI IMPULS ZIRCH j.d.o.o. za razvoj poduzetničkih projekata i poslovno upravljanje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PODUZETNIČKI IMPULS ZIRCH j.d.o.o. za razvoj poduzetničkih projekata i poslovno upravljanje, OIB 54869290281, Ivana Gundulića 30, 43500 Sirač</izvorni_sadrzaj>
    <derivirana_varijabla naziv="DomainObject.Predmet.ProtustrankaIDrugiAdressOIB_1">PODUZETNIČKI IMPULS ZIRCH j.d.o.o. za razvoj poduzetničkih projekata i poslovno upravljanje, OIB 54869290281, Ivana Gundulića 30,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PODUZETNIČKI IMPULS ZIRCH j.d.o.o. za razvoj poduzetničkih projekata i poslovno upravljanje</item>
    </izvorni_sadrzaj>
    <derivirana_varijabla naziv="DomainObject.Predmet.SudioniciListNaziv_1">
      <item>FINANCIJSKA AGENCIJA, RC ZAGREB, Podružnica Bjelovar</item>
      <item>PODUZETNIČKI IMPULS ZIRCH j.d.o.o. za razvoj poduzetničkih projekata i poslovno upravljanje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PODUZETNIČKI IMPULS ZIRCH j.d.o.o. za razvoj poduzetničkih projekata i poslovno upravljanje, OIB 54869290281, Ivana Gundulića 30,43500 Sirač</item>
    </izvorni_sadrzaj>
    <derivirana_varijabla naziv="DomainObject.Predmet.SudioniciListAdressOIB_1">
      <item>FINANCIJSKA AGENCIJA, RC ZAGREB, Podružnica Bjelovar, OIB 85821130368, F. Supila 4,43000 Bjelovar</item>
      <item>PODUZETNIČKI IMPULS ZIRCH j.d.o.o. za razvoj poduzetničkih projekata i poslovno upravljanje, OIB 54869290281, Ivana Gundulića 30,43500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22B83-A333-4277-B1B6-6C6BCFE36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1736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