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F566B" w14:paraId="448FE5A7" w:rsidRDefault="005F4A58" w:rsidP="005F4A58" w:rsidR="005F4A58" w:rsidRPr="00854001">
      <w:pPr>
        <w:tabs>
          <w:tab w:pos="1160" w:val="left"/>
        </w:tabs>
        <w15:collapsed w:val="false"/>
        <w:rPr>
          <w:rFonts w:cs="Courier New" w:hAnsi="Courier New" w:ascii="Courier New"/>
        </w:rPr>
      </w:pPr>
      <w:bookmarkStart w:name="_GoBack" w:id="0"/>
      <w:bookmarkEnd w:id="0"/>
      <w:r w:rsidRPr="00854001">
        <w:rPr>
          <w:rFonts w:cs="Courier New" w:hAnsi="Courier New" w:ascii="Courier New"/>
        </w:rPr>
        <w:t>Za</w:t>
      </w:r>
      <w:r w:rsidR="001F49C5" w:rsidRPr="00854001">
        <w:rPr>
          <w:rFonts w:cs="Courier New" w:hAnsi="Courier New" w:ascii="Courier New"/>
        </w:rPr>
        <w:t xml:space="preserve">greb, </w:t>
      </w:r>
      <w:r w:rsidR="00E35818" w:rsidRPr="00854001">
        <w:rPr>
          <w:rFonts w:cs="Courier New" w:hAnsi="Courier New" w:ascii="Courier New"/>
        </w:rPr>
        <w:t>22</w:t>
      </w:r>
      <w:r w:rsidR="0016781C" w:rsidRPr="00854001">
        <w:rPr>
          <w:rFonts w:cs="Courier New" w:hAnsi="Courier New" w:ascii="Courier New"/>
        </w:rPr>
        <w:t>.05.2018.</w:t>
      </w:r>
    </w:p>
    <w:p w14:textId="083D5313" w14:paraId="5F6A23CA" w:rsidRDefault="005F4A58" w:rsidP="005F4A58" w:rsidR="005F4A58" w:rsidRPr="00854001">
      <w:pPr>
        <w:tabs>
          <w:tab w:pos="1160" w:val="left"/>
        </w:tabs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Naš znak: STE/0</w:t>
      </w:r>
      <w:r w:rsidR="0016781C" w:rsidRPr="00854001">
        <w:rPr>
          <w:rFonts w:cs="Courier New" w:hAnsi="Courier New" w:ascii="Courier New"/>
        </w:rPr>
        <w:t>27</w:t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  <w:b/>
        </w:rPr>
        <w:t>Posl. br.: St-</w:t>
      </w:r>
      <w:r w:rsidR="003F4202">
        <w:rPr>
          <w:rFonts w:cs="Courier New" w:hAnsi="Courier New" w:ascii="Courier New"/>
          <w:b/>
        </w:rPr>
        <w:t>3</w:t>
      </w:r>
      <w:r w:rsidR="00E35818" w:rsidRPr="00854001">
        <w:rPr>
          <w:rFonts w:cs="Courier New" w:hAnsi="Courier New" w:ascii="Courier New"/>
          <w:b/>
        </w:rPr>
        <w:t>107/16</w:t>
      </w:r>
    </w:p>
    <w:p w14:textId="77777777" w14:paraId="05EBDA59" w:rsidRDefault="005F4A58" w:rsidP="005F4A58" w:rsidR="005F4A58" w:rsidRPr="00854001">
      <w:pPr>
        <w:tabs>
          <w:tab w:pos="1160" w:val="left"/>
        </w:tabs>
        <w:ind w:left="5529"/>
        <w:rPr>
          <w:rFonts w:cs="Courier New" w:hAnsi="Courier New" w:ascii="Courier New"/>
        </w:rPr>
      </w:pPr>
    </w:p>
    <w:p w14:textId="2602FC9A" w14:paraId="44243344" w:rsidRDefault="005F4A58" w:rsidP="005F4A58" w:rsidR="005F4A58" w:rsidRPr="00854001">
      <w:pPr>
        <w:tabs>
          <w:tab w:pos="1160" w:val="left"/>
        </w:tabs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  <w:t xml:space="preserve">TRGOVAČKI SUD U </w:t>
      </w:r>
      <w:r w:rsidR="002218B9" w:rsidRPr="00854001">
        <w:rPr>
          <w:rFonts w:cs="Courier New" w:hAnsi="Courier New" w:ascii="Courier New"/>
        </w:rPr>
        <w:t>ZAGREBU</w:t>
      </w:r>
    </w:p>
    <w:p w14:textId="5C934826" w14:paraId="3BCF949D" w:rsidRDefault="005F4A58" w:rsidP="005F4A58" w:rsidR="005F4A58" w:rsidRPr="00854001">
      <w:pPr>
        <w:tabs>
          <w:tab w:pos="1160" w:val="left"/>
        </w:tabs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="002218B9" w:rsidRPr="00854001">
        <w:rPr>
          <w:rFonts w:cs="Courier New" w:hAnsi="Courier New" w:ascii="Courier New"/>
        </w:rPr>
        <w:t>Amruševa 2/II</w:t>
      </w:r>
    </w:p>
    <w:p w14:textId="557AB0AC" w14:paraId="25852DDE" w:rsidRDefault="005F4A58" w:rsidP="005F4A58" w:rsidR="005F4A58" w:rsidRPr="00854001">
      <w:pPr>
        <w:tabs>
          <w:tab w:pos="1160" w:val="left"/>
        </w:tabs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="002218B9" w:rsidRPr="00854001">
        <w:rPr>
          <w:rFonts w:cs="Courier New" w:hAnsi="Courier New" w:ascii="Courier New"/>
        </w:rPr>
        <w:t>10000 ZAGREB</w:t>
      </w:r>
    </w:p>
    <w:p w14:textId="77777777" w14:paraId="013D6788" w:rsidRDefault="005F4A58" w:rsidP="005F4A58" w:rsidR="005F4A58" w:rsidRPr="00854001">
      <w:pPr>
        <w:tabs>
          <w:tab w:pos="1160" w:val="left"/>
        </w:tabs>
        <w:ind w:left="5529"/>
        <w:rPr>
          <w:rFonts w:cs="Courier New" w:hAnsi="Courier New" w:ascii="Courier New"/>
        </w:rPr>
      </w:pPr>
    </w:p>
    <w:p w14:textId="2C55E5AD" w14:paraId="2BB983A1" w:rsidRDefault="002218B9" w:rsidP="005F4A58" w:rsidR="005F4A58" w:rsidRPr="00854001">
      <w:pPr>
        <w:tabs>
          <w:tab w:pos="1160" w:val="left"/>
        </w:tabs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  <w:t xml:space="preserve">   </w:t>
      </w:r>
      <w:r w:rsidR="005F4A58" w:rsidRPr="00854001">
        <w:rPr>
          <w:rFonts w:cs="Courier New" w:hAnsi="Courier New" w:ascii="Courier New"/>
        </w:rPr>
        <w:t xml:space="preserve">n/r. </w:t>
      </w:r>
      <w:r w:rsidRPr="00854001">
        <w:rPr>
          <w:rFonts w:cs="Courier New" w:hAnsi="Courier New" w:ascii="Courier New"/>
        </w:rPr>
        <w:t>sutkinja Nikolina Dorić Hadžisejdić</w:t>
      </w:r>
    </w:p>
    <w:p w14:textId="77777777" w14:paraId="7B42895A" w:rsidRDefault="005F4A58" w:rsidP="005F4A58" w:rsidR="005F4A58" w:rsidRPr="00854001">
      <w:pPr>
        <w:tabs>
          <w:tab w:pos="1160" w:val="left"/>
        </w:tabs>
        <w:rPr>
          <w:rFonts w:cs="Courier New" w:hAnsi="Courier New" w:ascii="Courier New"/>
        </w:rPr>
      </w:pPr>
    </w:p>
    <w:p w14:textId="77777777" w14:paraId="429C314D" w:rsidRDefault="005F4A58" w:rsidP="005F4A58" w:rsidR="005F4A58" w:rsidRPr="00854001">
      <w:pPr>
        <w:tabs>
          <w:tab w:pos="1160" w:val="left"/>
        </w:tabs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 xml:space="preserve">Stečajni dužnik: </w:t>
      </w:r>
    </w:p>
    <w:p w14:textId="77777777" w14:paraId="7D1C32E8" w:rsidRDefault="005F4A58" w:rsidP="005F4A58" w:rsidR="005F4A58" w:rsidRPr="00854001">
      <w:pPr>
        <w:tabs>
          <w:tab w:pos="1160" w:val="left"/>
        </w:tabs>
        <w:rPr>
          <w:rFonts w:cs="Courier New" w:hAnsi="Courier New" w:ascii="Courier New"/>
        </w:rPr>
      </w:pPr>
    </w:p>
    <w:p w14:textId="2395B3DF" w14:paraId="03DECDC8" w:rsidRDefault="002218B9" w:rsidP="00205F0E" w:rsidR="00205F0E" w:rsidRPr="00854001">
      <w:pPr>
        <w:widowControl w:val="false"/>
        <w:autoSpaceDE w:val="false"/>
        <w:autoSpaceDN w:val="false"/>
        <w:adjustRightInd w:val="false"/>
        <w:rPr>
          <w:rFonts w:eastAsiaTheme="minorHAnsi" w:cs="Arial" w:hAnsi="Arial" w:ascii="Arial"/>
          <w:color w:val="002355"/>
          <w:lang w:val="en-US"/>
        </w:rPr>
      </w:pPr>
      <w:r w:rsidRPr="00854001">
        <w:rPr>
          <w:rFonts w:cs="Courier New" w:hAnsi="Courier New" w:ascii="Courier New"/>
          <w:b/>
        </w:rPr>
        <w:t xml:space="preserve">MSM GRAFIKA d.o.o. – u stečaju, </w:t>
      </w:r>
      <w:r w:rsidR="000B3C32" w:rsidRPr="00854001">
        <w:rPr>
          <w:rFonts w:cs="Courier New" w:hAnsi="Courier New" w:ascii="Courier New"/>
          <w:b/>
        </w:rPr>
        <w:t>Velika Ves, Velika Ves 56, OIB: 55633793884</w:t>
      </w:r>
    </w:p>
    <w:p w14:textId="77777777" w14:paraId="6BE40546" w:rsidRDefault="005F4A58" w:rsidP="005F4A58" w:rsidR="005F4A58" w:rsidRPr="00854001">
      <w:pPr>
        <w:tabs>
          <w:tab w:pos="1160" w:val="left"/>
        </w:tabs>
        <w:rPr>
          <w:rFonts w:cs="Courier New" w:hAnsi="Courier New" w:ascii="Courier New"/>
        </w:rPr>
      </w:pPr>
    </w:p>
    <w:p w14:textId="77777777" w14:paraId="25AB3515" w:rsidRDefault="005F4A58" w:rsidP="005F4A58" w:rsidR="005F4A58" w:rsidRPr="00854001">
      <w:pPr>
        <w:tabs>
          <w:tab w:pos="1160" w:val="left"/>
        </w:tabs>
        <w:rPr>
          <w:rFonts w:cs="Courier New" w:hAnsi="Courier New" w:ascii="Courier New"/>
        </w:rPr>
      </w:pPr>
    </w:p>
    <w:p w14:textId="77777777" w14:paraId="34203AC6" w:rsidRDefault="005F4A58" w:rsidP="005F4A58" w:rsidR="005F4A58" w:rsidRPr="00854001">
      <w:pPr>
        <w:tabs>
          <w:tab w:pos="1160" w:val="left"/>
        </w:tabs>
        <w:jc w:val="center"/>
        <w:rPr>
          <w:rFonts w:cs="Courier New" w:hAnsi="Courier New" w:ascii="Courier New"/>
          <w:b/>
        </w:rPr>
      </w:pPr>
      <w:r w:rsidRPr="00854001">
        <w:rPr>
          <w:rFonts w:cs="Courier New" w:hAnsi="Courier New" w:ascii="Courier New"/>
          <w:b/>
        </w:rPr>
        <w:t>IZVJEŠĆE O GOSPODARSKOM POLOŽAJU</w:t>
      </w:r>
    </w:p>
    <w:p w14:textId="77777777" w14:paraId="537B9718" w:rsidRDefault="005F4A58" w:rsidP="005F4A58" w:rsidR="005F4A58" w:rsidRPr="00854001">
      <w:pPr>
        <w:tabs>
          <w:tab w:pos="1160" w:val="left"/>
        </w:tabs>
        <w:jc w:val="center"/>
        <w:rPr>
          <w:rFonts w:cs="Courier New" w:hAnsi="Courier New" w:ascii="Courier New"/>
          <w:b/>
        </w:rPr>
      </w:pPr>
      <w:r w:rsidRPr="00854001">
        <w:rPr>
          <w:rFonts w:cs="Courier New" w:hAnsi="Courier New" w:ascii="Courier New"/>
          <w:b/>
        </w:rPr>
        <w:t>STEČAJNOG DUŽNIKA I NJEGOVIM UZROCIMA</w:t>
      </w:r>
    </w:p>
    <w:p w14:textId="77777777" w14:paraId="47605367" w:rsidRDefault="005F4A58" w:rsidP="005F4A58" w:rsidR="005F4A58" w:rsidRPr="00854001">
      <w:pPr>
        <w:tabs>
          <w:tab w:pos="1160" w:val="left"/>
        </w:tabs>
        <w:ind w:hanging="2835" w:left="2835"/>
        <w:jc w:val="center"/>
        <w:rPr>
          <w:rFonts w:cs="Courier New" w:hAnsi="Courier New" w:ascii="Courier New"/>
          <w:b/>
        </w:rPr>
      </w:pPr>
    </w:p>
    <w:p w14:textId="5A324DF9" w14:paraId="556C6E88" w:rsidRDefault="00FD13D8" w:rsidP="005F4A58" w:rsidR="005F4A58" w:rsidRPr="00854001">
      <w:pPr>
        <w:tabs>
          <w:tab w:pos="1160" w:val="left"/>
        </w:tabs>
        <w:ind w:hanging="2835" w:left="2835"/>
        <w:jc w:val="center"/>
        <w:rPr>
          <w:rFonts w:cs="Courier New" w:hAnsi="Courier New" w:ascii="Courier New"/>
          <w:b/>
        </w:rPr>
      </w:pPr>
      <w:r w:rsidRPr="00854001">
        <w:rPr>
          <w:rFonts w:cs="Courier New" w:hAnsi="Courier New" w:ascii="Courier New"/>
          <w:b/>
        </w:rPr>
        <w:t xml:space="preserve">IZVJEŠTAJNO ROČIŠTE: </w:t>
      </w:r>
      <w:r w:rsidR="000B3C32" w:rsidRPr="00854001">
        <w:rPr>
          <w:rFonts w:cs="Courier New" w:hAnsi="Courier New" w:ascii="Courier New"/>
          <w:b/>
        </w:rPr>
        <w:t>07.06.2018</w:t>
      </w:r>
      <w:r w:rsidR="005F4A58" w:rsidRPr="00854001">
        <w:rPr>
          <w:rFonts w:cs="Courier New" w:hAnsi="Courier New" w:ascii="Courier New"/>
          <w:b/>
        </w:rPr>
        <w:t>.</w:t>
      </w:r>
    </w:p>
    <w:p w14:textId="77777777" w14:paraId="3BD948A0" w:rsidRDefault="005F4A58" w:rsidP="005F4A58" w:rsidR="005F4A58" w:rsidRPr="00854001">
      <w:pPr>
        <w:tabs>
          <w:tab w:pos="1160" w:val="left"/>
        </w:tabs>
        <w:ind w:hanging="2835" w:left="2835"/>
        <w:rPr>
          <w:rFonts w:cs="Courier New" w:hAnsi="Courier New" w:ascii="Courier New"/>
          <w:b/>
        </w:rPr>
      </w:pPr>
    </w:p>
    <w:p w14:textId="77777777" w14:paraId="19C3E736" w:rsidRDefault="005F4A58" w:rsidP="005F4A58" w:rsidR="005F4A58" w:rsidRPr="00854001">
      <w:pPr>
        <w:tabs>
          <w:tab w:pos="1160" w:val="left"/>
        </w:tabs>
        <w:ind w:hanging="2835" w:left="2835"/>
        <w:jc w:val="both"/>
        <w:rPr>
          <w:rFonts w:cs="Courier New" w:hAnsi="Courier New" w:ascii="Courier New"/>
          <w:b/>
        </w:rPr>
      </w:pPr>
      <w:r w:rsidRPr="00854001">
        <w:rPr>
          <w:rFonts w:cs="Courier New" w:hAnsi="Courier New" w:ascii="Courier New"/>
          <w:b/>
        </w:rPr>
        <w:t>I. UVODNE NAPOMENE</w:t>
      </w:r>
    </w:p>
    <w:p w14:textId="77777777" w14:paraId="0B89C83B" w:rsidRDefault="005F4A58" w:rsidP="005F4A58" w:rsidR="005F4A58" w:rsidRPr="00854001">
      <w:pPr>
        <w:tabs>
          <w:tab w:pos="1160" w:val="left"/>
        </w:tabs>
        <w:ind w:hanging="2835" w:left="2835"/>
        <w:jc w:val="both"/>
        <w:rPr>
          <w:rFonts w:cs="Courier New" w:hAnsi="Courier New" w:ascii="Courier New"/>
        </w:rPr>
      </w:pPr>
    </w:p>
    <w:p w14:textId="38EEC214" w14:paraId="3FD32918" w:rsidRDefault="005F4A58" w:rsidP="00864D58" w:rsidR="005F4A58" w:rsidRPr="00854001">
      <w:pPr>
        <w:widowControl w:val="false"/>
        <w:autoSpaceDE w:val="false"/>
        <w:autoSpaceDN w:val="false"/>
        <w:adjustRightInd w:val="false"/>
        <w:jc w:val="both"/>
        <w:rPr>
          <w:rFonts w:eastAsiaTheme="minorHAnsi" w:cs="Arial" w:hAnsi="Arial" w:ascii="Arial"/>
          <w:color w:val="002355"/>
          <w:lang w:val="en-US"/>
        </w:rPr>
      </w:pPr>
      <w:r w:rsidRPr="00854001">
        <w:rPr>
          <w:rFonts w:cs="Courier New" w:hAnsi="Courier New" w:ascii="Courier New"/>
        </w:rPr>
        <w:t xml:space="preserve">Rješenjem pod gornjim poslovnim brojem od dana </w:t>
      </w:r>
      <w:r w:rsidR="000B3C32" w:rsidRPr="00854001">
        <w:rPr>
          <w:rFonts w:cs="Courier New" w:hAnsi="Courier New" w:ascii="Courier New"/>
        </w:rPr>
        <w:t>27.02.2018.</w:t>
      </w:r>
      <w:r w:rsidRPr="00854001">
        <w:rPr>
          <w:rFonts w:cs="Courier New" w:hAnsi="Courier New" w:ascii="Courier New"/>
        </w:rPr>
        <w:t xml:space="preserve"> </w:t>
      </w:r>
      <w:r w:rsidR="000C2800" w:rsidRPr="00854001">
        <w:rPr>
          <w:rFonts w:cs="Courier New" w:hAnsi="Courier New" w:ascii="Courier New"/>
        </w:rPr>
        <w:t xml:space="preserve">otvoren je </w:t>
      </w:r>
      <w:r w:rsidR="00222A0F" w:rsidRPr="00854001">
        <w:rPr>
          <w:rFonts w:cs="Courier New" w:hAnsi="Courier New" w:ascii="Courier New"/>
        </w:rPr>
        <w:t>redovni stečajni postupak nad društvom MSM GRAFIKA d.o.o. – u stečaju, Velika Ves, Velika Ves 56, OIB: 55633793884.</w:t>
      </w:r>
    </w:p>
    <w:p w14:textId="77777777" w14:paraId="22DC5743" w:rsidRDefault="005F4A58" w:rsidP="005F4A58" w:rsidR="005F4A58" w:rsidRPr="00854001">
      <w:pPr>
        <w:tabs>
          <w:tab w:pos="1160" w:val="left"/>
        </w:tabs>
        <w:ind w:hanging="2835" w:left="2835"/>
        <w:jc w:val="both"/>
        <w:rPr>
          <w:rFonts w:cs="Courier New" w:hAnsi="Courier New" w:ascii="Courier New"/>
          <w:b/>
        </w:rPr>
      </w:pPr>
    </w:p>
    <w:p w14:textId="77777777" w14:paraId="7A0C5B23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854001">
        <w:rPr>
          <w:rFonts w:cs="Courier New" w:hAnsi="Courier New" w:ascii="Courier New"/>
          <w:b/>
        </w:rPr>
        <w:t>II. OSNOVNI PODACI O STEČAJNOM DUŽNIKU</w:t>
      </w:r>
    </w:p>
    <w:p w14:textId="77777777" w14:paraId="4451D5D7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128566A9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 xml:space="preserve">TVRTKA: </w:t>
      </w:r>
      <w:r w:rsidRPr="00854001">
        <w:rPr>
          <w:rFonts w:cs="Courier New" w:hAnsi="Courier New" w:ascii="Courier New"/>
        </w:rPr>
        <w:tab/>
        <w:t xml:space="preserve">  </w:t>
      </w:r>
      <w:r w:rsidRPr="00854001">
        <w:rPr>
          <w:rFonts w:cs="Courier New" w:hAnsi="Courier New" w:ascii="Courier New"/>
        </w:rPr>
        <w:tab/>
      </w:r>
    </w:p>
    <w:p w14:textId="200337E7" w14:paraId="22C014CC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="00805AF6" w:rsidRPr="00854001">
        <w:rPr>
          <w:rFonts w:cs="Courier New" w:hAnsi="Courier New" w:ascii="Courier New"/>
        </w:rPr>
        <w:t>MSM GRAFIKA d.o.o. – u stečaju</w:t>
      </w:r>
    </w:p>
    <w:p w14:textId="77777777" w14:paraId="3DEAA0D0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 xml:space="preserve">               </w:t>
      </w:r>
    </w:p>
    <w:p w14:textId="77777777" w14:paraId="6D282912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 xml:space="preserve">SJEDIŠTE: </w:t>
      </w:r>
      <w:r w:rsidRPr="00854001">
        <w:rPr>
          <w:rFonts w:cs="Courier New" w:hAnsi="Courier New" w:ascii="Courier New"/>
        </w:rPr>
        <w:tab/>
      </w:r>
    </w:p>
    <w:p w14:textId="094A6E1A" w14:paraId="38BC8BC1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</w:r>
      <w:r w:rsidR="00805AF6" w:rsidRPr="00854001">
        <w:rPr>
          <w:rFonts w:cs="Courier New" w:hAnsi="Courier New" w:ascii="Courier New"/>
        </w:rPr>
        <w:t>Velika Ves, Velika Ves 56</w:t>
      </w:r>
    </w:p>
    <w:p w14:textId="77777777" w14:paraId="344A3A77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14:textId="77777777" w14:paraId="2096EBC3" w:rsidTr="00175950" w:rsidR="005F4A58" w:rsidRPr="0085400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14:textId="77777777" w14:paraId="1EB1A86C" w:rsidRDefault="005F4A58" w:rsidP="00175950" w:rsidR="005F4A58" w:rsidRPr="00854001">
            <w:pPr>
              <w:jc w:val="both"/>
              <w:rPr>
                <w:rFonts w:cs="Courier New" w:hAnsi="Courier New" w:ascii="Courier New"/>
              </w:rPr>
            </w:pPr>
          </w:p>
        </w:tc>
      </w:tr>
    </w:tbl>
    <w:p w14:textId="77777777" w14:paraId="58DF57FA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UPRAVITELJ:</w:t>
      </w:r>
    </w:p>
    <w:p w14:textId="33B49EED" w14:paraId="7915E8DF" w:rsidRDefault="005F4A58" w:rsidP="005F4A58" w:rsidR="00E02B0F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  <w:t>Ivan Gjurašić, stečajni upravitelj</w:t>
      </w:r>
    </w:p>
    <w:p w14:textId="77777777" w14:paraId="3BB7A3AA" w:rsidRDefault="00223886" w:rsidP="005F4A58" w:rsidR="00223886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04C80173" w14:paraId="5893A607" w:rsidRDefault="00D809C4" w:rsidP="00695FE5" w:rsidR="00E02B0F" w:rsidRPr="00854001">
      <w:pPr>
        <w:widowControl w:val="false"/>
        <w:tabs>
          <w:tab w:pos="560" w:val="left"/>
          <w:tab w:pos="1120" w:val="left"/>
          <w:tab w:pos="1680" w:val="left"/>
          <w:tab w:pos="2240" w:val="left"/>
          <w:tab w:pos="2800" w:val="left"/>
          <w:tab w:pos="3360" w:val="left"/>
          <w:tab w:pos="3920" w:val="left"/>
          <w:tab w:pos="4480" w:val="left"/>
          <w:tab w:pos="5040" w:val="left"/>
          <w:tab w:pos="5600" w:val="left"/>
          <w:tab w:pos="6160" w:val="left"/>
          <w:tab w:pos="6720" w:val="left"/>
        </w:tabs>
        <w:autoSpaceDE w:val="false"/>
        <w:autoSpaceDN w:val="false"/>
        <w:adjustRightInd w:val="false"/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Osnovne</w:t>
      </w:r>
      <w:r w:rsidR="00E02B0F" w:rsidRPr="00854001">
        <w:rPr>
          <w:rFonts w:cs="Courier New" w:hAnsi="Courier New" w:ascii="Courier New"/>
        </w:rPr>
        <w:t xml:space="preserve"> djelatnost</w:t>
      </w:r>
      <w:r w:rsidRPr="00854001">
        <w:rPr>
          <w:rFonts w:cs="Courier New" w:hAnsi="Courier New" w:ascii="Courier New"/>
        </w:rPr>
        <w:t>i</w:t>
      </w:r>
      <w:r w:rsidR="00E02B0F" w:rsidRPr="00854001">
        <w:rPr>
          <w:rFonts w:cs="Courier New" w:hAnsi="Courier New" w:ascii="Courier New"/>
        </w:rPr>
        <w:t xml:space="preserve"> stečajnog dužnika</w:t>
      </w:r>
      <w:r w:rsidR="00F7571D" w:rsidRPr="00854001">
        <w:rPr>
          <w:rFonts w:cs="Courier New" w:hAnsi="Courier New" w:ascii="Courier New"/>
        </w:rPr>
        <w:t xml:space="preserve"> </w:t>
      </w:r>
      <w:r w:rsidR="00D60BA6" w:rsidRPr="00854001">
        <w:rPr>
          <w:rFonts w:cs="Courier New" w:hAnsi="Courier New" w:ascii="Courier New"/>
        </w:rPr>
        <w:t>su tiskanje, d.n., knjigoveški i završni radovi</w:t>
      </w:r>
      <w:r w:rsidR="00D95902" w:rsidRPr="00854001">
        <w:rPr>
          <w:rFonts w:cs="Courier New" w:hAnsi="Courier New" w:ascii="Courier New"/>
        </w:rPr>
        <w:t>, priprema i izrada tiskarske forme, ostale usluge u vezi s tiskanjem, posredovanje u trgovini raznovrsnim proizvodima</w:t>
      </w:r>
      <w:r w:rsidR="00796DBE" w:rsidRPr="00854001">
        <w:rPr>
          <w:rFonts w:cs="Courier New" w:hAnsi="Courier New" w:ascii="Courier New"/>
        </w:rPr>
        <w:t xml:space="preserve"> itd...</w:t>
      </w:r>
    </w:p>
    <w:p w14:textId="77777777" w14:paraId="7187E0CD" w:rsidRDefault="00796DBE" w:rsidP="00695FE5" w:rsidR="00796DBE" w:rsidRPr="00854001">
      <w:pPr>
        <w:widowControl w:val="false"/>
        <w:tabs>
          <w:tab w:pos="560" w:val="left"/>
          <w:tab w:pos="1120" w:val="left"/>
          <w:tab w:pos="1680" w:val="left"/>
          <w:tab w:pos="2240" w:val="left"/>
          <w:tab w:pos="2800" w:val="left"/>
          <w:tab w:pos="3360" w:val="left"/>
          <w:tab w:pos="3920" w:val="left"/>
          <w:tab w:pos="4480" w:val="left"/>
          <w:tab w:pos="5040" w:val="left"/>
          <w:tab w:pos="5600" w:val="left"/>
          <w:tab w:pos="6160" w:val="left"/>
          <w:tab w:pos="6720" w:val="left"/>
        </w:tabs>
        <w:autoSpaceDE w:val="false"/>
        <w:autoSpaceDN w:val="false"/>
        <w:adjustRightInd w:val="false"/>
        <w:jc w:val="both"/>
        <w:rPr>
          <w:rFonts w:eastAsiaTheme="minorHAnsi" w:cs="Courier New" w:hAnsi="Courier New" w:ascii="Courier New"/>
          <w:color w:val="000000"/>
          <w:lang w:val="en-US"/>
        </w:rPr>
      </w:pPr>
    </w:p>
    <w:p w14:textId="77777777" w14:paraId="05DCC769" w:rsidRDefault="00F648AA" w:rsidP="005F4A58" w:rsidR="00F648AA" w:rsidRPr="00854001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</w:p>
    <w:p w14:textId="77777777" w14:paraId="1284EE74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854001">
        <w:rPr>
          <w:rFonts w:cs="Courier New" w:hAnsi="Courier New" w:ascii="Courier New"/>
          <w:b/>
        </w:rPr>
        <w:lastRenderedPageBreak/>
        <w:t>III. PODUZETE AKTIVNOSTI STEČAJNOG UPRAVITELJA OD TRENUTKA PREUZIMANJA DUŽNOSTI</w:t>
      </w:r>
    </w:p>
    <w:p w14:textId="77777777" w14:paraId="10BC9031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14DB6392" w14:paraId="2CF4562F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 xml:space="preserve">Stečajni upravitelj </w:t>
      </w:r>
      <w:r w:rsidR="001B2290" w:rsidRPr="00854001">
        <w:rPr>
          <w:rFonts w:cs="Courier New" w:hAnsi="Courier New" w:ascii="Courier New"/>
        </w:rPr>
        <w:t xml:space="preserve">je </w:t>
      </w:r>
      <w:r w:rsidR="00EC11F9" w:rsidRPr="00854001">
        <w:rPr>
          <w:rFonts w:cs="Courier New" w:hAnsi="Courier New" w:ascii="Courier New"/>
        </w:rPr>
        <w:t xml:space="preserve">nakon obavljanja funkcije </w:t>
      </w:r>
      <w:r w:rsidR="001B2290" w:rsidRPr="00854001">
        <w:rPr>
          <w:rFonts w:cs="Courier New" w:hAnsi="Courier New" w:ascii="Courier New"/>
        </w:rPr>
        <w:t>privremenog stečajnog upravitelja u prethodnom postupku, nastavio obavljati dužnost stečajnog upravitelja u redovnom stečajnom postupku.</w:t>
      </w:r>
    </w:p>
    <w:p w14:textId="77777777" w14:paraId="11A23FCC" w:rsidRDefault="008751DF" w:rsidP="005F4A58" w:rsidR="008751DF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08618FC5" w14:paraId="18762B23" w:rsidRDefault="008751DF" w:rsidP="005F4A58" w:rsidR="008751DF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Tijekom prethodnog postupka i u dosadašnjem redovnom stečajnom postupku stečajni upravitelj istražio je imovinu društva.</w:t>
      </w:r>
    </w:p>
    <w:p w14:textId="77777777" w14:paraId="723C65B4" w:rsidRDefault="00D40BF5" w:rsidP="005F4A58" w:rsidR="00D40BF5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36712D2C" w:rsidRDefault="00D40BF5" w:rsidP="005F4A58" w:rsidR="002056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 xml:space="preserve">Pribavio je od Područnog ureda za katastar Krapina Uvjerenje kojim se potvrđuje da stečajni dužnik nije upisan u katastarskom operatu </w:t>
      </w:r>
      <w:r w:rsidR="000C1581" w:rsidRPr="00854001">
        <w:rPr>
          <w:rFonts w:cs="Courier New" w:hAnsi="Courier New" w:ascii="Courier New"/>
        </w:rPr>
        <w:t>na području za koje predmetni katastar vodi evidenciju.</w:t>
      </w:r>
    </w:p>
    <w:p w14:textId="77777777" w14:paraId="34C44A91" w:rsidRDefault="00205658" w:rsidP="005F4A58" w:rsidR="002056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696D64FB" w:rsidRDefault="00205658" w:rsidP="005F4A58" w:rsidR="002056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Pribavio je od Policijske postaje Krapina Uvjerenje prema kojem je stečajni dužnik evidentiran kao vlasnik vozila i to:</w:t>
      </w:r>
    </w:p>
    <w:p w14:textId="77777777" w14:paraId="6B52AF87" w:rsidRDefault="006544F1" w:rsidP="005F4A58" w:rsidR="006544F1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7F88FCA9" w:rsidRDefault="006544F1" w:rsidP="006544F1" w:rsidR="006544F1" w:rsidRPr="00854001">
      <w:pPr>
        <w:ind w:left="709"/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ab/>
        <w:t xml:space="preserve">-M1, marke DAIHATSU GRAN MOVE C-238931 1.5, godina </w:t>
      </w:r>
    </w:p>
    <w:p w14:textId="77777777" w14:paraId="4551CBF7" w:rsidRDefault="006544F1" w:rsidP="006544F1" w:rsidR="006544F1" w:rsidRPr="00854001">
      <w:pPr>
        <w:ind w:firstLine="709" w:left="709"/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 xml:space="preserve"> proizvodnje 1997, broj šasije JDAG303G000505952, </w:t>
      </w:r>
    </w:p>
    <w:p w14:textId="77777777" w14:paraId="6E0AA436" w:rsidRDefault="006544F1" w:rsidP="006544F1" w:rsidR="006544F1" w:rsidRPr="00854001">
      <w:pPr>
        <w:ind w:firstLine="709" w:left="709"/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 xml:space="preserve"> reg. oznaka KR607GD, odjavljeno 01.12.2011.</w:t>
      </w:r>
    </w:p>
    <w:p w14:textId="77777777" w14:paraId="294A9185" w:rsidRDefault="006544F1" w:rsidP="006544F1" w:rsidR="006544F1" w:rsidRPr="00854001">
      <w:pPr>
        <w:ind w:firstLine="709" w:left="709"/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 xml:space="preserve"> -za vozilo nema podataka o teretima. </w:t>
      </w:r>
    </w:p>
    <w:p w14:textId="77777777" w14:paraId="2CBD765B" w:rsidRDefault="006544F1" w:rsidP="006544F1" w:rsidR="006544F1" w:rsidRPr="00854001">
      <w:pPr>
        <w:jc w:val="both"/>
        <w:rPr>
          <w:rFonts w:cs="Courier New" w:hAnsi="Courier New" w:ascii="Courier New"/>
        </w:rPr>
      </w:pPr>
    </w:p>
    <w:p w14:textId="77777777" w14:paraId="7B724F21" w:rsidRDefault="006544F1" w:rsidP="006544F1" w:rsidR="006544F1" w:rsidRPr="00854001">
      <w:pPr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Međutim, u razgovoru sa direktorom predloženog stečajnog dužnika stečajni upravitelj saznao je da je vozilo rashodovano i da direktor ni ne zna gdje se nalazi.</w:t>
      </w:r>
    </w:p>
    <w:p w14:textId="553F7C1B" w14:paraId="121692B2" w:rsidRDefault="00D40BF5" w:rsidP="005F4A58" w:rsidR="00D40BF5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 xml:space="preserve"> </w:t>
      </w:r>
    </w:p>
    <w:p w14:textId="7779515F" w14:paraId="6130E034" w:rsidRDefault="00977E09" w:rsidP="005F4A58" w:rsidR="00977E09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Pribavio je od direktora društva i knjigovodstva brutto bilancu, konto kartice te podatke o dugovanjima, konkretno ponajviše o ovršnom postupku koji je Erste&amp;Steiermarkische bank d.d. vodilo protiv stečajnog dužnika po osnovi kredita.</w:t>
      </w:r>
    </w:p>
    <w:p w14:textId="77777777" w14:paraId="739BA5FB" w:rsidRDefault="000A5D71" w:rsidP="005F4A58" w:rsidR="000A5D71" w:rsidRPr="00854001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</w:p>
    <w:p w14:textId="77777777" w14:paraId="62BC9485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854001">
        <w:rPr>
          <w:rFonts w:cs="Courier New" w:hAnsi="Courier New" w:ascii="Courier New"/>
          <w:b/>
        </w:rPr>
        <w:t>IV. IMOVINA STEČAJNOG DUŽNIKA</w:t>
      </w:r>
    </w:p>
    <w:p w14:textId="77777777" w14:paraId="779AA567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0C7DAD2F" w14:paraId="2EAFC7A3" w:rsidRDefault="00E3316B" w:rsidP="00E74951" w:rsidR="00344D32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Iz brutto bilance i konto kartica koje su dostavili bivši direktor dužnika i knjigovodstvo</w:t>
      </w:r>
      <w:r w:rsidR="0033496A" w:rsidRPr="00854001">
        <w:rPr>
          <w:rFonts w:cs="Courier New" w:hAnsi="Courier New" w:ascii="Courier New"/>
        </w:rPr>
        <w:t>,</w:t>
      </w:r>
      <w:r w:rsidR="00070443" w:rsidRPr="00854001">
        <w:rPr>
          <w:rFonts w:cs="Courier New" w:hAnsi="Courier New" w:ascii="Courier New"/>
        </w:rPr>
        <w:t xml:space="preserve"> proizlazi da se u vlasništvu društva nalazi sljedeće:</w:t>
      </w:r>
    </w:p>
    <w:p w14:textId="77777777" w14:paraId="2DEA0296" w:rsidRDefault="00070443" w:rsidP="00E74951" w:rsidR="00070443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1AE76A5F" w14:paraId="7073FD45" w:rsidRDefault="00F73EF3" w:rsidP="00E74951" w:rsidR="00070443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 xml:space="preserve">1. </w:t>
      </w:r>
      <w:r w:rsidR="00070443" w:rsidRPr="00854001">
        <w:rPr>
          <w:rFonts w:cs="Courier New" w:hAnsi="Courier New" w:ascii="Courier New"/>
        </w:rPr>
        <w:t>Pokretnine</w:t>
      </w:r>
      <w:r w:rsidRPr="00854001">
        <w:rPr>
          <w:rFonts w:cs="Courier New" w:hAnsi="Courier New" w:ascii="Courier New"/>
        </w:rPr>
        <w:t xml:space="preserve"> se sastoje od strojeva sa sljedećim nabavnim vrijednostima</w:t>
      </w:r>
      <w:r w:rsidR="00070443" w:rsidRPr="00854001">
        <w:rPr>
          <w:rFonts w:cs="Courier New" w:hAnsi="Courier New" w:ascii="Courier New"/>
        </w:rPr>
        <w:t>:</w:t>
      </w:r>
    </w:p>
    <w:p w14:textId="2CC83076" w14:paraId="002A2C42" w:rsidRDefault="00070443" w:rsidP="00E74951" w:rsidR="00070443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 xml:space="preserve"> </w:t>
      </w:r>
    </w:p>
    <w:p w14:textId="1E52135A" w14:paraId="0C8E3123" w:rsidRDefault="00B67753" w:rsidP="00E74951" w:rsidR="00B67753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 xml:space="preserve">- </w:t>
      </w:r>
      <w:r w:rsidR="000C471E" w:rsidRPr="00854001">
        <w:rPr>
          <w:rFonts w:cs="Courier New" w:hAnsi="Courier New" w:ascii="Courier New"/>
        </w:rPr>
        <w:t>grafički</w:t>
      </w:r>
      <w:r w:rsidR="004B263F" w:rsidRPr="00854001">
        <w:rPr>
          <w:rFonts w:cs="Courier New" w:hAnsi="Courier New" w:ascii="Courier New"/>
        </w:rPr>
        <w:t xml:space="preserve"> stroj</w:t>
      </w:r>
      <w:r w:rsidR="007A229C" w:rsidRPr="00854001">
        <w:rPr>
          <w:rFonts w:cs="Courier New" w:hAnsi="Courier New" w:ascii="Courier New"/>
        </w:rPr>
        <w:t>...................</w:t>
      </w:r>
      <w:r w:rsidR="004B263F" w:rsidRPr="00854001">
        <w:rPr>
          <w:rFonts w:cs="Courier New" w:hAnsi="Courier New" w:ascii="Courier New"/>
        </w:rPr>
        <w:t>..............</w:t>
      </w:r>
      <w:r w:rsidR="005238B6" w:rsidRPr="00854001">
        <w:rPr>
          <w:rFonts w:cs="Courier New" w:hAnsi="Courier New" w:ascii="Courier New"/>
        </w:rPr>
        <w:t>.</w:t>
      </w:r>
      <w:r w:rsidR="000C471E" w:rsidRPr="00854001">
        <w:rPr>
          <w:rFonts w:cs="Courier New" w:hAnsi="Courier New" w:ascii="Courier New"/>
        </w:rPr>
        <w:t>18.748,82 kn</w:t>
      </w:r>
    </w:p>
    <w:p w14:textId="7FEC5FAF" w14:paraId="0E870405" w:rsidRDefault="000C471E" w:rsidP="00E74951" w:rsidR="000C471E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- električna per</w:t>
      </w:r>
      <w:r w:rsidR="004B263F" w:rsidRPr="00854001">
        <w:rPr>
          <w:rFonts w:cs="Courier New" w:hAnsi="Courier New" w:ascii="Courier New"/>
        </w:rPr>
        <w:t>forika</w:t>
      </w:r>
      <w:r w:rsidR="007A229C" w:rsidRPr="00854001">
        <w:rPr>
          <w:rFonts w:cs="Courier New" w:hAnsi="Courier New" w:ascii="Courier New"/>
        </w:rPr>
        <w:t>...................</w:t>
      </w:r>
      <w:r w:rsidR="004B263F" w:rsidRPr="00854001">
        <w:rPr>
          <w:rFonts w:cs="Courier New" w:hAnsi="Courier New" w:ascii="Courier New"/>
        </w:rPr>
        <w:t>........</w:t>
      </w:r>
      <w:r w:rsidR="005238B6" w:rsidRPr="00854001">
        <w:rPr>
          <w:rFonts w:cs="Courier New" w:hAnsi="Courier New" w:ascii="Courier New"/>
        </w:rPr>
        <w:t>.</w:t>
      </w:r>
      <w:r w:rsidR="004B263F" w:rsidRPr="00854001">
        <w:rPr>
          <w:rFonts w:cs="Courier New" w:hAnsi="Courier New" w:ascii="Courier New"/>
        </w:rPr>
        <w:t>27.787,00 kn</w:t>
      </w:r>
    </w:p>
    <w:p w14:textId="57483A5A" w14:paraId="6DE9F9F8" w:rsidRDefault="004B263F" w:rsidP="00E74951" w:rsidR="004B263F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- stroj za prešanj</w:t>
      </w:r>
      <w:r w:rsidR="005238B6" w:rsidRPr="00854001">
        <w:rPr>
          <w:rFonts w:cs="Courier New" w:hAnsi="Courier New" w:ascii="Courier New"/>
        </w:rPr>
        <w:t>e knjiga</w:t>
      </w:r>
      <w:r w:rsidR="007A229C" w:rsidRPr="00854001">
        <w:rPr>
          <w:rFonts w:cs="Courier New" w:hAnsi="Courier New" w:ascii="Courier New"/>
        </w:rPr>
        <w:t>..................</w:t>
      </w:r>
      <w:r w:rsidR="005238B6" w:rsidRPr="00854001">
        <w:rPr>
          <w:rFonts w:cs="Courier New" w:hAnsi="Courier New" w:ascii="Courier New"/>
        </w:rPr>
        <w:t>......</w:t>
      </w:r>
      <w:r w:rsidRPr="00854001">
        <w:rPr>
          <w:rFonts w:cs="Courier New" w:hAnsi="Courier New" w:ascii="Courier New"/>
        </w:rPr>
        <w:t>18.500,00 kn</w:t>
      </w:r>
    </w:p>
    <w:p w14:textId="69C356CC" w14:paraId="63C8D22D" w:rsidRDefault="005238B6" w:rsidP="00E74951" w:rsidR="004B263F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- pneumatska zatvaračica PT-50</w:t>
      </w:r>
      <w:r w:rsidR="007A229C" w:rsidRPr="00854001">
        <w:rPr>
          <w:rFonts w:cs="Courier New" w:hAnsi="Courier New" w:ascii="Courier New"/>
        </w:rPr>
        <w:t>..............</w:t>
      </w:r>
      <w:r w:rsidRPr="00854001">
        <w:rPr>
          <w:rFonts w:cs="Courier New" w:hAnsi="Courier New" w:ascii="Courier New"/>
        </w:rPr>
        <w:t>......</w:t>
      </w:r>
      <w:r w:rsidR="003E30D0" w:rsidRPr="00854001">
        <w:rPr>
          <w:rFonts w:cs="Courier New" w:hAnsi="Courier New" w:ascii="Courier New"/>
        </w:rPr>
        <w:t>12.400,00 kn</w:t>
      </w:r>
    </w:p>
    <w:p w14:textId="6792FD35" w14:paraId="4960038A" w:rsidRDefault="007A229C" w:rsidP="00E74951" w:rsidR="003E30D0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- cyklos bigalica + perforika......................</w:t>
      </w:r>
      <w:r w:rsidR="003E30D0" w:rsidRPr="00854001">
        <w:rPr>
          <w:rFonts w:cs="Courier New" w:hAnsi="Courier New" w:ascii="Courier New"/>
        </w:rPr>
        <w:t>3.017,50 kn</w:t>
      </w:r>
    </w:p>
    <w:p w14:textId="2416D5B1" w14:paraId="44B3572F" w:rsidRDefault="003E30D0" w:rsidP="00E74951" w:rsidR="003E30D0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- hp probook 471</w:t>
      </w:r>
      <w:r w:rsidR="007A229C" w:rsidRPr="00854001">
        <w:rPr>
          <w:rFonts w:cs="Courier New" w:hAnsi="Courier New" w:ascii="Courier New"/>
        </w:rPr>
        <w:t>0S..</w:t>
      </w:r>
      <w:r w:rsidR="007C7339" w:rsidRPr="00854001">
        <w:rPr>
          <w:rFonts w:cs="Courier New" w:hAnsi="Courier New" w:ascii="Courier New"/>
        </w:rPr>
        <w:t>...............................4.540,00 kn</w:t>
      </w:r>
    </w:p>
    <w:p w14:textId="7DEDB01C" w14:paraId="18B21A87" w:rsidRDefault="00BC6A64" w:rsidP="00E74951" w:rsidR="007C7339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- hp comp</w:t>
      </w:r>
      <w:r w:rsidR="007C7339" w:rsidRPr="00854001">
        <w:rPr>
          <w:rFonts w:cs="Courier New" w:hAnsi="Courier New" w:ascii="Courier New"/>
        </w:rPr>
        <w:t>aq presario 2,20 GHz 3GB</w:t>
      </w:r>
      <w:r w:rsidRPr="00854001">
        <w:rPr>
          <w:rFonts w:cs="Courier New" w:hAnsi="Courier New" w:ascii="Courier New"/>
        </w:rPr>
        <w:t>..................3.002,92 kn</w:t>
      </w:r>
    </w:p>
    <w:p w14:textId="72855137" w14:paraId="4576E9A1" w:rsidRDefault="00BC6A64" w:rsidP="00E74951" w:rsidR="00BC6A64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- nož za rezanje..................................</w:t>
      </w:r>
      <w:r w:rsidR="00501552" w:rsidRPr="00854001">
        <w:rPr>
          <w:rFonts w:cs="Courier New" w:hAnsi="Courier New" w:ascii="Courier New"/>
        </w:rPr>
        <w:t>19.352,50 kn</w:t>
      </w:r>
    </w:p>
    <w:p w14:textId="7F89A8C8" w14:paraId="283774B7" w:rsidRDefault="00501552" w:rsidP="00E74951" w:rsidR="00501552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- presa swing.....................................15.990,30 kn</w:t>
      </w:r>
    </w:p>
    <w:p w14:textId="77777777" w14:paraId="25454A2B" w:rsidRDefault="00F73EF3" w:rsidP="00E74951" w:rsidR="00F73EF3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5892B2D" w14:paraId="77665E26" w:rsidRDefault="00680A01" w:rsidP="00E74951" w:rsidR="00AB2F0B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2. U brutto bilanci navedene</w:t>
      </w:r>
      <w:r w:rsidR="00F73EF3" w:rsidRPr="00854001">
        <w:rPr>
          <w:rFonts w:cs="Courier New" w:hAnsi="Courier New" w:ascii="Courier New"/>
        </w:rPr>
        <w:t xml:space="preserve"> su investicije u tijeku čija je vrijednost utvrđe</w:t>
      </w:r>
      <w:r w:rsidR="00492DE5" w:rsidRPr="00854001">
        <w:rPr>
          <w:rFonts w:cs="Courier New" w:hAnsi="Courier New" w:ascii="Courier New"/>
        </w:rPr>
        <w:t xml:space="preserve">na u iznosu od 546.408,44 kn. Iz </w:t>
      </w:r>
      <w:r w:rsidR="00B557F9" w:rsidRPr="00854001">
        <w:rPr>
          <w:rFonts w:cs="Courier New" w:hAnsi="Courier New" w:ascii="Courier New"/>
        </w:rPr>
        <w:t xml:space="preserve">razgovora s bivšim direktorom stečajni upravitelj saznao je </w:t>
      </w:r>
      <w:r w:rsidR="00570721" w:rsidRPr="00854001">
        <w:rPr>
          <w:rFonts w:cs="Courier New" w:hAnsi="Courier New" w:ascii="Courier New"/>
        </w:rPr>
        <w:t>investicije u tijeku predstavljaju</w:t>
      </w:r>
      <w:r w:rsidR="00B557F9" w:rsidRPr="00854001">
        <w:rPr>
          <w:rFonts w:cs="Courier New" w:hAnsi="Courier New" w:ascii="Courier New"/>
        </w:rPr>
        <w:t xml:space="preserve"> </w:t>
      </w:r>
      <w:r w:rsidR="00570721" w:rsidRPr="00854001">
        <w:rPr>
          <w:rFonts w:cs="Courier New" w:hAnsi="Courier New" w:ascii="Courier New"/>
        </w:rPr>
        <w:t>nedovršeni objekt</w:t>
      </w:r>
      <w:r w:rsidR="00B557F9" w:rsidRPr="00854001">
        <w:rPr>
          <w:rFonts w:cs="Courier New" w:hAnsi="Courier New" w:ascii="Courier New"/>
        </w:rPr>
        <w:t xml:space="preserve"> na nekretnini upisanoj u k.o. Velika Ves, kčbr. 263/5, zk.ul. 2177, a za koju sam uvidom u e-zemljišne knjige utvrdio da je u vlasništvu Herceg Franje i Herceg Mirjane.</w:t>
      </w:r>
    </w:p>
    <w:p w14:textId="77777777" w14:paraId="1C7E1034" w:rsidRDefault="00570721" w:rsidP="00E74951" w:rsidR="00570721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02705D64" w14:paraId="7B05FF34" w:rsidRDefault="0061702C" w:rsidP="00680608" w:rsidR="001A1089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ab/>
      </w:r>
    </w:p>
    <w:p w14:textId="05B01E4F" w14:paraId="3C824920" w:rsidRDefault="005F4A58" w:rsidP="000C7C26" w:rsidR="005F4A58" w:rsidRPr="00854001">
      <w:pPr>
        <w:tabs>
          <w:tab w:pos="1160" w:val="left"/>
        </w:tabs>
        <w:ind w:hanging="1160" w:left="1160"/>
        <w:rPr>
          <w:rFonts w:cs="Courier New" w:hAnsi="Courier New" w:ascii="Courier New"/>
        </w:rPr>
      </w:pPr>
      <w:r w:rsidRPr="00854001">
        <w:rPr>
          <w:rFonts w:cs="Courier New" w:hAnsi="Courier New" w:ascii="Courier New"/>
          <w:b/>
        </w:rPr>
        <w:t>V. SUDSKI POSTUPCI U TIJEKU</w:t>
      </w:r>
    </w:p>
    <w:p w14:textId="77777777" w14:paraId="6D3C1BDA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  <w:color w:val="FF0000"/>
        </w:rPr>
      </w:pPr>
    </w:p>
    <w:p w14:textId="24FDED60" w14:paraId="583929A0" w:rsidRDefault="00C55892" w:rsidP="00C55892" w:rsidR="00C55892" w:rsidRPr="00854001">
      <w:pPr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Iz zaprimljene dokumentacije direktora društva, razvidno je da</w:t>
      </w:r>
      <w:r w:rsidR="00C31B81" w:rsidRPr="00854001">
        <w:rPr>
          <w:rFonts w:cs="Courier New" w:hAnsi="Courier New" w:ascii="Courier New"/>
        </w:rPr>
        <w:t xml:space="preserve"> se vodio ovršni postupak ovrhovoditelja Erste&amp;Steiermarkische bank d.d. protiv ovrš</w:t>
      </w:r>
      <w:r w:rsidR="004A00DA" w:rsidRPr="00854001">
        <w:rPr>
          <w:rFonts w:cs="Courier New" w:hAnsi="Courier New" w:ascii="Courier New"/>
        </w:rPr>
        <w:t>enika MSM GRAFIKA d.o.o. (ovdje</w:t>
      </w:r>
      <w:r w:rsidR="00C31B81" w:rsidRPr="00854001">
        <w:rPr>
          <w:rFonts w:cs="Courier New" w:hAnsi="Courier New" w:ascii="Courier New"/>
        </w:rPr>
        <w:t xml:space="preserve"> stečajnog dužnika)</w:t>
      </w:r>
      <w:r w:rsidR="0051016F" w:rsidRPr="00854001">
        <w:rPr>
          <w:rFonts w:cs="Courier New" w:hAnsi="Courier New" w:ascii="Courier New"/>
        </w:rPr>
        <w:t xml:space="preserve"> te da</w:t>
      </w:r>
      <w:r w:rsidRPr="00854001">
        <w:rPr>
          <w:rFonts w:cs="Courier New" w:hAnsi="Courier New" w:ascii="Courier New"/>
        </w:rPr>
        <w:t xml:space="preserve"> su Erste&amp;Steiermarkische bank d.d. i predloženi stečajni dužnik sklopili Sporazum o otpustu duga dana 23.06.2017. te je u skladu s time postupak ovrhe obustavljen te je u zemljišnim knjigama brisana zabilježba ovrhe na nekretnini u vlasništvu Herceg Franje i Herceg Mirjane. </w:t>
      </w:r>
    </w:p>
    <w:p w14:textId="77777777" w14:paraId="23FEB645" w:rsidRDefault="00C55892" w:rsidP="00C55892" w:rsidR="00C55892" w:rsidRPr="00854001">
      <w:pPr>
        <w:jc w:val="both"/>
        <w:rPr>
          <w:rFonts w:cs="Courier New" w:hAnsi="Courier New" w:ascii="Courier New"/>
        </w:rPr>
      </w:pPr>
    </w:p>
    <w:p w14:textId="6B95F1AA" w14:paraId="7DA3320E" w:rsidRDefault="00C55892" w:rsidP="00C55892" w:rsidR="00C55892" w:rsidRPr="00854001">
      <w:pPr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Kredit po osnovi kojeg se vodio potonji ovršni postupak podignut je između ostalog radi ostvarivanja objekta izgradnje poslovne zgrade na nekretnini u vlasništvu Herceg Franje i Herceg Mirjane</w:t>
      </w:r>
      <w:r w:rsidR="0051016F" w:rsidRPr="00854001">
        <w:rPr>
          <w:rFonts w:cs="Courier New" w:hAnsi="Courier New" w:ascii="Courier New"/>
        </w:rPr>
        <w:t>, a koji je u brutto bilanci naveden kao investicije u tijeku,</w:t>
      </w:r>
      <w:r w:rsidRPr="00854001">
        <w:rPr>
          <w:rFonts w:cs="Courier New" w:hAnsi="Courier New" w:ascii="Courier New"/>
        </w:rPr>
        <w:t xml:space="preserve"> te za kupnju različitih strojeva za koje su dostavljeni predračuni i računi</w:t>
      </w:r>
      <w:r w:rsidR="0051016F" w:rsidRPr="00854001">
        <w:rPr>
          <w:rFonts w:cs="Courier New" w:hAnsi="Courier New" w:ascii="Courier New"/>
        </w:rPr>
        <w:t>, a koji su također navedeni u brutto bilanci</w:t>
      </w:r>
      <w:r w:rsidRPr="00854001">
        <w:rPr>
          <w:rFonts w:cs="Courier New" w:hAnsi="Courier New" w:ascii="Courier New"/>
        </w:rPr>
        <w:t>.</w:t>
      </w:r>
    </w:p>
    <w:p w14:textId="77777777" w14:paraId="079216B5" w:rsidRDefault="005F4A58" w:rsidP="005F4A58" w:rsidR="005F4A58" w:rsidRPr="00854001">
      <w:pPr>
        <w:tabs>
          <w:tab w:pos="1160" w:val="left"/>
        </w:tabs>
        <w:rPr>
          <w:rFonts w:cs="Courier New" w:hAnsi="Courier New" w:ascii="Courier New"/>
          <w:b/>
        </w:rPr>
      </w:pPr>
    </w:p>
    <w:p w14:textId="77777777" w14:paraId="0A7DD042" w:rsidRDefault="005F4A58" w:rsidP="005F4A58" w:rsidR="005F4A58" w:rsidRPr="00854001">
      <w:pPr>
        <w:tabs>
          <w:tab w:pos="1160" w:val="left"/>
        </w:tabs>
        <w:rPr>
          <w:rFonts w:cs="Courier New" w:hAnsi="Courier New" w:ascii="Courier New"/>
          <w:b/>
        </w:rPr>
      </w:pPr>
      <w:r w:rsidRPr="00854001">
        <w:rPr>
          <w:rFonts w:cs="Courier New" w:hAnsi="Courier New" w:ascii="Courier New"/>
          <w:b/>
        </w:rPr>
        <w:t>VI. POSLOVANJE DUŽNIKA I UZROCI PRESTANKA POSLOVANJA</w:t>
      </w:r>
    </w:p>
    <w:p w14:textId="77777777" w14:paraId="20E98AFB" w:rsidRDefault="00063771" w:rsidP="00672261" w:rsidR="00063771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49510BB5" w14:paraId="62D9571D" w:rsidRDefault="00E31EE9" w:rsidP="00672261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Financijska agencija</w:t>
      </w:r>
      <w:r w:rsidR="00063771" w:rsidRPr="00854001">
        <w:rPr>
          <w:rFonts w:cs="Courier New" w:hAnsi="Courier New" w:ascii="Courier New"/>
        </w:rPr>
        <w:t xml:space="preserve"> podnijela je</w:t>
      </w:r>
      <w:r w:rsidR="00421846" w:rsidRPr="00854001">
        <w:rPr>
          <w:rFonts w:cs="Courier New" w:hAnsi="Courier New" w:ascii="Courier New"/>
        </w:rPr>
        <w:t xml:space="preserve"> </w:t>
      </w:r>
      <w:r w:rsidR="005900BB" w:rsidRPr="00854001">
        <w:rPr>
          <w:rFonts w:cs="Courier New" w:hAnsi="Courier New" w:ascii="Courier New"/>
        </w:rPr>
        <w:t>25.03.2016.</w:t>
      </w:r>
      <w:r w:rsidR="00063771" w:rsidRPr="00854001">
        <w:rPr>
          <w:rFonts w:cs="Courier New" w:hAnsi="Courier New" w:ascii="Courier New"/>
        </w:rPr>
        <w:t xml:space="preserve"> prijedlog za </w:t>
      </w:r>
      <w:r w:rsidR="005900BB" w:rsidRPr="00854001">
        <w:rPr>
          <w:rFonts w:cs="Courier New" w:hAnsi="Courier New" w:ascii="Courier New"/>
        </w:rPr>
        <w:t>otvaranje</w:t>
      </w:r>
      <w:r w:rsidR="00063771" w:rsidRPr="00854001">
        <w:rPr>
          <w:rFonts w:cs="Courier New" w:hAnsi="Courier New" w:ascii="Courier New"/>
        </w:rPr>
        <w:t xml:space="preserve"> stečajnog postupka nad dužnikom</w:t>
      </w:r>
      <w:r w:rsidR="00421846" w:rsidRPr="00854001">
        <w:rPr>
          <w:rFonts w:cs="Courier New" w:hAnsi="Courier New" w:ascii="Courier New"/>
        </w:rPr>
        <w:t xml:space="preserve"> </w:t>
      </w:r>
      <w:r w:rsidR="00D7224A" w:rsidRPr="00854001">
        <w:rPr>
          <w:rFonts w:cs="Courier New" w:hAnsi="Courier New" w:ascii="Courier New"/>
        </w:rPr>
        <w:t>s obrazloženjem da je dužnik na dan 01.09.2015. godine u očevidniku redoslijeda</w:t>
      </w:r>
      <w:r w:rsidR="000F5D08" w:rsidRPr="00854001">
        <w:rPr>
          <w:rFonts w:cs="Courier New" w:hAnsi="Courier New" w:ascii="Courier New"/>
        </w:rPr>
        <w:t xml:space="preserve"> osnova</w:t>
      </w:r>
      <w:r w:rsidR="00D7224A" w:rsidRPr="00854001">
        <w:rPr>
          <w:rFonts w:cs="Courier New" w:hAnsi="Courier New" w:ascii="Courier New"/>
        </w:rPr>
        <w:t xml:space="preserve"> za plaćanje</w:t>
      </w:r>
      <w:r w:rsidR="000F5D08" w:rsidRPr="00854001">
        <w:rPr>
          <w:rFonts w:cs="Courier New" w:hAnsi="Courier New" w:ascii="Courier New"/>
        </w:rPr>
        <w:t xml:space="preserve"> imao evidentirane neizvršene osnove za plaćanje u neprekinutom razdoblju od </w:t>
      </w:r>
      <w:r w:rsidR="00F12666" w:rsidRPr="00854001">
        <w:rPr>
          <w:rFonts w:cs="Courier New" w:hAnsi="Courier New" w:ascii="Courier New"/>
        </w:rPr>
        <w:t>579</w:t>
      </w:r>
      <w:r w:rsidR="000F5D08" w:rsidRPr="00854001">
        <w:rPr>
          <w:rFonts w:cs="Courier New" w:hAnsi="Courier New" w:ascii="Courier New"/>
        </w:rPr>
        <w:t xml:space="preserve"> dana, u ukupnom iznosu od </w:t>
      </w:r>
      <w:r w:rsidR="00F12666" w:rsidRPr="00854001">
        <w:rPr>
          <w:rFonts w:cs="Courier New" w:hAnsi="Courier New" w:ascii="Courier New"/>
        </w:rPr>
        <w:t>130.025,02</w:t>
      </w:r>
      <w:r w:rsidR="008C547E" w:rsidRPr="00854001">
        <w:rPr>
          <w:rFonts w:cs="Courier New" w:hAnsi="Courier New" w:ascii="Courier New"/>
        </w:rPr>
        <w:t xml:space="preserve"> kn</w:t>
      </w:r>
      <w:r w:rsidR="00873162" w:rsidRPr="00854001">
        <w:rPr>
          <w:rFonts w:cs="Courier New" w:hAnsi="Courier New" w:ascii="Courier New"/>
        </w:rPr>
        <w:t xml:space="preserve">. </w:t>
      </w:r>
    </w:p>
    <w:p w14:textId="4B4E5A00" w14:paraId="79349D71" w:rsidRDefault="00F56DB7" w:rsidP="00672261" w:rsidR="00AC341A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Nad predmetnim stečajnim dužnikom j</w:t>
      </w:r>
      <w:r w:rsidR="00637E2F" w:rsidRPr="00854001">
        <w:rPr>
          <w:rFonts w:cs="Courier New" w:hAnsi="Courier New" w:ascii="Courier New"/>
        </w:rPr>
        <w:t>e proveden prethodni postupak radi</w:t>
      </w:r>
      <w:r w:rsidRPr="00854001">
        <w:rPr>
          <w:rFonts w:cs="Courier New" w:hAnsi="Courier New" w:ascii="Courier New"/>
        </w:rPr>
        <w:t xml:space="preserve"> utvrđivan</w:t>
      </w:r>
      <w:r w:rsidR="00637E2F" w:rsidRPr="00854001">
        <w:rPr>
          <w:rFonts w:cs="Courier New" w:hAnsi="Courier New" w:ascii="Courier New"/>
        </w:rPr>
        <w:t>ja</w:t>
      </w:r>
      <w:r w:rsidRPr="00854001">
        <w:rPr>
          <w:rFonts w:cs="Courier New" w:hAnsi="Courier New" w:ascii="Courier New"/>
        </w:rPr>
        <w:t xml:space="preserve"> pretpostavki za otvaranje stečajnog postupka</w:t>
      </w:r>
      <w:r w:rsidR="00637E2F" w:rsidRPr="00854001">
        <w:rPr>
          <w:rFonts w:cs="Courier New" w:hAnsi="Courier New" w:ascii="Courier New"/>
        </w:rPr>
        <w:t>.</w:t>
      </w:r>
    </w:p>
    <w:p w14:textId="77777777" w14:paraId="09F3BB05" w:rsidRDefault="00AC341A" w:rsidP="00AC341A" w:rsidR="00AC341A" w:rsidRPr="00854001">
      <w:pPr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Sukladno Potvrdi Financijske agencije od dana 21.02.2018. društvo je u neprekidnoj blokadi 1482 dana, odosno 180 dana u prethodnih 6 mjeseci zbog nepodmirenih osnova za plaćanje evidentiranih u Očevidniku redoslijeda osnova za plaćanje. Nepodmirene obveze na dan izdavanja potvrde iznose 128.342,83 kn.</w:t>
      </w:r>
    </w:p>
    <w:p w14:textId="7677839A" w14:paraId="7288ECDC" w:rsidRDefault="00637E2F" w:rsidP="00672261" w:rsidR="00AC341A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Dana 27.02.2018. Naslovni sud donio je rješenje kojim se određuje provođenje redovnog stečajnog postupka nad stečajnim dužnikom.</w:t>
      </w:r>
    </w:p>
    <w:p w14:textId="77777777" w14:paraId="3C885351" w:rsidRDefault="004A00DA" w:rsidP="00672261" w:rsidR="004A00DA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54F1234A" w:rsidRDefault="004A00DA" w:rsidP="00672261" w:rsidR="004A00DA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46EFED12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  <w:color w:val="FF0000"/>
        </w:rPr>
      </w:pPr>
      <w:r w:rsidRPr="00854001">
        <w:rPr>
          <w:rFonts w:cs="Courier New" w:hAnsi="Courier New" w:ascii="Courier New"/>
          <w:color w:val="FF0000"/>
        </w:rPr>
        <w:lastRenderedPageBreak/>
        <w:t xml:space="preserve">  </w:t>
      </w:r>
    </w:p>
    <w:p w14:textId="77777777" w14:paraId="7D6696D7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854001">
        <w:rPr>
          <w:rFonts w:cs="Courier New" w:hAnsi="Courier New" w:ascii="Courier New"/>
          <w:b/>
        </w:rPr>
        <w:t>VII. OBVEZE STEČAJNOG DUŽNIKA</w:t>
      </w:r>
    </w:p>
    <w:p w14:textId="77777777" w14:paraId="63B5A4FF" w:rsidRDefault="005F4A58" w:rsidP="005F4A58" w:rsidR="005F4A58" w:rsidRPr="00854001">
      <w:pPr>
        <w:tabs>
          <w:tab w:pos="1160" w:val="left"/>
        </w:tabs>
        <w:rPr>
          <w:rFonts w:cs="Courier New" w:hAnsi="Courier New" w:ascii="Courier New"/>
        </w:rPr>
      </w:pPr>
    </w:p>
    <w:p w14:textId="26778A98" w14:paraId="0392B5EC" w:rsidRDefault="005F4A58" w:rsidP="00DA4BB6" w:rsidR="00DA4BB6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 xml:space="preserve">Do </w:t>
      </w:r>
      <w:r w:rsidR="008676B8" w:rsidRPr="00854001">
        <w:rPr>
          <w:rFonts w:cs="Courier New" w:hAnsi="Courier New" w:ascii="Courier New"/>
        </w:rPr>
        <w:t>dana sastavljanja izvješća</w:t>
      </w:r>
      <w:r w:rsidRPr="00854001">
        <w:rPr>
          <w:rFonts w:cs="Courier New" w:hAnsi="Courier New" w:ascii="Courier New"/>
        </w:rPr>
        <w:t xml:space="preserve"> prijave </w:t>
      </w:r>
      <w:r w:rsidR="00FF4CEB" w:rsidRPr="00854001">
        <w:rPr>
          <w:rFonts w:cs="Courier New" w:hAnsi="Courier New" w:ascii="Courier New"/>
        </w:rPr>
        <w:t>je podnijelo</w:t>
      </w:r>
      <w:r w:rsidRPr="00854001">
        <w:rPr>
          <w:rFonts w:cs="Courier New" w:hAnsi="Courier New" w:ascii="Courier New"/>
        </w:rPr>
        <w:t xml:space="preserve"> </w:t>
      </w:r>
      <w:r w:rsidR="00FF4CEB" w:rsidRPr="00854001">
        <w:rPr>
          <w:rFonts w:cs="Courier New" w:hAnsi="Courier New" w:ascii="Courier New"/>
        </w:rPr>
        <w:t>7</w:t>
      </w:r>
      <w:r w:rsidRPr="00854001">
        <w:rPr>
          <w:rFonts w:cs="Courier New" w:hAnsi="Courier New" w:ascii="Courier New"/>
        </w:rPr>
        <w:t xml:space="preserve"> vjerovnika i to</w:t>
      </w:r>
      <w:r w:rsidR="00DA4BB6" w:rsidRPr="00854001">
        <w:rPr>
          <w:rFonts w:cs="Courier New" w:hAnsi="Courier New" w:ascii="Courier New"/>
        </w:rPr>
        <w:t xml:space="preserve"> za tražbine 2. višeg isplatnog reda u ukupnom iznosu od </w:t>
      </w:r>
      <w:r w:rsidR="00CD11E7" w:rsidRPr="00854001">
        <w:rPr>
          <w:rFonts w:cs="Courier New" w:hAnsi="Courier New" w:ascii="Courier New"/>
        </w:rPr>
        <w:t>386.586,52 kn i za tražbine 1. višeg isplatnog reda u ukupnom iznosu od 21.090,61 kn.</w:t>
      </w:r>
    </w:p>
    <w:p w14:textId="6A4210FD" w14:paraId="1D3BA553" w:rsidRDefault="001C020F" w:rsidP="00DA4BB6" w:rsidR="001C020F" w:rsidRPr="00854001">
      <w:pPr>
        <w:tabs>
          <w:tab w:pos="1160" w:val="left"/>
        </w:tabs>
        <w:jc w:val="both"/>
        <w:rPr>
          <w:rFonts w:cs="Courier New" w:hAnsi="Courier New" w:ascii="Courier New"/>
          <w:color w:val="FF0000"/>
        </w:rPr>
      </w:pPr>
    </w:p>
    <w:p w14:textId="77777777" w14:paraId="14421FB8" w:rsidRDefault="001C020F" w:rsidP="005F4A58" w:rsidR="001C020F" w:rsidRPr="00854001">
      <w:pPr>
        <w:tabs>
          <w:tab w:pos="1160" w:val="left"/>
        </w:tabs>
        <w:jc w:val="both"/>
        <w:rPr>
          <w:rFonts w:cs="Courier New" w:hAnsi="Courier New" w:ascii="Courier New"/>
          <w:b/>
          <w:color w:val="FF0000"/>
        </w:rPr>
      </w:pPr>
    </w:p>
    <w:p w14:textId="46C3FF97" w14:paraId="12EE0D17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854001">
        <w:rPr>
          <w:rFonts w:cs="Courier New" w:hAnsi="Courier New" w:ascii="Courier New"/>
          <w:b/>
        </w:rPr>
        <w:t>VII</w:t>
      </w:r>
      <w:r w:rsidR="00AB12A6" w:rsidRPr="00854001">
        <w:rPr>
          <w:rFonts w:cs="Courier New" w:hAnsi="Courier New" w:ascii="Courier New"/>
          <w:b/>
        </w:rPr>
        <w:t>I</w:t>
      </w:r>
      <w:r w:rsidRPr="00854001">
        <w:rPr>
          <w:rFonts w:cs="Courier New" w:hAnsi="Courier New" w:ascii="Courier New"/>
          <w:b/>
        </w:rPr>
        <w:t>. ZAKLJUČCI I PRIJEDLOZI</w:t>
      </w:r>
    </w:p>
    <w:p w14:textId="77777777" w14:paraId="5178F4C9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2B4EB956" w14:paraId="28539D29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 xml:space="preserve">Iz svega gore navedenog stečajni upravitelj predlaže da </w:t>
      </w:r>
      <w:r w:rsidR="00B52B7F" w:rsidRPr="00854001">
        <w:rPr>
          <w:rFonts w:cs="Courier New" w:hAnsi="Courier New" w:ascii="Courier New"/>
        </w:rPr>
        <w:t>vjerovnici na ročištu usvoje sl</w:t>
      </w:r>
      <w:r w:rsidRPr="00854001">
        <w:rPr>
          <w:rFonts w:cs="Courier New" w:hAnsi="Courier New" w:ascii="Courier New"/>
        </w:rPr>
        <w:t>jedeće zaključke:</w:t>
      </w:r>
    </w:p>
    <w:p w14:textId="77777777" w14:paraId="2AC0F514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4786C92C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1. Prihvaća se izvješće stečajnog upravitelja o gospodarskom položaju stečajnog dužnika i njegovim uzrocima.</w:t>
      </w:r>
    </w:p>
    <w:p w14:textId="77777777" w14:paraId="18E06CB6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74B73FC8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 xml:space="preserve">2. Utvrđuje se da nema mogućnosti za ponovno pokretanje poslovanja stečajnog dužnika. </w:t>
      </w:r>
    </w:p>
    <w:p w14:textId="77777777" w14:paraId="3516C84E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5A2A0EDD" w14:paraId="4C7862E3" w:rsidRDefault="005F4A58" w:rsidP="00AB12A6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 xml:space="preserve">3. </w:t>
      </w:r>
      <w:r w:rsidR="000327DD" w:rsidRPr="00854001">
        <w:rPr>
          <w:rFonts w:cs="Courier New" w:hAnsi="Courier New" w:ascii="Courier New"/>
        </w:rPr>
        <w:t xml:space="preserve">Daje se odobrenje stečajnom upravitelju na angažiranje ovlaštenih sudskih vještaka radi procjene i utvrđivanja vrijednosti </w:t>
      </w:r>
      <w:r w:rsidR="00446266" w:rsidRPr="00854001">
        <w:rPr>
          <w:rFonts w:cs="Courier New" w:hAnsi="Courier New" w:ascii="Courier New"/>
        </w:rPr>
        <w:t>imovine</w:t>
      </w:r>
      <w:r w:rsidR="000327DD" w:rsidRPr="00854001">
        <w:rPr>
          <w:rFonts w:cs="Courier New" w:hAnsi="Courier New" w:ascii="Courier New"/>
        </w:rPr>
        <w:t xml:space="preserve"> u vlasništvu stečajnog dužnika, a radi prodaje iste u stečajnom postupku.</w:t>
      </w:r>
    </w:p>
    <w:p w14:textId="77777777" w14:paraId="417675C2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78905E67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854001">
        <w:rPr>
          <w:rFonts w:cs="Courier New" w:hAnsi="Courier New" w:ascii="Courier New"/>
        </w:rPr>
        <w:t>4. Prihvaćaju se dosad poduzete radnje stečajnog upravitelja.</w:t>
      </w:r>
    </w:p>
    <w:p w14:textId="77777777" w14:paraId="550C29EA" w:rsidRDefault="006D17D5" w:rsidP="005F4A58" w:rsidR="006D17D5" w:rsidRPr="00854001">
      <w:pPr>
        <w:tabs>
          <w:tab w:pos="1160" w:val="left"/>
        </w:tabs>
        <w:jc w:val="both"/>
        <w:rPr>
          <w:rFonts w:cs="Courier New" w:hAnsi="Courier New" w:ascii="Courier New"/>
          <w:color w:val="FF0000"/>
        </w:rPr>
      </w:pPr>
    </w:p>
    <w:p w14:textId="77777777" w14:paraId="36556602" w:rsidRDefault="00153522" w:rsidP="005F4A58" w:rsidR="00153522" w:rsidRPr="00854001">
      <w:pPr>
        <w:tabs>
          <w:tab w:pos="1160" w:val="left"/>
        </w:tabs>
        <w:jc w:val="both"/>
        <w:rPr>
          <w:rFonts w:cs="Courier New" w:hAnsi="Courier New" w:ascii="Courier New"/>
          <w:color w:val="FF0000"/>
        </w:rPr>
      </w:pPr>
    </w:p>
    <w:p w14:textId="77777777" w14:paraId="4DE74A63" w:rsidRDefault="0095074A" w:rsidP="005F4A58" w:rsidR="0095074A" w:rsidRPr="00854001">
      <w:pPr>
        <w:tabs>
          <w:tab w:pos="1160" w:val="left"/>
        </w:tabs>
        <w:jc w:val="both"/>
        <w:rPr>
          <w:rFonts w:cs="Courier New" w:hAnsi="Courier New" w:ascii="Courier New"/>
          <w:color w:val="FF0000"/>
        </w:rPr>
      </w:pPr>
    </w:p>
    <w:p w14:textId="0EC85444" w14:paraId="5BDA2DB3" w:rsidRDefault="005F4A58" w:rsidP="005F4A58" w:rsidR="005F4A58" w:rsidRPr="00854001">
      <w:pPr>
        <w:tabs>
          <w:tab w:pos="1160" w:val="left"/>
        </w:tabs>
        <w:jc w:val="both"/>
        <w:rPr>
          <w:rFonts w:cs="Courier New" w:hAnsi="Courier New" w:ascii="Courier New"/>
          <w:color w:val="FF0000"/>
        </w:rPr>
      </w:pPr>
      <w:r w:rsidRPr="00854001">
        <w:rPr>
          <w:rFonts w:cs="Courier New" w:hAnsi="Courier New" w:ascii="Courier New"/>
          <w:color w:val="FF0000"/>
        </w:rPr>
        <w:tab/>
      </w:r>
      <w:r w:rsidRPr="00854001">
        <w:rPr>
          <w:rFonts w:cs="Courier New" w:hAnsi="Courier New" w:ascii="Courier New"/>
          <w:color w:val="FF0000"/>
        </w:rPr>
        <w:tab/>
      </w:r>
      <w:r w:rsidRPr="00854001">
        <w:rPr>
          <w:rFonts w:cs="Courier New" w:hAnsi="Courier New" w:ascii="Courier New"/>
          <w:color w:val="FF0000"/>
        </w:rPr>
        <w:tab/>
      </w:r>
      <w:r w:rsidRPr="00854001">
        <w:rPr>
          <w:rFonts w:cs="Courier New" w:hAnsi="Courier New" w:ascii="Courier New"/>
          <w:color w:val="FF0000"/>
        </w:rPr>
        <w:tab/>
      </w:r>
      <w:r w:rsidRPr="00854001">
        <w:rPr>
          <w:rFonts w:cs="Courier New" w:hAnsi="Courier New" w:ascii="Courier New"/>
          <w:color w:val="FF0000"/>
        </w:rPr>
        <w:tab/>
      </w:r>
    </w:p>
    <w:p w14:textId="62F3C1A1" w14:paraId="062CD08C" w:rsidRDefault="005F4A58" w:rsidP="008818D2" w:rsidR="003B283B" w:rsidRPr="00854001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854001">
        <w:rPr>
          <w:rFonts w:cs="Courier New" w:hAnsi="Courier New" w:ascii="Courier New"/>
          <w:color w:val="FF0000"/>
        </w:rPr>
        <w:tab/>
      </w:r>
      <w:r w:rsidRPr="00854001">
        <w:rPr>
          <w:rFonts w:cs="Courier New" w:hAnsi="Courier New" w:ascii="Courier New"/>
          <w:color w:val="FF0000"/>
        </w:rPr>
        <w:tab/>
      </w:r>
      <w:r w:rsidRPr="00854001">
        <w:rPr>
          <w:rFonts w:cs="Courier New" w:hAnsi="Courier New" w:ascii="Courier New"/>
          <w:color w:val="FF0000"/>
        </w:rPr>
        <w:tab/>
      </w:r>
      <w:r w:rsidRPr="00854001">
        <w:rPr>
          <w:rFonts w:cs="Courier New" w:hAnsi="Courier New" w:ascii="Courier New"/>
          <w:color w:val="FF0000"/>
        </w:rPr>
        <w:tab/>
      </w:r>
      <w:r w:rsidRPr="00854001">
        <w:rPr>
          <w:rFonts w:cs="Courier New" w:hAnsi="Courier New" w:ascii="Courier New"/>
          <w:color w:val="FF0000"/>
        </w:rPr>
        <w:tab/>
      </w:r>
      <w:r w:rsidRPr="00854001">
        <w:rPr>
          <w:rFonts w:cs="Courier New" w:hAnsi="Courier New" w:ascii="Courier New"/>
        </w:rPr>
        <w:tab/>
      </w:r>
      <w:r w:rsidRPr="00854001">
        <w:rPr>
          <w:rFonts w:cs="Courier New" w:hAnsi="Courier New" w:ascii="Courier New"/>
        </w:rPr>
        <w:tab/>
        <w:t xml:space="preserve">   STEČAJNI UPRAVITELJ</w:t>
      </w:r>
    </w:p>
    <w:sectPr w:rsidSect="003035BD" w:rsidR="003B283B" w:rsidRPr="00854001">
      <w:head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848CA83" w:rsidRDefault="00854001" w:rsidP="004066C8" w:rsidR="00854001">
      <w:r>
        <w:separator/>
      </w:r>
    </w:p>
  </w:endnote>
  <w:endnote w:id="0" w:type="continuationSeparator">
    <w:p w14:textId="77777777" w14:paraId="1073E899" w:rsidRDefault="00854001" w:rsidP="004066C8" w:rsidR="00854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2B612CD5" w14:paraId="680B202C" w:rsidRDefault="00854001" w:rsidP="003B283B" w:rsidR="00854001" w:rsidRPr="003B283B">
    <w:pPr>
      <w:pStyle w:val="Podnoje"/>
      <w:jc w:val="center"/>
      <w:rPr>
        <w:sz w:val="16"/>
        <w:szCs w:val="16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0492E61" w:rsidRDefault="00854001" w:rsidP="004066C8" w:rsidR="00854001">
      <w:r>
        <w:separator/>
      </w:r>
    </w:p>
  </w:footnote>
  <w:footnote w:id="0" w:type="continuationSeparator">
    <w:p w14:textId="77777777" w14:paraId="11EFE1B1" w:rsidRDefault="00854001" w:rsidP="004066C8" w:rsidR="00854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4A01A831" w14:paraId="54BFC6AD" w:rsidRDefault="00854001" w:rsidP="00874219" w:rsidR="00854001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46F72B0" w:rsidRDefault="00854001" w:rsidP="00376927" w:rsidR="00854001" w:rsidRPr="006705E7">
    <w:pPr>
      <w:pStyle w:val="Zaglavlje"/>
      <w:rPr>
        <w:b/>
      </w:rPr>
    </w:pPr>
    <w:r w:rsidRPr="006705E7">
      <w:rPr>
        <w:b/>
      </w:rPr>
      <w:t>STEČAJNI UPRAVITELJ</w:t>
    </w:r>
  </w:p>
  <w:p w14:textId="77777777" w14:paraId="128F92EC" w:rsidRDefault="00854001" w:rsidP="00376927" w:rsidR="00854001" w:rsidRPr="006705E7">
    <w:pPr>
      <w:pStyle w:val="Zaglavlje"/>
      <w:rPr>
        <w:b/>
      </w:rPr>
    </w:pPr>
  </w:p>
  <w:p w14:textId="77777777" w14:paraId="29041811" w:rsidRDefault="00854001" w:rsidP="00376927" w:rsidR="00854001" w:rsidRPr="006705E7">
    <w:pPr>
      <w:pStyle w:val="Zaglavlje"/>
      <w:rPr>
        <w:b/>
      </w:rPr>
    </w:pPr>
    <w:r>
      <w:rPr>
        <w:b/>
      </w:rPr>
      <w:t>IVAN GJURAŠIĆ</w:t>
    </w:r>
  </w:p>
  <w:p w14:textId="77777777" w14:paraId="1D1BFDB9" w:rsidRDefault="00854001" w:rsidP="00376927" w:rsidR="00854001" w:rsidRPr="00846430">
    <w:pPr>
      <w:pStyle w:val="Zaglavlje"/>
    </w:pPr>
  </w:p>
  <w:p w14:textId="77777777" w14:paraId="55E168DD" w:rsidRDefault="00854001" w:rsidP="00376927" w:rsidR="00854001" w:rsidRPr="00846430">
    <w:pPr>
      <w:pStyle w:val="Zaglavlje"/>
      <w:rPr>
        <w:sz w:val="16"/>
        <w:szCs w:val="16"/>
      </w:rPr>
    </w:pPr>
    <w:r>
      <w:rPr>
        <w:sz w:val="16"/>
        <w:szCs w:val="16"/>
      </w:rPr>
      <w:t>Petrinjska 2</w:t>
    </w:r>
    <w:r w:rsidRPr="00846430">
      <w:rPr>
        <w:sz w:val="16"/>
        <w:szCs w:val="16"/>
      </w:rPr>
      <w:t>8</w:t>
    </w:r>
  </w:p>
  <w:p w14:textId="77777777" w14:paraId="4380CB24" w:rsidRDefault="00854001" w:rsidP="00376927" w:rsidR="00854001" w:rsidRPr="00846430">
    <w:pPr>
      <w:pStyle w:val="Zaglavlje"/>
      <w:rPr>
        <w:sz w:val="16"/>
        <w:szCs w:val="16"/>
      </w:rPr>
    </w:pPr>
    <w:r w:rsidRPr="00846430">
      <w:rPr>
        <w:sz w:val="16"/>
        <w:szCs w:val="16"/>
      </w:rPr>
      <w:t>HR-10000 ZAGREB</w:t>
    </w:r>
  </w:p>
  <w:p w14:textId="77777777" w14:paraId="3EFDEA49" w:rsidRDefault="00854001" w:rsidP="00376927" w:rsidR="00854001">
    <w:pPr>
      <w:pStyle w:val="Zaglavlje"/>
      <w:rPr>
        <w:sz w:val="16"/>
        <w:szCs w:val="16"/>
      </w:rPr>
    </w:pPr>
  </w:p>
  <w:p w14:textId="77777777" w14:paraId="2E11D3ED" w:rsidRDefault="00854001" w:rsidP="00376927" w:rsidR="00854001" w:rsidRPr="00846430">
    <w:pPr>
      <w:pStyle w:val="Zaglavlje"/>
      <w:rPr>
        <w:sz w:val="16"/>
        <w:szCs w:val="16"/>
      </w:rPr>
    </w:pPr>
    <w:r w:rsidRPr="00846430">
      <w:rPr>
        <w:sz w:val="16"/>
        <w:szCs w:val="16"/>
      </w:rPr>
      <w:t>T: +385 1 6381 225</w:t>
    </w:r>
  </w:p>
  <w:p w14:textId="77777777" w14:paraId="7CFC0A07" w:rsidRDefault="00854001" w:rsidP="00376927" w:rsidR="00854001" w:rsidRPr="00846430">
    <w:pPr>
      <w:pStyle w:val="Zaglavlje"/>
      <w:rPr>
        <w:sz w:val="16"/>
        <w:szCs w:val="16"/>
      </w:rPr>
    </w:pPr>
    <w:r w:rsidRPr="00846430">
      <w:rPr>
        <w:sz w:val="16"/>
        <w:szCs w:val="16"/>
      </w:rPr>
      <w:t>F: +385 1 6381 226</w:t>
    </w:r>
  </w:p>
  <w:p w14:textId="77777777" w14:paraId="6C19B410" w:rsidRDefault="00854001" w:rsidP="00376927" w:rsidR="00854001" w:rsidRPr="001B1A23">
    <w:pPr>
      <w:pStyle w:val="Zaglavlje"/>
      <w:rPr>
        <w:sz w:val="16"/>
        <w:szCs w:val="16"/>
      </w:rPr>
    </w:pPr>
    <w:r w:rsidRPr="00846430">
      <w:rPr>
        <w:sz w:val="16"/>
        <w:szCs w:val="16"/>
      </w:rPr>
      <w:t xml:space="preserve">E: </w:t>
    </w:r>
    <w:r>
      <w:rPr>
        <w:sz w:val="16"/>
        <w:szCs w:val="16"/>
      </w:rPr>
      <w:t>gjurasic@vip.hr</w:t>
    </w:r>
  </w:p>
  <w:p w14:textId="04BCF7AF" w14:paraId="5932ECB5" w:rsidRDefault="00854001" w:rsidR="0085400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96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6C8"/>
    <w:rsid w:val="000001EC"/>
    <w:rsid w:val="00005FE6"/>
    <w:rsid w:val="00016AE5"/>
    <w:rsid w:val="00017403"/>
    <w:rsid w:val="000207D7"/>
    <w:rsid w:val="00020C3C"/>
    <w:rsid w:val="0002104A"/>
    <w:rsid w:val="00030222"/>
    <w:rsid w:val="000327DD"/>
    <w:rsid w:val="000448D9"/>
    <w:rsid w:val="00063771"/>
    <w:rsid w:val="00064B5F"/>
    <w:rsid w:val="00067FEA"/>
    <w:rsid w:val="00070443"/>
    <w:rsid w:val="00071CF4"/>
    <w:rsid w:val="0007778E"/>
    <w:rsid w:val="000856CA"/>
    <w:rsid w:val="00096D3F"/>
    <w:rsid w:val="000A03B2"/>
    <w:rsid w:val="000A2C59"/>
    <w:rsid w:val="000A53F4"/>
    <w:rsid w:val="000A5D71"/>
    <w:rsid w:val="000A7F83"/>
    <w:rsid w:val="000B0820"/>
    <w:rsid w:val="000B251C"/>
    <w:rsid w:val="000B3B26"/>
    <w:rsid w:val="000B3C32"/>
    <w:rsid w:val="000B4CD6"/>
    <w:rsid w:val="000C1581"/>
    <w:rsid w:val="000C2800"/>
    <w:rsid w:val="000C471E"/>
    <w:rsid w:val="000C4DD9"/>
    <w:rsid w:val="000C72FD"/>
    <w:rsid w:val="000C7C26"/>
    <w:rsid w:val="000D026F"/>
    <w:rsid w:val="000D1C43"/>
    <w:rsid w:val="000D43C3"/>
    <w:rsid w:val="000D6CCD"/>
    <w:rsid w:val="000E1092"/>
    <w:rsid w:val="000E3DB9"/>
    <w:rsid w:val="000E68BA"/>
    <w:rsid w:val="000F365F"/>
    <w:rsid w:val="000F4718"/>
    <w:rsid w:val="000F5D08"/>
    <w:rsid w:val="000F67F6"/>
    <w:rsid w:val="000F6CC8"/>
    <w:rsid w:val="0010509A"/>
    <w:rsid w:val="00116BDA"/>
    <w:rsid w:val="00122ECA"/>
    <w:rsid w:val="00132390"/>
    <w:rsid w:val="001370AA"/>
    <w:rsid w:val="00146CBB"/>
    <w:rsid w:val="001477D6"/>
    <w:rsid w:val="00153522"/>
    <w:rsid w:val="001546B1"/>
    <w:rsid w:val="0016005A"/>
    <w:rsid w:val="00160768"/>
    <w:rsid w:val="00161D6A"/>
    <w:rsid w:val="00162AE3"/>
    <w:rsid w:val="0016781C"/>
    <w:rsid w:val="00167E46"/>
    <w:rsid w:val="00174EE5"/>
    <w:rsid w:val="00175950"/>
    <w:rsid w:val="00184F1F"/>
    <w:rsid w:val="0018632C"/>
    <w:rsid w:val="00190C68"/>
    <w:rsid w:val="001952E2"/>
    <w:rsid w:val="001A1089"/>
    <w:rsid w:val="001A36A1"/>
    <w:rsid w:val="001A4E96"/>
    <w:rsid w:val="001A5D82"/>
    <w:rsid w:val="001A6907"/>
    <w:rsid w:val="001A7CFB"/>
    <w:rsid w:val="001B2290"/>
    <w:rsid w:val="001C020F"/>
    <w:rsid w:val="001C346F"/>
    <w:rsid w:val="001C4696"/>
    <w:rsid w:val="001C52F2"/>
    <w:rsid w:val="001C5D60"/>
    <w:rsid w:val="001C74F1"/>
    <w:rsid w:val="001D1A01"/>
    <w:rsid w:val="001D7497"/>
    <w:rsid w:val="001E0AE2"/>
    <w:rsid w:val="001E1BBD"/>
    <w:rsid w:val="001E3D97"/>
    <w:rsid w:val="001E597C"/>
    <w:rsid w:val="001E765E"/>
    <w:rsid w:val="001E78DA"/>
    <w:rsid w:val="001F49C5"/>
    <w:rsid w:val="00203888"/>
    <w:rsid w:val="00205658"/>
    <w:rsid w:val="00205F0E"/>
    <w:rsid w:val="002218B9"/>
    <w:rsid w:val="00222870"/>
    <w:rsid w:val="00222A0F"/>
    <w:rsid w:val="00223886"/>
    <w:rsid w:val="00226840"/>
    <w:rsid w:val="002305B2"/>
    <w:rsid w:val="00230DA2"/>
    <w:rsid w:val="00232950"/>
    <w:rsid w:val="002355F4"/>
    <w:rsid w:val="0024184C"/>
    <w:rsid w:val="00250D09"/>
    <w:rsid w:val="00252F05"/>
    <w:rsid w:val="00260D03"/>
    <w:rsid w:val="00262143"/>
    <w:rsid w:val="00262A04"/>
    <w:rsid w:val="00264C3B"/>
    <w:rsid w:val="002703FC"/>
    <w:rsid w:val="00275951"/>
    <w:rsid w:val="00282BCC"/>
    <w:rsid w:val="00282D68"/>
    <w:rsid w:val="00287D6C"/>
    <w:rsid w:val="00294D0C"/>
    <w:rsid w:val="002963E5"/>
    <w:rsid w:val="002A3C96"/>
    <w:rsid w:val="002A54B5"/>
    <w:rsid w:val="002A5F28"/>
    <w:rsid w:val="002A6F90"/>
    <w:rsid w:val="002C18BE"/>
    <w:rsid w:val="002C5909"/>
    <w:rsid w:val="002D44A8"/>
    <w:rsid w:val="002E1829"/>
    <w:rsid w:val="002E25A1"/>
    <w:rsid w:val="002E5ED7"/>
    <w:rsid w:val="002F2D86"/>
    <w:rsid w:val="002F3FBF"/>
    <w:rsid w:val="002F5053"/>
    <w:rsid w:val="003035BD"/>
    <w:rsid w:val="00322911"/>
    <w:rsid w:val="00324FE5"/>
    <w:rsid w:val="00327382"/>
    <w:rsid w:val="00332321"/>
    <w:rsid w:val="00333D22"/>
    <w:rsid w:val="0033496A"/>
    <w:rsid w:val="003425BE"/>
    <w:rsid w:val="00344D32"/>
    <w:rsid w:val="00350BF2"/>
    <w:rsid w:val="00354240"/>
    <w:rsid w:val="0036103A"/>
    <w:rsid w:val="00362C1A"/>
    <w:rsid w:val="00370885"/>
    <w:rsid w:val="00372DA4"/>
    <w:rsid w:val="00376927"/>
    <w:rsid w:val="00384A46"/>
    <w:rsid w:val="00391069"/>
    <w:rsid w:val="0039229A"/>
    <w:rsid w:val="00392307"/>
    <w:rsid w:val="00393AFF"/>
    <w:rsid w:val="003947C9"/>
    <w:rsid w:val="003A03DC"/>
    <w:rsid w:val="003A2808"/>
    <w:rsid w:val="003A2C3C"/>
    <w:rsid w:val="003A76A1"/>
    <w:rsid w:val="003A774C"/>
    <w:rsid w:val="003B283B"/>
    <w:rsid w:val="003C0C61"/>
    <w:rsid w:val="003C54DA"/>
    <w:rsid w:val="003D4989"/>
    <w:rsid w:val="003D524A"/>
    <w:rsid w:val="003E04D3"/>
    <w:rsid w:val="003E2D55"/>
    <w:rsid w:val="003E30D0"/>
    <w:rsid w:val="003F4202"/>
    <w:rsid w:val="00403878"/>
    <w:rsid w:val="004061B0"/>
    <w:rsid w:val="004066C8"/>
    <w:rsid w:val="00406E76"/>
    <w:rsid w:val="00411D65"/>
    <w:rsid w:val="00414238"/>
    <w:rsid w:val="00417823"/>
    <w:rsid w:val="00421846"/>
    <w:rsid w:val="0042287C"/>
    <w:rsid w:val="00427625"/>
    <w:rsid w:val="004311C0"/>
    <w:rsid w:val="00432B9E"/>
    <w:rsid w:val="004336D1"/>
    <w:rsid w:val="00434F26"/>
    <w:rsid w:val="00443055"/>
    <w:rsid w:val="00446266"/>
    <w:rsid w:val="004479B6"/>
    <w:rsid w:val="004527D0"/>
    <w:rsid w:val="00461101"/>
    <w:rsid w:val="00461DD5"/>
    <w:rsid w:val="00463960"/>
    <w:rsid w:val="00464FFA"/>
    <w:rsid w:val="00470B27"/>
    <w:rsid w:val="004749C5"/>
    <w:rsid w:val="004763CB"/>
    <w:rsid w:val="004802BF"/>
    <w:rsid w:val="004874B2"/>
    <w:rsid w:val="00491615"/>
    <w:rsid w:val="00491F09"/>
    <w:rsid w:val="00492042"/>
    <w:rsid w:val="00492DE5"/>
    <w:rsid w:val="00493A3F"/>
    <w:rsid w:val="00493CD8"/>
    <w:rsid w:val="00493E92"/>
    <w:rsid w:val="00495785"/>
    <w:rsid w:val="004A00DA"/>
    <w:rsid w:val="004B263F"/>
    <w:rsid w:val="004B4F57"/>
    <w:rsid w:val="004B78FE"/>
    <w:rsid w:val="004C01BD"/>
    <w:rsid w:val="004C0237"/>
    <w:rsid w:val="004C11FB"/>
    <w:rsid w:val="004C4A70"/>
    <w:rsid w:val="004C6AB1"/>
    <w:rsid w:val="004D0B66"/>
    <w:rsid w:val="004D1195"/>
    <w:rsid w:val="004E1197"/>
    <w:rsid w:val="004E139E"/>
    <w:rsid w:val="004E41E5"/>
    <w:rsid w:val="004F0497"/>
    <w:rsid w:val="004F1D91"/>
    <w:rsid w:val="004F2324"/>
    <w:rsid w:val="004F5996"/>
    <w:rsid w:val="00501552"/>
    <w:rsid w:val="005051C6"/>
    <w:rsid w:val="0050724D"/>
    <w:rsid w:val="00510115"/>
    <w:rsid w:val="0051016F"/>
    <w:rsid w:val="005238B6"/>
    <w:rsid w:val="0052423D"/>
    <w:rsid w:val="005279CE"/>
    <w:rsid w:val="00531607"/>
    <w:rsid w:val="00537827"/>
    <w:rsid w:val="00540C93"/>
    <w:rsid w:val="00542F71"/>
    <w:rsid w:val="0054702F"/>
    <w:rsid w:val="00547306"/>
    <w:rsid w:val="00550B27"/>
    <w:rsid w:val="00553BD6"/>
    <w:rsid w:val="005545F4"/>
    <w:rsid w:val="005558F4"/>
    <w:rsid w:val="0056290F"/>
    <w:rsid w:val="00570721"/>
    <w:rsid w:val="00573CC2"/>
    <w:rsid w:val="00585335"/>
    <w:rsid w:val="0058578D"/>
    <w:rsid w:val="005864B7"/>
    <w:rsid w:val="00587F54"/>
    <w:rsid w:val="005900BB"/>
    <w:rsid w:val="005937D7"/>
    <w:rsid w:val="005A773F"/>
    <w:rsid w:val="005A7B65"/>
    <w:rsid w:val="005B5436"/>
    <w:rsid w:val="005C47C8"/>
    <w:rsid w:val="005C559D"/>
    <w:rsid w:val="005D28BB"/>
    <w:rsid w:val="005D2972"/>
    <w:rsid w:val="005E2A52"/>
    <w:rsid w:val="005E2AA8"/>
    <w:rsid w:val="005E594E"/>
    <w:rsid w:val="005F0F9B"/>
    <w:rsid w:val="005F2826"/>
    <w:rsid w:val="005F4A58"/>
    <w:rsid w:val="0060211B"/>
    <w:rsid w:val="006032CF"/>
    <w:rsid w:val="00604FED"/>
    <w:rsid w:val="00607025"/>
    <w:rsid w:val="006078FB"/>
    <w:rsid w:val="0061702C"/>
    <w:rsid w:val="00624DD4"/>
    <w:rsid w:val="00631F6C"/>
    <w:rsid w:val="00634349"/>
    <w:rsid w:val="00635AD6"/>
    <w:rsid w:val="00635B44"/>
    <w:rsid w:val="00637E2F"/>
    <w:rsid w:val="00647EFD"/>
    <w:rsid w:val="006544F1"/>
    <w:rsid w:val="00654E7B"/>
    <w:rsid w:val="00655577"/>
    <w:rsid w:val="00657CE1"/>
    <w:rsid w:val="006668ED"/>
    <w:rsid w:val="006707E4"/>
    <w:rsid w:val="00672261"/>
    <w:rsid w:val="00680608"/>
    <w:rsid w:val="00680A01"/>
    <w:rsid w:val="00683225"/>
    <w:rsid w:val="00695FE5"/>
    <w:rsid w:val="006A2693"/>
    <w:rsid w:val="006A4BBE"/>
    <w:rsid w:val="006B5B06"/>
    <w:rsid w:val="006B5FFA"/>
    <w:rsid w:val="006B6BD3"/>
    <w:rsid w:val="006D17D5"/>
    <w:rsid w:val="006D17F7"/>
    <w:rsid w:val="006D2103"/>
    <w:rsid w:val="006D473B"/>
    <w:rsid w:val="006D690A"/>
    <w:rsid w:val="006D7F7C"/>
    <w:rsid w:val="006E3CA6"/>
    <w:rsid w:val="006E5E7A"/>
    <w:rsid w:val="006F3AF7"/>
    <w:rsid w:val="006F7B3C"/>
    <w:rsid w:val="00700A3F"/>
    <w:rsid w:val="007053DC"/>
    <w:rsid w:val="0070584B"/>
    <w:rsid w:val="00710827"/>
    <w:rsid w:val="00712E4E"/>
    <w:rsid w:val="007209E6"/>
    <w:rsid w:val="0073004E"/>
    <w:rsid w:val="0073397C"/>
    <w:rsid w:val="007343ED"/>
    <w:rsid w:val="0073512B"/>
    <w:rsid w:val="007422ED"/>
    <w:rsid w:val="00745B33"/>
    <w:rsid w:val="007511F2"/>
    <w:rsid w:val="00751895"/>
    <w:rsid w:val="00754255"/>
    <w:rsid w:val="00763139"/>
    <w:rsid w:val="00765603"/>
    <w:rsid w:val="0076749E"/>
    <w:rsid w:val="00772715"/>
    <w:rsid w:val="00772993"/>
    <w:rsid w:val="00781C98"/>
    <w:rsid w:val="007912ED"/>
    <w:rsid w:val="00791E4B"/>
    <w:rsid w:val="0079257F"/>
    <w:rsid w:val="007937BA"/>
    <w:rsid w:val="0079481E"/>
    <w:rsid w:val="00795DE4"/>
    <w:rsid w:val="00796DBE"/>
    <w:rsid w:val="007972C0"/>
    <w:rsid w:val="007A1735"/>
    <w:rsid w:val="007A229C"/>
    <w:rsid w:val="007A24BF"/>
    <w:rsid w:val="007A4282"/>
    <w:rsid w:val="007A71F8"/>
    <w:rsid w:val="007B072E"/>
    <w:rsid w:val="007C0E9E"/>
    <w:rsid w:val="007C32A1"/>
    <w:rsid w:val="007C353C"/>
    <w:rsid w:val="007C6163"/>
    <w:rsid w:val="007C7339"/>
    <w:rsid w:val="007E02AF"/>
    <w:rsid w:val="007E0511"/>
    <w:rsid w:val="007E37E7"/>
    <w:rsid w:val="007E3CBE"/>
    <w:rsid w:val="007E6BDE"/>
    <w:rsid w:val="007F2D6B"/>
    <w:rsid w:val="007F6CAD"/>
    <w:rsid w:val="00800FA7"/>
    <w:rsid w:val="00804A8D"/>
    <w:rsid w:val="00805AF6"/>
    <w:rsid w:val="00807127"/>
    <w:rsid w:val="0081371A"/>
    <w:rsid w:val="00817D6B"/>
    <w:rsid w:val="00827321"/>
    <w:rsid w:val="008300CD"/>
    <w:rsid w:val="00832621"/>
    <w:rsid w:val="00834EE2"/>
    <w:rsid w:val="0083565F"/>
    <w:rsid w:val="00835D6C"/>
    <w:rsid w:val="00840C6B"/>
    <w:rsid w:val="00844F91"/>
    <w:rsid w:val="00845DA6"/>
    <w:rsid w:val="00854001"/>
    <w:rsid w:val="00855EFC"/>
    <w:rsid w:val="00863447"/>
    <w:rsid w:val="00864D58"/>
    <w:rsid w:val="00866809"/>
    <w:rsid w:val="008676B8"/>
    <w:rsid w:val="00870EFB"/>
    <w:rsid w:val="008712CF"/>
    <w:rsid w:val="00873162"/>
    <w:rsid w:val="00874219"/>
    <w:rsid w:val="008751DF"/>
    <w:rsid w:val="0087564A"/>
    <w:rsid w:val="008818D2"/>
    <w:rsid w:val="0088609C"/>
    <w:rsid w:val="008915BE"/>
    <w:rsid w:val="00894073"/>
    <w:rsid w:val="0089467F"/>
    <w:rsid w:val="008963B9"/>
    <w:rsid w:val="008A2305"/>
    <w:rsid w:val="008A4843"/>
    <w:rsid w:val="008B1326"/>
    <w:rsid w:val="008B40C1"/>
    <w:rsid w:val="008B515E"/>
    <w:rsid w:val="008B64AD"/>
    <w:rsid w:val="008B6691"/>
    <w:rsid w:val="008B6923"/>
    <w:rsid w:val="008B7FE5"/>
    <w:rsid w:val="008C01A5"/>
    <w:rsid w:val="008C1705"/>
    <w:rsid w:val="008C4318"/>
    <w:rsid w:val="008C47F6"/>
    <w:rsid w:val="008C547E"/>
    <w:rsid w:val="008C6B47"/>
    <w:rsid w:val="008D292E"/>
    <w:rsid w:val="008D6DD9"/>
    <w:rsid w:val="008E26CF"/>
    <w:rsid w:val="008E6FE5"/>
    <w:rsid w:val="008F25A9"/>
    <w:rsid w:val="008F643E"/>
    <w:rsid w:val="008F6BD4"/>
    <w:rsid w:val="00902CA0"/>
    <w:rsid w:val="0090399A"/>
    <w:rsid w:val="00903B2F"/>
    <w:rsid w:val="00903F2F"/>
    <w:rsid w:val="00905570"/>
    <w:rsid w:val="009105CF"/>
    <w:rsid w:val="009179AA"/>
    <w:rsid w:val="00921332"/>
    <w:rsid w:val="00927B37"/>
    <w:rsid w:val="009301E9"/>
    <w:rsid w:val="00931D32"/>
    <w:rsid w:val="00935AEA"/>
    <w:rsid w:val="00942960"/>
    <w:rsid w:val="00946479"/>
    <w:rsid w:val="00946C68"/>
    <w:rsid w:val="0095074A"/>
    <w:rsid w:val="0095141D"/>
    <w:rsid w:val="00952092"/>
    <w:rsid w:val="009531FB"/>
    <w:rsid w:val="00954357"/>
    <w:rsid w:val="009562D8"/>
    <w:rsid w:val="00963559"/>
    <w:rsid w:val="00965BB3"/>
    <w:rsid w:val="009738C2"/>
    <w:rsid w:val="00977E09"/>
    <w:rsid w:val="00981D8F"/>
    <w:rsid w:val="00983666"/>
    <w:rsid w:val="0098418A"/>
    <w:rsid w:val="00984F4B"/>
    <w:rsid w:val="009870DA"/>
    <w:rsid w:val="009A1E04"/>
    <w:rsid w:val="009A3E5A"/>
    <w:rsid w:val="009A45C0"/>
    <w:rsid w:val="009A62CF"/>
    <w:rsid w:val="009B16B5"/>
    <w:rsid w:val="009B4590"/>
    <w:rsid w:val="009B4E1F"/>
    <w:rsid w:val="009B7AA7"/>
    <w:rsid w:val="009C0981"/>
    <w:rsid w:val="009C3ADF"/>
    <w:rsid w:val="009C4D64"/>
    <w:rsid w:val="009D00AF"/>
    <w:rsid w:val="009D0940"/>
    <w:rsid w:val="009D5063"/>
    <w:rsid w:val="009E52E2"/>
    <w:rsid w:val="009E734B"/>
    <w:rsid w:val="009E75DD"/>
    <w:rsid w:val="009F3B72"/>
    <w:rsid w:val="009F4728"/>
    <w:rsid w:val="009F772E"/>
    <w:rsid w:val="00A045D2"/>
    <w:rsid w:val="00A0697E"/>
    <w:rsid w:val="00A0779F"/>
    <w:rsid w:val="00A106B7"/>
    <w:rsid w:val="00A119AF"/>
    <w:rsid w:val="00A13C88"/>
    <w:rsid w:val="00A2232A"/>
    <w:rsid w:val="00A2651B"/>
    <w:rsid w:val="00A32614"/>
    <w:rsid w:val="00A35FBA"/>
    <w:rsid w:val="00A40A3D"/>
    <w:rsid w:val="00A45430"/>
    <w:rsid w:val="00A46ADC"/>
    <w:rsid w:val="00A5162F"/>
    <w:rsid w:val="00A52C21"/>
    <w:rsid w:val="00A617C0"/>
    <w:rsid w:val="00A6553C"/>
    <w:rsid w:val="00A67D86"/>
    <w:rsid w:val="00A7796C"/>
    <w:rsid w:val="00A779B4"/>
    <w:rsid w:val="00A80040"/>
    <w:rsid w:val="00A90F14"/>
    <w:rsid w:val="00A95654"/>
    <w:rsid w:val="00AA3157"/>
    <w:rsid w:val="00AA442F"/>
    <w:rsid w:val="00AB12A6"/>
    <w:rsid w:val="00AB2D9D"/>
    <w:rsid w:val="00AB2F0B"/>
    <w:rsid w:val="00AB4679"/>
    <w:rsid w:val="00AB6B3F"/>
    <w:rsid w:val="00AC341A"/>
    <w:rsid w:val="00AD0B1E"/>
    <w:rsid w:val="00AD401F"/>
    <w:rsid w:val="00AE1D5E"/>
    <w:rsid w:val="00AE2957"/>
    <w:rsid w:val="00AF06AC"/>
    <w:rsid w:val="00AF5823"/>
    <w:rsid w:val="00B01368"/>
    <w:rsid w:val="00B02232"/>
    <w:rsid w:val="00B02C5B"/>
    <w:rsid w:val="00B052B9"/>
    <w:rsid w:val="00B053A2"/>
    <w:rsid w:val="00B058E3"/>
    <w:rsid w:val="00B07B48"/>
    <w:rsid w:val="00B11287"/>
    <w:rsid w:val="00B156AF"/>
    <w:rsid w:val="00B205A4"/>
    <w:rsid w:val="00B207E6"/>
    <w:rsid w:val="00B25A48"/>
    <w:rsid w:val="00B3417F"/>
    <w:rsid w:val="00B34703"/>
    <w:rsid w:val="00B43DD3"/>
    <w:rsid w:val="00B45D68"/>
    <w:rsid w:val="00B524B8"/>
    <w:rsid w:val="00B52B7F"/>
    <w:rsid w:val="00B53124"/>
    <w:rsid w:val="00B5502F"/>
    <w:rsid w:val="00B557F9"/>
    <w:rsid w:val="00B62315"/>
    <w:rsid w:val="00B631CA"/>
    <w:rsid w:val="00B640B8"/>
    <w:rsid w:val="00B643D0"/>
    <w:rsid w:val="00B64F66"/>
    <w:rsid w:val="00B671D1"/>
    <w:rsid w:val="00B67753"/>
    <w:rsid w:val="00B75140"/>
    <w:rsid w:val="00B752DF"/>
    <w:rsid w:val="00B875A1"/>
    <w:rsid w:val="00B90829"/>
    <w:rsid w:val="00B93AF0"/>
    <w:rsid w:val="00B9454F"/>
    <w:rsid w:val="00B953CA"/>
    <w:rsid w:val="00B957B2"/>
    <w:rsid w:val="00BA06BB"/>
    <w:rsid w:val="00BA1272"/>
    <w:rsid w:val="00BA6554"/>
    <w:rsid w:val="00BB220B"/>
    <w:rsid w:val="00BB2EDE"/>
    <w:rsid w:val="00BB2F15"/>
    <w:rsid w:val="00BB511E"/>
    <w:rsid w:val="00BC0554"/>
    <w:rsid w:val="00BC202C"/>
    <w:rsid w:val="00BC3B81"/>
    <w:rsid w:val="00BC5C31"/>
    <w:rsid w:val="00BC6A64"/>
    <w:rsid w:val="00BD0CFB"/>
    <w:rsid w:val="00BD3B14"/>
    <w:rsid w:val="00BD4070"/>
    <w:rsid w:val="00BE1103"/>
    <w:rsid w:val="00BE6129"/>
    <w:rsid w:val="00BE63E1"/>
    <w:rsid w:val="00BE6936"/>
    <w:rsid w:val="00BE7186"/>
    <w:rsid w:val="00BF1032"/>
    <w:rsid w:val="00BF142B"/>
    <w:rsid w:val="00BF213C"/>
    <w:rsid w:val="00BF523C"/>
    <w:rsid w:val="00BF6C78"/>
    <w:rsid w:val="00C01860"/>
    <w:rsid w:val="00C01DA7"/>
    <w:rsid w:val="00C04973"/>
    <w:rsid w:val="00C056BC"/>
    <w:rsid w:val="00C1096A"/>
    <w:rsid w:val="00C10D09"/>
    <w:rsid w:val="00C15A7B"/>
    <w:rsid w:val="00C16ECC"/>
    <w:rsid w:val="00C31B81"/>
    <w:rsid w:val="00C40E83"/>
    <w:rsid w:val="00C413A1"/>
    <w:rsid w:val="00C44631"/>
    <w:rsid w:val="00C50090"/>
    <w:rsid w:val="00C545DB"/>
    <w:rsid w:val="00C55892"/>
    <w:rsid w:val="00C57073"/>
    <w:rsid w:val="00C63620"/>
    <w:rsid w:val="00C64B64"/>
    <w:rsid w:val="00C72E6C"/>
    <w:rsid w:val="00C82232"/>
    <w:rsid w:val="00C837BD"/>
    <w:rsid w:val="00C86582"/>
    <w:rsid w:val="00C961A3"/>
    <w:rsid w:val="00CB7552"/>
    <w:rsid w:val="00CC3514"/>
    <w:rsid w:val="00CD11E7"/>
    <w:rsid w:val="00CF03E9"/>
    <w:rsid w:val="00CF600F"/>
    <w:rsid w:val="00D13A35"/>
    <w:rsid w:val="00D14B8A"/>
    <w:rsid w:val="00D221DD"/>
    <w:rsid w:val="00D235C8"/>
    <w:rsid w:val="00D27839"/>
    <w:rsid w:val="00D36FBB"/>
    <w:rsid w:val="00D40503"/>
    <w:rsid w:val="00D40BF5"/>
    <w:rsid w:val="00D544AD"/>
    <w:rsid w:val="00D57B25"/>
    <w:rsid w:val="00D60BA6"/>
    <w:rsid w:val="00D62CA6"/>
    <w:rsid w:val="00D7224A"/>
    <w:rsid w:val="00D734AA"/>
    <w:rsid w:val="00D762F7"/>
    <w:rsid w:val="00D809C4"/>
    <w:rsid w:val="00D8648A"/>
    <w:rsid w:val="00D87128"/>
    <w:rsid w:val="00D87272"/>
    <w:rsid w:val="00D9337A"/>
    <w:rsid w:val="00D95902"/>
    <w:rsid w:val="00DA3F8E"/>
    <w:rsid w:val="00DA4BB6"/>
    <w:rsid w:val="00DB6ECB"/>
    <w:rsid w:val="00DC13C9"/>
    <w:rsid w:val="00DC2C64"/>
    <w:rsid w:val="00DC3943"/>
    <w:rsid w:val="00DC5981"/>
    <w:rsid w:val="00DC7255"/>
    <w:rsid w:val="00DD14FC"/>
    <w:rsid w:val="00DD3D4C"/>
    <w:rsid w:val="00DF479B"/>
    <w:rsid w:val="00E02B0F"/>
    <w:rsid w:val="00E03E55"/>
    <w:rsid w:val="00E0493D"/>
    <w:rsid w:val="00E05264"/>
    <w:rsid w:val="00E12615"/>
    <w:rsid w:val="00E2193D"/>
    <w:rsid w:val="00E24C0A"/>
    <w:rsid w:val="00E31EE9"/>
    <w:rsid w:val="00E3316B"/>
    <w:rsid w:val="00E35137"/>
    <w:rsid w:val="00E3578E"/>
    <w:rsid w:val="00E35818"/>
    <w:rsid w:val="00E35A95"/>
    <w:rsid w:val="00E44F1C"/>
    <w:rsid w:val="00E54723"/>
    <w:rsid w:val="00E6791E"/>
    <w:rsid w:val="00E70232"/>
    <w:rsid w:val="00E73C84"/>
    <w:rsid w:val="00E74951"/>
    <w:rsid w:val="00E757BB"/>
    <w:rsid w:val="00E75F1C"/>
    <w:rsid w:val="00E819D1"/>
    <w:rsid w:val="00E82F08"/>
    <w:rsid w:val="00E86A98"/>
    <w:rsid w:val="00E87DC0"/>
    <w:rsid w:val="00E90BE7"/>
    <w:rsid w:val="00E96E1E"/>
    <w:rsid w:val="00E97878"/>
    <w:rsid w:val="00EA0140"/>
    <w:rsid w:val="00EA2610"/>
    <w:rsid w:val="00EA37EB"/>
    <w:rsid w:val="00EA407E"/>
    <w:rsid w:val="00EA75CB"/>
    <w:rsid w:val="00EB07E3"/>
    <w:rsid w:val="00EB264E"/>
    <w:rsid w:val="00EB2A37"/>
    <w:rsid w:val="00EB6BF2"/>
    <w:rsid w:val="00EC11F9"/>
    <w:rsid w:val="00EC27BE"/>
    <w:rsid w:val="00EC3BA2"/>
    <w:rsid w:val="00EC4DD0"/>
    <w:rsid w:val="00ED0EFE"/>
    <w:rsid w:val="00ED14C9"/>
    <w:rsid w:val="00ED5754"/>
    <w:rsid w:val="00ED60B7"/>
    <w:rsid w:val="00EE791E"/>
    <w:rsid w:val="00EE79CA"/>
    <w:rsid w:val="00EF36BE"/>
    <w:rsid w:val="00EF3A0B"/>
    <w:rsid w:val="00EF42DC"/>
    <w:rsid w:val="00F05C7D"/>
    <w:rsid w:val="00F122B8"/>
    <w:rsid w:val="00F12666"/>
    <w:rsid w:val="00F13197"/>
    <w:rsid w:val="00F1486C"/>
    <w:rsid w:val="00F14A4C"/>
    <w:rsid w:val="00F3010E"/>
    <w:rsid w:val="00F31C22"/>
    <w:rsid w:val="00F37A86"/>
    <w:rsid w:val="00F45980"/>
    <w:rsid w:val="00F4619E"/>
    <w:rsid w:val="00F54367"/>
    <w:rsid w:val="00F54D27"/>
    <w:rsid w:val="00F56DB7"/>
    <w:rsid w:val="00F56F7F"/>
    <w:rsid w:val="00F577AF"/>
    <w:rsid w:val="00F630AC"/>
    <w:rsid w:val="00F648AA"/>
    <w:rsid w:val="00F73EF3"/>
    <w:rsid w:val="00F7571D"/>
    <w:rsid w:val="00F84FB5"/>
    <w:rsid w:val="00F91589"/>
    <w:rsid w:val="00F9168A"/>
    <w:rsid w:val="00F91DEE"/>
    <w:rsid w:val="00F9290C"/>
    <w:rsid w:val="00F9607B"/>
    <w:rsid w:val="00FB0643"/>
    <w:rsid w:val="00FB2179"/>
    <w:rsid w:val="00FB6055"/>
    <w:rsid w:val="00FC38B5"/>
    <w:rsid w:val="00FD0161"/>
    <w:rsid w:val="00FD0F56"/>
    <w:rsid w:val="00FD13D8"/>
    <w:rsid w:val="00FD22CA"/>
    <w:rsid w:val="00FD4012"/>
    <w:rsid w:val="00FD4E3D"/>
    <w:rsid w:val="00FD5080"/>
    <w:rsid w:val="00FE007C"/>
    <w:rsid w:val="00FE0F63"/>
    <w:rsid w:val="00FE44D9"/>
    <w:rsid w:val="00FE61FF"/>
    <w:rsid w:val="00FE6A37"/>
    <w:rsid w:val="00FF4CEB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AF13B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66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3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A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A3F"/>
    <w:rPr>
      <w:rFonts w:cs="Courier New" w:hAnsi="Courier New" w:ascii="Courier New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A3F"/>
    <w:rPr>
      <w:rFonts w:cs="Courier New" w:hAnsi="Courier New" w:ascii="Courier New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A3F"/>
    <w:rPr>
      <w:rFonts w:cs="Courier New" w:hAnsi="Courier New" w:ascii="Courier New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6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3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A3F"/>
    <w:rPr>
      <w:rFonts w:ascii="Courier New" w:cs="Courier New" w:hAnsi="Courier New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A3F"/>
    <w:rPr>
      <w:rFonts w:ascii="Courier New" w:cs="Courier New" w:hAnsi="Courier New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A3F"/>
    <w:rPr>
      <w:rFonts w:ascii="Courier New" w:cs="Courier New" w:hAnsi="Courier New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13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C25B2-1348-47CB-AB3B-D967C85044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4</properties:Pages>
  <properties:Words>824</properties:Words>
  <properties:Characters>5259</properties:Characters>
  <properties:Lines>178</properties:Lines>
  <properties:Paragraphs>62</properties:Paragraphs>
  <properties:TotalTime>108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2018-05-21T14:55:00Z</dcterms:created>
  <dc:creator>user</dc:creator>
  <cp:lastModifiedBy>Valentina Gabud</cp:lastModifiedBy>
  <cp:lastPrinted>2018-05-22T13:26:00Z</cp:lastPrinted>
  <dcterms:modified xmlns:xsi="http://www.w3.org/2001/XMLSchema-instance" xsi:type="dcterms:W3CDTF">2018-05-25T06:52:00Z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St-3107/2016-22 / Podnesak - Izvješće o financijsko-gospodarskom stanju dužnika (Izvješće za MSM GRAFIKA d.o.o. -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