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ecd5" w14:paraId="273ecd5" w:rsidRDefault="0074058A" w:rsidP="0074058A" w:rsidR="0074058A" w:rsidRPr="00FF3D0E">
      <w:pPr>
        <w15:collapsed w:val="false"/>
        <w:rPr>
          <w:sz w:val="22"/>
        </w:rPr>
      </w:pPr>
      <w:r w:rsidRPr="00FF3D0E">
        <w:rPr>
          <w:sz w:val="22"/>
        </w:rPr>
        <w:t xml:space="preserve">                   </w:t>
      </w:r>
      <w:r>
        <w:rPr>
          <w:noProof/>
          <w:sz w:val="22"/>
        </w:rPr>
        <w:drawing>
          <wp:inline distR="0" distL="0" distB="0" distT="0">
            <wp:extent cy="718290" cx="599846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127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058A" w:rsidP="0074058A" w:rsidR="0074058A" w:rsidRPr="00E30FFA">
      <w:r w:rsidRPr="00FF3D0E">
        <w:t xml:space="preserve">   REPUBLIKA 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St-341</w:t>
      </w:r>
      <w:r w:rsidRPr="002A0273">
        <w:t>/</w:t>
      </w:r>
      <w:r w:rsidRPr="00722F29">
        <w:t>2</w:t>
      </w:r>
      <w:r w:rsidRPr="00E30FFA">
        <w:t>017-60</w:t>
      </w:r>
    </w:p>
    <w:p w:rsidRDefault="0074058A" w:rsidP="0074058A" w:rsidR="0074058A" w:rsidRPr="00E30FFA">
      <w:r w:rsidRPr="00E30FFA">
        <w:t>TRGOVAČKI SUD U PAZINU</w:t>
      </w:r>
    </w:p>
    <w:p w:rsidRDefault="0074058A" w:rsidP="0074058A" w:rsidR="0074058A" w:rsidRPr="00E30FFA">
      <w:r w:rsidRPr="00E30FFA">
        <w:t xml:space="preserve">      52000 Pazin, </w:t>
      </w:r>
      <w:proofErr w:type="spellStart"/>
      <w:r w:rsidRPr="00E30FFA">
        <w:t>Dršćevka</w:t>
      </w:r>
      <w:proofErr w:type="spellEnd"/>
      <w:r w:rsidRPr="00E30FFA">
        <w:t xml:space="preserve"> 1</w:t>
      </w:r>
    </w:p>
    <w:p w:rsidRDefault="000702CD" w:rsidP="0074058A" w:rsidR="000702CD" w:rsidRPr="00E30FFA">
      <w:pPr>
        <w:jc w:val="center"/>
      </w:pPr>
    </w:p>
    <w:p w:rsidRDefault="0074058A" w:rsidP="0074058A" w:rsidR="0074058A" w:rsidRPr="00E30FFA">
      <w:pPr>
        <w:jc w:val="center"/>
      </w:pPr>
      <w:r w:rsidRPr="00E30FFA">
        <w:t>R E P U B L I K A  H R V A T S K A</w:t>
      </w:r>
    </w:p>
    <w:p w:rsidRDefault="0074058A" w:rsidP="0074058A" w:rsidR="0074058A" w:rsidRPr="00E30FFA">
      <w:pPr>
        <w:jc w:val="right"/>
      </w:pPr>
    </w:p>
    <w:p w:rsidRDefault="0074058A" w:rsidP="0074058A" w:rsidR="0074058A" w:rsidRPr="00E30FFA">
      <w:pPr>
        <w:jc w:val="center"/>
      </w:pPr>
      <w:r w:rsidRPr="00E30FFA">
        <w:t>R J E Š E NJ E</w:t>
      </w:r>
      <w:bookmarkStart w:name="_GoBack" w:id="0"/>
      <w:bookmarkEnd w:id="0"/>
    </w:p>
    <w:p w:rsidRDefault="0074058A" w:rsidP="0074058A" w:rsidR="0074058A" w:rsidRPr="00E30FFA">
      <w:pPr>
        <w:jc w:val="center"/>
      </w:pPr>
    </w:p>
    <w:p w:rsidRDefault="0074058A" w:rsidP="0074058A" w:rsidR="0074058A" w:rsidRPr="00E30FFA">
      <w:pPr>
        <w:jc w:val="both"/>
      </w:pPr>
      <w:r w:rsidRPr="00E30FFA">
        <w:tab/>
        <w:t xml:space="preserve">Trgovački sud u Pazinu, po stečajnom sucu Adrijani Labinjan Skok, u stečajnom postupku nad Stečajnom masom iza MONCALVO d.o.o. u stečaju, Pula, </w:t>
      </w:r>
      <w:proofErr w:type="spellStart"/>
      <w:r w:rsidRPr="00E30FFA">
        <w:t>Laginjina</w:t>
      </w:r>
      <w:proofErr w:type="spellEnd"/>
      <w:r w:rsidRPr="00E30FFA">
        <w:t xml:space="preserve"> 6, OIB: 20483612745, 2</w:t>
      </w:r>
      <w:r w:rsidR="001B4615" w:rsidRPr="00E30FFA">
        <w:t>3</w:t>
      </w:r>
      <w:r w:rsidRPr="00E30FFA">
        <w:t xml:space="preserve">. listopada 2018., </w:t>
      </w:r>
    </w:p>
    <w:p w:rsidRDefault="0074058A" w:rsidP="0074058A" w:rsidR="0074058A" w:rsidRPr="00E30FFA">
      <w:pPr>
        <w:jc w:val="both"/>
      </w:pPr>
    </w:p>
    <w:p w:rsidRDefault="0074058A" w:rsidP="0074058A" w:rsidR="0074058A" w:rsidRPr="00FF3D0E">
      <w:pPr>
        <w:jc w:val="center"/>
      </w:pPr>
      <w:r w:rsidRPr="00FF3D0E">
        <w:t xml:space="preserve">r i j e š i o  j e </w:t>
      </w:r>
    </w:p>
    <w:p w:rsidRDefault="0074058A" w:rsidP="0074058A" w:rsidR="0074058A" w:rsidRPr="00FF3D0E">
      <w:pPr>
        <w:jc w:val="center"/>
      </w:pPr>
    </w:p>
    <w:p w:rsidRDefault="000702CD" w:rsidP="0074058A" w:rsidR="0074058A">
      <w:pPr>
        <w:jc w:val="both"/>
      </w:pPr>
      <w:r>
        <w:rPr>
          <w:bCs w:val="false"/>
        </w:rPr>
        <w:tab/>
      </w:r>
      <w:r w:rsidR="0074058A" w:rsidRPr="002044FB">
        <w:rPr>
          <w:bCs w:val="false"/>
        </w:rPr>
        <w:t>I.</w:t>
      </w:r>
      <w:r w:rsidR="0074058A" w:rsidRPr="002044FB">
        <w:rPr>
          <w:bCs w:val="false"/>
        </w:rPr>
        <w:tab/>
      </w:r>
      <w:r w:rsidR="0074058A">
        <w:rPr>
          <w:bCs w:val="false"/>
        </w:rPr>
        <w:t>Kupcu AUTO-HRVATSKA – STANICA ZA TEHNIČKI PREGLED d.o.o., Rijeka, Osječka 50, OIB: 62750394385</w:t>
      </w:r>
      <w:r w:rsidR="0074058A" w:rsidRPr="002044FB">
        <w:rPr>
          <w:shd w:fill="F8F8F8" w:color="auto" w:val="clear"/>
        </w:rPr>
        <w:t>,</w:t>
      </w:r>
      <w:r w:rsidR="0074058A" w:rsidRPr="002044FB">
        <w:rPr>
          <w:rFonts w:cs="Arial" w:hAnsi="Arial" w:ascii="Arial"/>
          <w:sz w:val="14"/>
          <w:szCs w:val="14"/>
          <w:shd w:fill="F8F8F8" w:color="auto" w:val="clear"/>
        </w:rPr>
        <w:t xml:space="preserve">  </w:t>
      </w:r>
      <w:r w:rsidR="0074058A">
        <w:t>dosuđuju se nekretnine</w:t>
      </w:r>
      <w:r w:rsidR="0074058A" w:rsidRPr="002044FB">
        <w:t xml:space="preserve"> </w:t>
      </w:r>
      <w:r w:rsidR="00E30FFA">
        <w:t>(skupni predmet prodaje, identifikator predmeta prodaje 6342</w:t>
      </w:r>
      <w:r w:rsidR="009140AC">
        <w:t>, identifikator nadmetanja: 9818</w:t>
      </w:r>
      <w:r w:rsidR="00E30FFA">
        <w:t>):</w:t>
      </w:r>
    </w:p>
    <w:p w:rsidRDefault="0074058A" w:rsidP="0074058A" w:rsidR="0074058A" w:rsidRPr="001B4688">
      <w:pPr>
        <w:jc w:val="both"/>
        <w:rPr>
          <w:b/>
        </w:rPr>
      </w:pPr>
      <w:r w:rsidRPr="001B4688">
        <w:t xml:space="preserve">- k.č.br. 5369 upisane u </w:t>
      </w:r>
      <w:proofErr w:type="spellStart"/>
      <w:r w:rsidRPr="001B4688">
        <w:t>zk.ul</w:t>
      </w:r>
      <w:proofErr w:type="spellEnd"/>
      <w:r w:rsidRPr="001B4688">
        <w:t xml:space="preserve">. 570 k.o. </w:t>
      </w:r>
      <w:proofErr w:type="spellStart"/>
      <w:r w:rsidRPr="001B4688">
        <w:t>Sovinjak</w:t>
      </w:r>
      <w:proofErr w:type="spellEnd"/>
      <w:r w:rsidRPr="001B4688">
        <w:t>,</w:t>
      </w:r>
    </w:p>
    <w:p w:rsidRDefault="0074058A" w:rsidP="0074058A" w:rsidR="0074058A" w:rsidRPr="001B4688">
      <w:pPr>
        <w:jc w:val="both"/>
        <w:rPr>
          <w:b/>
        </w:rPr>
      </w:pPr>
      <w:r w:rsidRPr="001B4688">
        <w:t xml:space="preserve">- k.č.br. 272 </w:t>
      </w:r>
      <w:proofErr w:type="spellStart"/>
      <w:r w:rsidRPr="001B4688">
        <w:t>zgr</w:t>
      </w:r>
      <w:proofErr w:type="spellEnd"/>
      <w:r w:rsidRPr="001B4688">
        <w:t xml:space="preserve">., 5342, 5355, 5359, 5367, upisane u </w:t>
      </w:r>
      <w:proofErr w:type="spellStart"/>
      <w:r w:rsidRPr="001B4688">
        <w:t>zk.ul</w:t>
      </w:r>
      <w:proofErr w:type="spellEnd"/>
      <w:r w:rsidRPr="001B4688">
        <w:t xml:space="preserve">. 571 k.o. </w:t>
      </w:r>
      <w:proofErr w:type="spellStart"/>
      <w:r w:rsidRPr="001B4688">
        <w:t>Sovinjak</w:t>
      </w:r>
      <w:proofErr w:type="spellEnd"/>
      <w:r w:rsidRPr="001B4688">
        <w:t>,</w:t>
      </w:r>
    </w:p>
    <w:p w:rsidRDefault="0074058A" w:rsidP="0074058A" w:rsidR="0074058A" w:rsidRPr="001B4688">
      <w:pPr>
        <w:jc w:val="both"/>
        <w:rPr>
          <w:b/>
        </w:rPr>
      </w:pPr>
      <w:r w:rsidRPr="001B4688">
        <w:t xml:space="preserve">- k.č.br. 269 </w:t>
      </w:r>
      <w:proofErr w:type="spellStart"/>
      <w:r w:rsidRPr="001B4688">
        <w:t>zgr</w:t>
      </w:r>
      <w:proofErr w:type="spellEnd"/>
      <w:r w:rsidRPr="001B4688">
        <w:t xml:space="preserve">., 270 </w:t>
      </w:r>
      <w:proofErr w:type="spellStart"/>
      <w:r w:rsidRPr="001B4688">
        <w:t>zgr</w:t>
      </w:r>
      <w:proofErr w:type="spellEnd"/>
      <w:r w:rsidRPr="001B4688">
        <w:t xml:space="preserve">., 271 </w:t>
      </w:r>
      <w:proofErr w:type="spellStart"/>
      <w:r w:rsidRPr="001B4688">
        <w:t>zgr</w:t>
      </w:r>
      <w:proofErr w:type="spellEnd"/>
      <w:r w:rsidRPr="001B4688">
        <w:t xml:space="preserve">. upisane u </w:t>
      </w:r>
      <w:proofErr w:type="spellStart"/>
      <w:r w:rsidRPr="001B4688">
        <w:t>zk.ul</w:t>
      </w:r>
      <w:proofErr w:type="spellEnd"/>
      <w:r w:rsidRPr="001B4688">
        <w:t xml:space="preserve">. 541 k.o. </w:t>
      </w:r>
      <w:proofErr w:type="spellStart"/>
      <w:r w:rsidRPr="001B4688">
        <w:t>Sovinjak</w:t>
      </w:r>
      <w:proofErr w:type="spellEnd"/>
      <w:r w:rsidRPr="001B4688">
        <w:t>,</w:t>
      </w:r>
    </w:p>
    <w:p w:rsidRDefault="0074058A" w:rsidP="0074058A" w:rsidR="0074058A" w:rsidRPr="001B4688">
      <w:pPr>
        <w:jc w:val="both"/>
        <w:rPr>
          <w:b/>
        </w:rPr>
      </w:pPr>
      <w:r w:rsidRPr="001B4688">
        <w:t xml:space="preserve">- k.č.br. 280/1 </w:t>
      </w:r>
      <w:proofErr w:type="spellStart"/>
      <w:r w:rsidRPr="001B4688">
        <w:t>zgr</w:t>
      </w:r>
      <w:proofErr w:type="spellEnd"/>
      <w:r w:rsidRPr="001B4688">
        <w:t xml:space="preserve">., 280/2 </w:t>
      </w:r>
      <w:proofErr w:type="spellStart"/>
      <w:r w:rsidRPr="001B4688">
        <w:t>zgr</w:t>
      </w:r>
      <w:proofErr w:type="spellEnd"/>
      <w:r w:rsidRPr="001B4688">
        <w:t xml:space="preserve">., 286 </w:t>
      </w:r>
      <w:proofErr w:type="spellStart"/>
      <w:r w:rsidRPr="001B4688">
        <w:t>zgr</w:t>
      </w:r>
      <w:proofErr w:type="spellEnd"/>
      <w:r w:rsidRPr="001B4688">
        <w:t xml:space="preserve">., 287 </w:t>
      </w:r>
      <w:proofErr w:type="spellStart"/>
      <w:r w:rsidRPr="001B4688">
        <w:t>zgr</w:t>
      </w:r>
      <w:proofErr w:type="spellEnd"/>
      <w:r w:rsidRPr="001B4688">
        <w:t xml:space="preserve">. upisane u </w:t>
      </w:r>
      <w:proofErr w:type="spellStart"/>
      <w:r w:rsidRPr="001B4688">
        <w:t>zk.ul</w:t>
      </w:r>
      <w:proofErr w:type="spellEnd"/>
      <w:r w:rsidRPr="001B4688">
        <w:t xml:space="preserve">. 594 k.o. </w:t>
      </w:r>
      <w:proofErr w:type="spellStart"/>
      <w:r w:rsidRPr="001B4688">
        <w:t>Sovinjak</w:t>
      </w:r>
      <w:proofErr w:type="spellEnd"/>
      <w:r w:rsidRPr="001B4688">
        <w:t>,</w:t>
      </w:r>
    </w:p>
    <w:p w:rsidRDefault="0074058A" w:rsidP="0074058A" w:rsidR="0074058A">
      <w:pPr>
        <w:jc w:val="both"/>
      </w:pPr>
      <w:r w:rsidRPr="001B4688">
        <w:t xml:space="preserve">- k.č.br. 284/1 </w:t>
      </w:r>
      <w:proofErr w:type="spellStart"/>
      <w:r w:rsidRPr="001B4688">
        <w:t>zgr</w:t>
      </w:r>
      <w:proofErr w:type="spellEnd"/>
      <w:r w:rsidRPr="001B4688">
        <w:t xml:space="preserve">., 288/2 </w:t>
      </w:r>
      <w:proofErr w:type="spellStart"/>
      <w:r w:rsidRPr="001B4688">
        <w:t>zgr</w:t>
      </w:r>
      <w:proofErr w:type="spellEnd"/>
      <w:r w:rsidRPr="001B4688">
        <w:t xml:space="preserve">., 5352/1, 5360/1, 5508/2, 5509/2, 5510 upisane u </w:t>
      </w:r>
      <w:proofErr w:type="spellStart"/>
      <w:r w:rsidRPr="001B4688">
        <w:t>zk.ul</w:t>
      </w:r>
      <w:proofErr w:type="spellEnd"/>
      <w:r w:rsidRPr="001B4688">
        <w:t xml:space="preserve">. 743 k.o. </w:t>
      </w:r>
    </w:p>
    <w:p w:rsidRDefault="0074058A" w:rsidP="0074058A" w:rsidR="0074058A" w:rsidRPr="001B4688">
      <w:pPr>
        <w:jc w:val="both"/>
        <w:rPr>
          <w:b/>
        </w:rPr>
      </w:pPr>
      <w:r>
        <w:t xml:space="preserve">  </w:t>
      </w:r>
      <w:proofErr w:type="spellStart"/>
      <w:r w:rsidRPr="001B4688">
        <w:t>Sovinjak</w:t>
      </w:r>
      <w:proofErr w:type="spellEnd"/>
      <w:r w:rsidRPr="001B4688">
        <w:t>, u 8/16 dijela,</w:t>
      </w:r>
    </w:p>
    <w:p w:rsidRDefault="0074058A" w:rsidP="0074058A" w:rsidR="0074058A">
      <w:pPr>
        <w:jc w:val="both"/>
        <w:rPr>
          <w:b/>
        </w:rPr>
      </w:pPr>
      <w:r w:rsidRPr="001B4688">
        <w:t xml:space="preserve">- k.č.br. 274 </w:t>
      </w:r>
      <w:proofErr w:type="spellStart"/>
      <w:r w:rsidRPr="001B4688">
        <w:t>zgr</w:t>
      </w:r>
      <w:proofErr w:type="spellEnd"/>
      <w:r w:rsidRPr="001B4688">
        <w:t xml:space="preserve">., 275 </w:t>
      </w:r>
      <w:proofErr w:type="spellStart"/>
      <w:r w:rsidRPr="001B4688">
        <w:t>zgr</w:t>
      </w:r>
      <w:proofErr w:type="spellEnd"/>
      <w:r w:rsidRPr="001B4688">
        <w:t xml:space="preserve">., 276 </w:t>
      </w:r>
      <w:proofErr w:type="spellStart"/>
      <w:r w:rsidRPr="001B4688">
        <w:t>zgr</w:t>
      </w:r>
      <w:proofErr w:type="spellEnd"/>
      <w:r w:rsidRPr="001B4688">
        <w:t xml:space="preserve">., 277 </w:t>
      </w:r>
      <w:proofErr w:type="spellStart"/>
      <w:r w:rsidRPr="001B4688">
        <w:t>zgr</w:t>
      </w:r>
      <w:proofErr w:type="spellEnd"/>
      <w:r w:rsidRPr="001B4688">
        <w:t xml:space="preserve">. upisane u </w:t>
      </w:r>
      <w:proofErr w:type="spellStart"/>
      <w:r w:rsidRPr="001B4688">
        <w:t>zk.ul</w:t>
      </w:r>
      <w:proofErr w:type="spellEnd"/>
      <w:r w:rsidRPr="001B4688">
        <w:t xml:space="preserve">. 917 k.o. </w:t>
      </w:r>
      <w:proofErr w:type="spellStart"/>
      <w:r w:rsidRPr="001B4688">
        <w:t>Sovinjak</w:t>
      </w:r>
      <w:proofErr w:type="spellEnd"/>
      <w:r w:rsidRPr="001B4688">
        <w:t>, u 1/20 dijela,</w:t>
      </w:r>
    </w:p>
    <w:p w:rsidRDefault="0074058A" w:rsidP="0074058A" w:rsidR="00E30FFA">
      <w:pPr>
        <w:jc w:val="both"/>
      </w:pPr>
      <w:r w:rsidRPr="001B4688">
        <w:t xml:space="preserve">- k.č.br. 5363, 5364, 5365, upisane u </w:t>
      </w:r>
      <w:proofErr w:type="spellStart"/>
      <w:r w:rsidRPr="001B4688">
        <w:t>zk.ul</w:t>
      </w:r>
      <w:proofErr w:type="spellEnd"/>
      <w:r w:rsidRPr="001B4688">
        <w:t>. 7</w:t>
      </w:r>
      <w:r>
        <w:t xml:space="preserve">42 k.o. </w:t>
      </w:r>
      <w:proofErr w:type="spellStart"/>
      <w:r>
        <w:t>Sovinjak</w:t>
      </w:r>
      <w:proofErr w:type="spellEnd"/>
      <w:r>
        <w:t xml:space="preserve">, u 1/20 dijela, </w:t>
      </w:r>
    </w:p>
    <w:p w:rsidRDefault="0074058A" w:rsidP="0074058A" w:rsidR="0074058A" w:rsidRPr="0074058A">
      <w:pPr>
        <w:jc w:val="both"/>
        <w:rPr>
          <w:b/>
        </w:rPr>
      </w:pPr>
      <w:r w:rsidRPr="002044FB">
        <w:t>za iznos od</w:t>
      </w:r>
      <w:r w:rsidR="00E30FFA">
        <w:t xml:space="preserve"> 255.687,65</w:t>
      </w:r>
      <w:r w:rsidRPr="002044FB">
        <w:t xml:space="preserve"> kn.</w:t>
      </w:r>
    </w:p>
    <w:p w:rsidRDefault="0074058A" w:rsidP="0074058A" w:rsidR="0074058A" w:rsidRPr="002044FB">
      <w:pPr>
        <w:ind w:firstLine="708"/>
        <w:jc w:val="both"/>
      </w:pPr>
    </w:p>
    <w:p w:rsidRDefault="0074058A" w:rsidP="0074058A" w:rsidR="0074058A" w:rsidRPr="002044FB">
      <w:pPr>
        <w:ind w:firstLine="708"/>
        <w:jc w:val="both"/>
      </w:pPr>
      <w:r w:rsidRPr="002044FB">
        <w:rPr>
          <w:bCs w:val="false"/>
        </w:rPr>
        <w:t>II.</w:t>
      </w:r>
      <w:r w:rsidRPr="002044FB">
        <w:rPr>
          <w:bCs w:val="false"/>
        </w:rPr>
        <w:tab/>
        <w:t xml:space="preserve"> Kupac </w:t>
      </w:r>
      <w:r>
        <w:rPr>
          <w:bCs w:val="false"/>
        </w:rPr>
        <w:t>AUTO-HRVATSKA – STANICA ZA TEHNIČKI PREGLED d.o.o., Rijeka, Osječka 50, OIB: 62750394385</w:t>
      </w:r>
      <w:r w:rsidRPr="002044FB">
        <w:t xml:space="preserve">, dužan je u roku 30 dana od pravomoćnosti ovog rješenja uplatiti </w:t>
      </w:r>
      <w:r>
        <w:t xml:space="preserve">razliku </w:t>
      </w:r>
      <w:proofErr w:type="spellStart"/>
      <w:r w:rsidRPr="002044FB">
        <w:t>kupovnine</w:t>
      </w:r>
      <w:proofErr w:type="spellEnd"/>
      <w:r w:rsidRPr="002044FB">
        <w:t xml:space="preserve"> (preko iznosa uplaćene jamčevine)</w:t>
      </w:r>
      <w:r>
        <w:t xml:space="preserve"> za nekretnine navedene</w:t>
      </w:r>
      <w:r w:rsidRPr="002044FB">
        <w:t xml:space="preserve"> u točki I. izreke, u visini od </w:t>
      </w:r>
      <w:r w:rsidR="00D06E59">
        <w:rPr>
          <w:bCs w:val="false"/>
        </w:rPr>
        <w:t>221.995,65</w:t>
      </w:r>
      <w:r w:rsidRPr="002044FB">
        <w:rPr>
          <w:bCs w:val="false"/>
        </w:rPr>
        <w:t xml:space="preserve"> kn </w:t>
      </w:r>
      <w:r w:rsidRPr="002044FB">
        <w:t xml:space="preserve">na poseban račun Financijske agencije br. HR1123900011300028787, Model: HR11, poziv na broj </w:t>
      </w:r>
      <w:r w:rsidR="00E30FFA">
        <w:t>98183-50490</w:t>
      </w:r>
      <w:r w:rsidRPr="002044FB">
        <w:t xml:space="preserve">. </w:t>
      </w:r>
    </w:p>
    <w:p w:rsidRDefault="0074058A" w:rsidP="0074058A" w:rsidR="0074058A" w:rsidRPr="0092469E">
      <w:pPr>
        <w:jc w:val="both"/>
        <w:rPr>
          <w:bCs w:val="false"/>
        </w:rPr>
      </w:pPr>
      <w:r w:rsidRPr="0092469E">
        <w:tab/>
        <w:t>Prilikom uplate potrebno je da uplatitelj u polje 71A na SWIFT-u ili na obrascu naloga za plaćanje u polje „Opcija troška“ naznači opciju „OUR“.</w:t>
      </w:r>
    </w:p>
    <w:p w:rsidRDefault="0074058A" w:rsidP="0074058A" w:rsidR="0074058A" w:rsidRPr="00A54A86">
      <w:pPr>
        <w:jc w:val="both"/>
        <w:rPr>
          <w:color w:themeTint="99" w:themeColor="text2" w:val="548DD4"/>
        </w:rPr>
      </w:pPr>
    </w:p>
    <w:p w:rsidRDefault="0074058A" w:rsidP="0074058A" w:rsidR="0074058A">
      <w:pPr>
        <w:jc w:val="both"/>
      </w:pPr>
      <w:r w:rsidRPr="0092469E">
        <w:tab/>
        <w:t xml:space="preserve">Ako kupac u određenom roku ne položi </w:t>
      </w:r>
      <w:proofErr w:type="spellStart"/>
      <w:r w:rsidRPr="0092469E">
        <w:t>kupovninu</w:t>
      </w:r>
      <w:proofErr w:type="spellEnd"/>
      <w:r w:rsidRPr="0092469E">
        <w:t xml:space="preserve">, sud će rješenjem prodaju oglasiti nevažećom i odrediti novu prodaju, uz uvjete određene za prodaju koja je oglašena nevažećom. U tom će se slučaju iz položene jamčevine namiriti troškovi nove prodaje i </w:t>
      </w:r>
      <w:r w:rsidRPr="002044FB">
        <w:t xml:space="preserve">naknaditi razlika između </w:t>
      </w:r>
      <w:proofErr w:type="spellStart"/>
      <w:r w:rsidRPr="002044FB">
        <w:t>kupovnine</w:t>
      </w:r>
      <w:proofErr w:type="spellEnd"/>
      <w:r w:rsidRPr="002044FB">
        <w:t xml:space="preserve"> postignute na prijašnjoj i novoj prodaji. </w:t>
      </w:r>
    </w:p>
    <w:p w:rsidRDefault="0074058A" w:rsidP="0074058A" w:rsidR="0074058A" w:rsidRPr="002044FB">
      <w:pPr>
        <w:jc w:val="both"/>
      </w:pPr>
    </w:p>
    <w:p w:rsidRDefault="0074058A" w:rsidP="0074058A" w:rsidR="0074058A" w:rsidRPr="002044FB">
      <w:pPr>
        <w:ind w:firstLine="708"/>
        <w:jc w:val="both"/>
      </w:pPr>
      <w:r w:rsidRPr="002044FB">
        <w:t>III.</w:t>
      </w:r>
      <w:r w:rsidRPr="002044FB">
        <w:tab/>
        <w:t xml:space="preserve">Nakon što ovo rješenje postane pravomoćno i nakon što </w:t>
      </w:r>
      <w:r>
        <w:rPr>
          <w:bCs w:val="false"/>
        </w:rPr>
        <w:t>AUTO-HRVATSKA – STANICA ZA TEHNIČKI PREGLED d.o.o., Rijeka, Osječka 50, OIB: 62750394385,</w:t>
      </w:r>
      <w:r w:rsidRPr="002044FB">
        <w:t xml:space="preserve"> uplati iznos iz točke II. izreke ovog rješenja, upisat će se u zemljišnoj knjizi u njegovu koris</w:t>
      </w:r>
      <w:r>
        <w:t>t pravo vlasništva na nekretninama</w:t>
      </w:r>
      <w:r w:rsidRPr="002044FB">
        <w:t xml:space="preserve"> iz točke I. izreke ovog rješenja, te će se iz zemljišne knjige brisati sljedeći tereti: </w:t>
      </w:r>
    </w:p>
    <w:p w:rsidRDefault="00E30FFA" w:rsidP="0074058A" w:rsidR="0074058A">
      <w:pPr>
        <w:jc w:val="both"/>
      </w:pPr>
      <w:r>
        <w:lastRenderedPageBreak/>
        <w:tab/>
        <w:t>a)</w:t>
      </w:r>
      <w:r w:rsidR="0065682E">
        <w:t xml:space="preserve"> u odnosu na nekretninu </w:t>
      </w:r>
      <w:r w:rsidR="0065682E" w:rsidRPr="001B4688">
        <w:t xml:space="preserve">k.č.br. 5369 upisane u </w:t>
      </w:r>
      <w:proofErr w:type="spellStart"/>
      <w:r w:rsidR="0065682E" w:rsidRPr="001B4688">
        <w:t>zk.ul</w:t>
      </w:r>
      <w:proofErr w:type="spellEnd"/>
      <w:r w:rsidR="0065682E" w:rsidRPr="001B4688">
        <w:t xml:space="preserve">. 570 k.o. </w:t>
      </w:r>
      <w:proofErr w:type="spellStart"/>
      <w:r w:rsidR="0065682E" w:rsidRPr="001B4688">
        <w:t>Sovinjak</w:t>
      </w:r>
      <w:proofErr w:type="spellEnd"/>
      <w:r w:rsidR="0065682E">
        <w:t xml:space="preserve"> brisati će se upisi:</w:t>
      </w:r>
    </w:p>
    <w:p w:rsidRDefault="0065682E" w:rsidP="0074058A" w:rsidR="0065682E">
      <w:pPr>
        <w:jc w:val="both"/>
      </w:pPr>
    </w:p>
    <w:p w:rsidRDefault="00184325" w:rsidP="00184325" w:rsidR="0065682E">
      <w:pPr>
        <w:jc w:val="both"/>
      </w:pPr>
      <w:r>
        <w:t xml:space="preserve">- </w:t>
      </w:r>
      <w:r w:rsidR="0065682E">
        <w:t xml:space="preserve">ZABILJEŽBA, RJEŠENJE TRGOVAČKOG SUDA U PAZINU </w:t>
      </w:r>
      <w:proofErr w:type="spellStart"/>
      <w:r w:rsidR="0065682E">
        <w:t>POSL.BROJ</w:t>
      </w:r>
      <w:proofErr w:type="spellEnd"/>
      <w:r w:rsidR="0065682E">
        <w:t xml:space="preserve"> 2 ST-341/17-14 (PRIJE: ST-706/15) 09.06.2017, zabilježba nastavka postupka radi naknade diobe u stečajnom postupku nad stečajnom masom iza </w:t>
      </w:r>
      <w:proofErr w:type="spellStart"/>
      <w:r w:rsidR="0065682E">
        <w:t>Moncalvo</w:t>
      </w:r>
      <w:proofErr w:type="spellEnd"/>
      <w:r w:rsidR="0065682E">
        <w:t xml:space="preserve"> d.o.o. Rovinj, Rovinj, Zagrebačka Br. 12a u stečaju</w:t>
      </w:r>
      <w:r>
        <w:t>,</w:t>
      </w:r>
      <w:r w:rsidR="0065682E">
        <w:t xml:space="preserve">  </w:t>
      </w:r>
      <w:r w:rsidR="00561D09">
        <w:t>na nekretninama upisanim u A,</w:t>
      </w:r>
    </w:p>
    <w:p w:rsidRDefault="0065682E" w:rsidP="00184325" w:rsidR="0065682E">
      <w:pPr>
        <w:jc w:val="both"/>
      </w:pPr>
      <w:r>
        <w:t xml:space="preserve">   </w:t>
      </w:r>
    </w:p>
    <w:p w:rsidRDefault="00184325" w:rsidP="00184325" w:rsidR="0065682E">
      <w:pPr>
        <w:jc w:val="both"/>
      </w:pPr>
      <w:r>
        <w:t xml:space="preserve">- </w:t>
      </w:r>
      <w:r w:rsidR="0065682E">
        <w:t xml:space="preserve">ZABILJEŽBA, DOSUDA, RJEŠENJE TRGOVAČKOG SUDA U PAZINU </w:t>
      </w:r>
      <w:proofErr w:type="spellStart"/>
      <w:r w:rsidR="0065682E">
        <w:t>POSL.BROJ</w:t>
      </w:r>
      <w:proofErr w:type="spellEnd"/>
      <w:r w:rsidR="0065682E">
        <w:t xml:space="preserve"> 2 ST-341/2017-38 21.03.2018, prodaje </w:t>
      </w:r>
      <w:r w:rsidR="00853B5B">
        <w:t>nekretnina</w:t>
      </w:r>
      <w:r w:rsidR="00561D09">
        <w:t xml:space="preserve"> upisanih u A</w:t>
      </w:r>
      <w:r w:rsidR="00853B5B">
        <w:t>,</w:t>
      </w:r>
    </w:p>
    <w:p w:rsidRDefault="0065682E" w:rsidP="00184325" w:rsidR="0065682E">
      <w:pPr>
        <w:jc w:val="both"/>
      </w:pPr>
      <w:r>
        <w:t xml:space="preserve"> </w:t>
      </w:r>
    </w:p>
    <w:p w:rsidRDefault="00184325" w:rsidP="00184325" w:rsidR="0065682E">
      <w:pPr>
        <w:jc w:val="both"/>
      </w:pPr>
      <w:r>
        <w:t xml:space="preserve">- </w:t>
      </w:r>
      <w:r w:rsidR="0065682E">
        <w:t xml:space="preserve">Temeljem članaka 81 i 82 Zakona o zemljišnim knjigama (Narodne novine broj 91/96, 68/98, 137/99, 114/01, 100/04, 107/07, 152/08) - dokaz: Tužba od 26. svibnja 2011. godine </w:t>
      </w:r>
      <w:proofErr w:type="spellStart"/>
      <w:r w:rsidR="0065682E">
        <w:t>zabilježuje</w:t>
      </w:r>
      <w:proofErr w:type="spellEnd"/>
      <w:r w:rsidR="0065682E">
        <w:t xml:space="preserve"> se spor tužitelja </w:t>
      </w:r>
      <w:proofErr w:type="spellStart"/>
      <w:r w:rsidR="0065682E">
        <w:t>Kermas</w:t>
      </w:r>
      <w:proofErr w:type="spellEnd"/>
      <w:r w:rsidR="0065682E">
        <w:t xml:space="preserve"> ulaganja d.o.o. Pula, Pula, </w:t>
      </w:r>
      <w:proofErr w:type="spellStart"/>
      <w:r w:rsidR="0065682E">
        <w:t>Dobrilina</w:t>
      </w:r>
      <w:proofErr w:type="spellEnd"/>
      <w:r w:rsidR="0065682E">
        <w:t xml:space="preserve"> br. 9 (OIB: 42403091909), u građansko pravnoj stvari radi činidbe, koji se vodi kod Trgovačkog suda u Rijeci, Stalna služba u Pazinu pod </w:t>
      </w:r>
      <w:proofErr w:type="spellStart"/>
      <w:r w:rsidR="0065682E">
        <w:t>posl.brojem</w:t>
      </w:r>
      <w:proofErr w:type="spellEnd"/>
      <w:r w:rsidR="0065682E">
        <w:t xml:space="preserve"> P-2741/11, na kat.čest.broj 5369 KOPIŠĆE sa 117 m2, upisanoj u A, vlasništvo tuženika </w:t>
      </w:r>
      <w:proofErr w:type="spellStart"/>
      <w:r w:rsidR="0065682E">
        <w:t>Moncalvo</w:t>
      </w:r>
      <w:proofErr w:type="spellEnd"/>
      <w:r w:rsidR="0065682E">
        <w:t xml:space="preserve"> d.o.o. Rovinj, Rovinj, Zagrebačka br. 12A / </w:t>
      </w:r>
      <w:proofErr w:type="spellStart"/>
      <w:r w:rsidR="0065682E">
        <w:t>Moncalvo</w:t>
      </w:r>
      <w:proofErr w:type="spellEnd"/>
      <w:r w:rsidR="0065682E">
        <w:t xml:space="preserve"> d.o.o. </w:t>
      </w:r>
      <w:proofErr w:type="spellStart"/>
      <w:r w:rsidR="0065682E">
        <w:t>Višnjan</w:t>
      </w:r>
      <w:proofErr w:type="spellEnd"/>
      <w:r w:rsidR="0065682E">
        <w:t xml:space="preserve">, </w:t>
      </w:r>
      <w:proofErr w:type="spellStart"/>
      <w:r w:rsidR="0065682E">
        <w:t>Višnjan</w:t>
      </w:r>
      <w:proofErr w:type="spellEnd"/>
      <w:r w:rsidR="0065682E">
        <w:t xml:space="preserve">, </w:t>
      </w:r>
      <w:proofErr w:type="spellStart"/>
      <w:r w:rsidR="0065682E">
        <w:t>B</w:t>
      </w:r>
      <w:r w:rsidR="00853B5B">
        <w:t>okići</w:t>
      </w:r>
      <w:proofErr w:type="spellEnd"/>
      <w:r w:rsidR="00853B5B">
        <w:t xml:space="preserve"> br. 10 (OIB: 14895126376),</w:t>
      </w:r>
      <w:r w:rsidR="0065682E">
        <w:t xml:space="preserve">    </w:t>
      </w:r>
    </w:p>
    <w:p w:rsidRDefault="0065682E" w:rsidP="00184325" w:rsidR="00184325">
      <w:pPr>
        <w:jc w:val="both"/>
      </w:pPr>
      <w:r>
        <w:t xml:space="preserve"> </w:t>
      </w:r>
    </w:p>
    <w:p w:rsidRDefault="00184325" w:rsidP="00184325" w:rsidR="0065682E">
      <w:pPr>
        <w:jc w:val="both"/>
      </w:pPr>
      <w:r>
        <w:t xml:space="preserve">- </w:t>
      </w:r>
      <w:r w:rsidR="0065682E">
        <w:t xml:space="preserve">Temeljem pravomoćne i ovršne presude Trgovačkog suda u Rijeci, Stalna služba u Pazinu </w:t>
      </w:r>
      <w:proofErr w:type="spellStart"/>
      <w:r w:rsidR="0065682E">
        <w:t>posl.broj</w:t>
      </w:r>
      <w:proofErr w:type="spellEnd"/>
      <w:r w:rsidR="0065682E">
        <w:t xml:space="preserve"> 20 P-2741/11-27 od 23. Travnja 2014. Godine uknjižuje se pravo zaloga sa prvenstvenim redom osiguranim zabilježbom spora, upisanom temeljem </w:t>
      </w:r>
      <w:proofErr w:type="spellStart"/>
      <w:r w:rsidR="0065682E">
        <w:t>ovosudnog</w:t>
      </w:r>
      <w:proofErr w:type="spellEnd"/>
      <w:r w:rsidR="0065682E">
        <w:t xml:space="preserve"> rješenja </w:t>
      </w:r>
      <w:proofErr w:type="spellStart"/>
      <w:r w:rsidR="0065682E">
        <w:t>posl.broj</w:t>
      </w:r>
      <w:proofErr w:type="spellEnd"/>
      <w:r w:rsidR="0065682E">
        <w:t xml:space="preserve"> Z 609/11 od 3. Lipnja 2011. Godine, radi osiguranja tražbine za glavni dug u iznosu od 11.000.000,00 EUR (</w:t>
      </w:r>
      <w:proofErr w:type="spellStart"/>
      <w:r w:rsidR="0065682E">
        <w:t>jedanaestmilijunaeura</w:t>
      </w:r>
      <w:proofErr w:type="spellEnd"/>
      <w:r w:rsidR="0065682E">
        <w:t xml:space="preserve">) u kunskoj protuvrijednosti prema srednjem tečaju HNB na dan isplate, zajedno sa zakonskom zateznom kamatom u visini eskontne stope HNB koja je vrijedila na zadnji dan polugodišta koje je prethodilo tekućem polugodištu, uvećanoj za 8 p.p., sa zakonskom zateznom kamatom kroz vrijeme od 9.9.2010. godine do isplate, </w:t>
      </w:r>
    </w:p>
    <w:p w:rsidRDefault="0065682E" w:rsidP="00184325" w:rsidR="0065682E">
      <w:pPr>
        <w:jc w:val="both"/>
      </w:pPr>
      <w:r>
        <w:t xml:space="preserve">na teret kat.čest.broj 5369 KOPIŠĆE sa 117 m2, upisane u A, vlasništvo </w:t>
      </w:r>
      <w:proofErr w:type="spellStart"/>
      <w:r>
        <w:t>Moncalvo</w:t>
      </w:r>
      <w:proofErr w:type="spellEnd"/>
      <w:r>
        <w:t xml:space="preserve"> d.o.o. Rovinj, Rovinj, Zagrebačka br. 12a / </w:t>
      </w:r>
      <w:proofErr w:type="spellStart"/>
      <w:r>
        <w:t>Višnjan</w:t>
      </w:r>
      <w:proofErr w:type="spellEnd"/>
      <w:r>
        <w:t xml:space="preserve">, </w:t>
      </w:r>
      <w:proofErr w:type="spellStart"/>
      <w:r>
        <w:t>Bokići</w:t>
      </w:r>
      <w:proofErr w:type="spellEnd"/>
      <w:r>
        <w:t xml:space="preserve"> br. 10 (OIB: 14895126376), u korist:  </w:t>
      </w:r>
    </w:p>
    <w:p w:rsidRDefault="0065682E" w:rsidP="00184325" w:rsidR="0065682E">
      <w:pPr>
        <w:jc w:val="both"/>
      </w:pPr>
      <w:r>
        <w:t>KERMAS ULAGANJA D.O.O. PULA, OIB: 42403091909, PULA, DOBRILINA BR. 9</w:t>
      </w:r>
      <w:r w:rsidR="00853B5B">
        <w:t>,</w:t>
      </w:r>
      <w:r>
        <w:t xml:space="preserve">    </w:t>
      </w:r>
    </w:p>
    <w:p w:rsidRDefault="0065682E" w:rsidP="00184325" w:rsidR="0065682E">
      <w:pPr>
        <w:jc w:val="both"/>
      </w:pPr>
      <w:r>
        <w:t xml:space="preserve">   </w:t>
      </w:r>
    </w:p>
    <w:p w:rsidRDefault="00184325" w:rsidP="00184325" w:rsidR="0065682E">
      <w:pPr>
        <w:jc w:val="both"/>
      </w:pPr>
      <w:r>
        <w:t xml:space="preserve">- </w:t>
      </w:r>
      <w:r w:rsidR="0065682E">
        <w:t xml:space="preserve">Temeljem rješenja Općinskog suda u Pazinu </w:t>
      </w:r>
      <w:proofErr w:type="spellStart"/>
      <w:r w:rsidR="0065682E">
        <w:t>posl.broj</w:t>
      </w:r>
      <w:proofErr w:type="spellEnd"/>
      <w:r w:rsidR="0065682E">
        <w:t xml:space="preserve"> </w:t>
      </w:r>
      <w:proofErr w:type="spellStart"/>
      <w:r w:rsidR="0065682E">
        <w:t>Ovr</w:t>
      </w:r>
      <w:proofErr w:type="spellEnd"/>
      <w:r w:rsidR="0065682E">
        <w:t xml:space="preserve">-170/12-3 od 15. svibnja 2012. godine </w:t>
      </w:r>
      <w:proofErr w:type="spellStart"/>
      <w:r w:rsidR="0065682E">
        <w:t>zabilježuje</w:t>
      </w:r>
      <w:proofErr w:type="spellEnd"/>
      <w:r w:rsidR="0065682E">
        <w:t xml:space="preserve"> se odbijanje prijedloga za određivanjem privremene mjere zabranom protivniku osiguranja Dragi </w:t>
      </w:r>
      <w:proofErr w:type="spellStart"/>
      <w:r w:rsidR="0065682E">
        <w:t>Radoloviću</w:t>
      </w:r>
      <w:proofErr w:type="spellEnd"/>
      <w:r w:rsidR="0065682E">
        <w:t xml:space="preserve">, </w:t>
      </w:r>
      <w:proofErr w:type="spellStart"/>
      <w:r w:rsidR="0065682E">
        <w:t>Cerovlje</w:t>
      </w:r>
      <w:proofErr w:type="spellEnd"/>
      <w:r w:rsidR="0065682E">
        <w:t xml:space="preserve">, </w:t>
      </w:r>
      <w:proofErr w:type="spellStart"/>
      <w:r w:rsidR="0065682E">
        <w:t>Grimalda</w:t>
      </w:r>
      <w:proofErr w:type="spellEnd"/>
      <w:r w:rsidR="0065682E">
        <w:t xml:space="preserve"> kbr. 6, da do okončanja parničnog postupka koji se vodi kod Općinskog suda u Pazinu pod </w:t>
      </w:r>
      <w:proofErr w:type="spellStart"/>
      <w:r w:rsidR="0065682E">
        <w:t>posl.brojem</w:t>
      </w:r>
      <w:proofErr w:type="spellEnd"/>
      <w:r w:rsidR="0065682E">
        <w:t xml:space="preserve"> P-85/12 otuđi, optereti ili na koji drugi način raspolaže s 1/2 dijela nekretnina koje se sastoje iz kat.čest.broj 5369 KOPIŠĆE sa 117 m2, upisane u A, vlasništvo </w:t>
      </w:r>
      <w:proofErr w:type="spellStart"/>
      <w:r w:rsidR="0065682E">
        <w:t>Moncalvo</w:t>
      </w:r>
      <w:proofErr w:type="spellEnd"/>
      <w:r w:rsidR="0065682E">
        <w:t xml:space="preserve"> d.o.o. Rovinj</w:t>
      </w:r>
      <w:r w:rsidR="00853B5B">
        <w:t>, Rovinj, Zagrebačka br. 12A,</w:t>
      </w:r>
      <w:r w:rsidR="0065682E">
        <w:t xml:space="preserve"> </w:t>
      </w:r>
    </w:p>
    <w:p w:rsidRDefault="0065682E" w:rsidP="00184325" w:rsidR="0065682E">
      <w:pPr>
        <w:jc w:val="both"/>
      </w:pPr>
      <w:r>
        <w:t xml:space="preserve">   </w:t>
      </w:r>
    </w:p>
    <w:p w:rsidRDefault="00184325" w:rsidP="00184325" w:rsidR="0065682E">
      <w:pPr>
        <w:jc w:val="both"/>
      </w:pPr>
      <w:r>
        <w:t xml:space="preserve">- </w:t>
      </w:r>
      <w:r w:rsidR="0065682E">
        <w:t xml:space="preserve">Temeljem Ugovora o nagodbi i uređenju međusobnih odnosa sa sporazumom o osiguranju novčanih tražbina zasnivanjem založnog prava na nekretninama i poslovnim udjelima od 1. travnja 2014. godine uknjižuje se pravo zaloga radi osiguranja tražbine za glavni dug u iznosu od </w:t>
      </w:r>
    </w:p>
    <w:p w:rsidRDefault="0065682E" w:rsidP="00184325" w:rsidR="00184325">
      <w:pPr>
        <w:jc w:val="both"/>
      </w:pPr>
      <w:r>
        <w:t xml:space="preserve">24.075,696,00 EUR (dvadesetčetirimilijunasedamdesetpettisućašestodevedesetšesteura), plativo u kunskoj protuvrijednosti po srednjem tečaju HNB na dan plaćanja, sa kamatama, naknadama, troškovima i ostalim uvjetima iz Ugovora, na teret kat.čest.broj 5369 KOPIŠĆE sa 117 m2, upisane u A, vlasništvo </w:t>
      </w:r>
      <w:proofErr w:type="spellStart"/>
      <w:r>
        <w:t>Moncalvo</w:t>
      </w:r>
      <w:proofErr w:type="spellEnd"/>
      <w:r>
        <w:t xml:space="preserve"> d.o.o. Rovinj, Rovinj, Zagrebačka br. 12a / </w:t>
      </w:r>
      <w:proofErr w:type="spellStart"/>
      <w:r>
        <w:t>Višnjan</w:t>
      </w:r>
      <w:proofErr w:type="spellEnd"/>
      <w:r>
        <w:t xml:space="preserve">, </w:t>
      </w:r>
      <w:proofErr w:type="spellStart"/>
      <w:r>
        <w:t>Bokići</w:t>
      </w:r>
      <w:proofErr w:type="spellEnd"/>
      <w:r>
        <w:t xml:space="preserve"> br. 10</w:t>
      </w:r>
      <w:r w:rsidR="00184325">
        <w:t xml:space="preserve">, </w:t>
      </w:r>
      <w:r>
        <w:t>(OIB: 14895126376), u korist:</w:t>
      </w:r>
    </w:p>
    <w:p w:rsidRDefault="0065682E" w:rsidP="00184325" w:rsidR="0065682E">
      <w:pPr>
        <w:jc w:val="both"/>
      </w:pPr>
      <w:r>
        <w:t>KERMAS ULAGANJA D.O.O. PULA, OIB: 42403091909, PULA, DOBRILINA BR. 9</w:t>
      </w:r>
      <w:r w:rsidR="00853B5B">
        <w:t>,</w:t>
      </w:r>
      <w:r>
        <w:t xml:space="preserve">    </w:t>
      </w:r>
    </w:p>
    <w:p w:rsidRDefault="0065682E" w:rsidP="00184325" w:rsidR="0065682E">
      <w:pPr>
        <w:jc w:val="both"/>
      </w:pPr>
      <w:r>
        <w:lastRenderedPageBreak/>
        <w:t xml:space="preserve">   </w:t>
      </w:r>
    </w:p>
    <w:p w:rsidRDefault="0065682E" w:rsidP="00184325" w:rsidR="0065682E">
      <w:pPr>
        <w:jc w:val="both"/>
      </w:pPr>
      <w:r>
        <w:t xml:space="preserve"> </w:t>
      </w:r>
    </w:p>
    <w:p w:rsidRDefault="00184325" w:rsidP="00184325" w:rsidR="0065682E">
      <w:pPr>
        <w:jc w:val="both"/>
      </w:pPr>
      <w:r>
        <w:t>- T</w:t>
      </w:r>
      <w:r w:rsidR="0065682E">
        <w:t xml:space="preserve">emeljem Ugovora o nagodbi i uređenju međusobnih odnosa sa sporazumom o osiguranju novčanih tražbina zasnivanjem založnog prava na nekretninama i poslovnim udjelima od 1. travnja 2014. godine uknjižuje se pravo zaloga radi osiguranja tražbine za glavni dug u iznosu od </w:t>
      </w:r>
    </w:p>
    <w:p w:rsidRDefault="0065682E" w:rsidP="00184325" w:rsidR="00184325">
      <w:pPr>
        <w:jc w:val="both"/>
      </w:pPr>
      <w:r>
        <w:t>11.269.301,00 EUR (</w:t>
      </w:r>
      <w:proofErr w:type="spellStart"/>
      <w:r>
        <w:t>jedanaestmilijunadvijestošezdesetdevettisućatristojedaneuro</w:t>
      </w:r>
      <w:proofErr w:type="spellEnd"/>
      <w:r>
        <w:t xml:space="preserve">), plativo u kunskoj protuvrijednosti po srednjem tečaju HNB na dan plaćanja, sa kamatama, naknadama, troškovima i ostalim uvjetima iz Ugovora, na teret kat.čest.broj 5369 KOPIŠĆE sa 117 m2, upisane u A, vlasništvo </w:t>
      </w:r>
      <w:proofErr w:type="spellStart"/>
      <w:r>
        <w:t>Moncalvo</w:t>
      </w:r>
      <w:proofErr w:type="spellEnd"/>
      <w:r>
        <w:t xml:space="preserve"> d.o.o. Rovinj, Rovinj, Zagrebačka br. 12a / </w:t>
      </w:r>
      <w:proofErr w:type="spellStart"/>
      <w:r>
        <w:t>Višnjan</w:t>
      </w:r>
      <w:proofErr w:type="spellEnd"/>
      <w:r>
        <w:t xml:space="preserve">, </w:t>
      </w:r>
      <w:proofErr w:type="spellStart"/>
      <w:r>
        <w:t>Bokići</w:t>
      </w:r>
      <w:proofErr w:type="spellEnd"/>
      <w:r>
        <w:t xml:space="preserve"> br. 10 (OIB: 14895126376), u korist:</w:t>
      </w:r>
    </w:p>
    <w:p w:rsidRDefault="0065682E" w:rsidP="00184325" w:rsidR="0065682E">
      <w:pPr>
        <w:jc w:val="both"/>
      </w:pPr>
      <w:r>
        <w:t>KERMAS HOLDING LIMITED, OIB: 43896993551, MALTA, FLORIANA FRN 1400, ST. ANNE STREET, EUROPE CENTRE, 2ND FLOOR</w:t>
      </w:r>
      <w:r w:rsidR="00853B5B">
        <w:t>,</w:t>
      </w:r>
      <w:r>
        <w:t xml:space="preserve">     </w:t>
      </w:r>
    </w:p>
    <w:p w:rsidRDefault="00184325" w:rsidP="00184325" w:rsidR="00184325">
      <w:pPr>
        <w:jc w:val="both"/>
      </w:pPr>
    </w:p>
    <w:p w:rsidRDefault="00184325" w:rsidP="00184325" w:rsidR="0065682E">
      <w:pPr>
        <w:jc w:val="both"/>
      </w:pPr>
      <w:r>
        <w:t xml:space="preserve">- </w:t>
      </w:r>
      <w:r w:rsidR="0065682E">
        <w:t>Temeljem Ugovora o osnivanju založnog prava od 21. svibnja 2013. godine uknjižuje se pravo zaloga radi osiguranja tražbine za glavni dug u iznosu od 300.000,00 EUR (</w:t>
      </w:r>
      <w:proofErr w:type="spellStart"/>
      <w:r w:rsidR="0065682E">
        <w:t>tristotisućaeura</w:t>
      </w:r>
      <w:proofErr w:type="spellEnd"/>
      <w:r w:rsidR="0065682E">
        <w:t xml:space="preserve">), plativo u kunskoj protuvrijednosti po srednjem tečaju HNB na dan plaćanja, sa kamatama, naknadama, troškovima i ostalim uvjetima iz Ugovora, na teret kat.čest.broj 5369 KOPIŠĆE sa 117 m2, upisane u A, vlasništvo </w:t>
      </w:r>
      <w:proofErr w:type="spellStart"/>
      <w:r w:rsidR="0065682E">
        <w:t>Moncalvo</w:t>
      </w:r>
      <w:proofErr w:type="spellEnd"/>
      <w:r w:rsidR="0065682E">
        <w:t xml:space="preserve"> d.o.o. Rovinj, Rovinj, Zagrebačka br. 12a / </w:t>
      </w:r>
      <w:proofErr w:type="spellStart"/>
      <w:r w:rsidR="0065682E">
        <w:t>Višnjan</w:t>
      </w:r>
      <w:proofErr w:type="spellEnd"/>
      <w:r w:rsidR="0065682E">
        <w:t xml:space="preserve">, </w:t>
      </w:r>
      <w:proofErr w:type="spellStart"/>
      <w:r w:rsidR="0065682E">
        <w:t>Bokići</w:t>
      </w:r>
      <w:proofErr w:type="spellEnd"/>
      <w:r w:rsidR="0065682E">
        <w:t xml:space="preserve"> br. 10 </w:t>
      </w:r>
    </w:p>
    <w:p w:rsidRDefault="0065682E" w:rsidP="00184325" w:rsidR="0065682E">
      <w:pPr>
        <w:jc w:val="both"/>
      </w:pPr>
      <w:r>
        <w:t xml:space="preserve">(OIB: 14895126376), u korist: </w:t>
      </w:r>
    </w:p>
    <w:p w:rsidRDefault="0065682E" w:rsidP="00184325" w:rsidR="0065682E">
      <w:pPr>
        <w:jc w:val="both"/>
      </w:pPr>
      <w:r>
        <w:t>STAUFFER MARTIN, OIB: 53408759374, AUSTRIJA, BEČ, MAX EMANUEL STR. 3/13</w:t>
      </w:r>
      <w:r w:rsidR="00853B5B">
        <w:t>,</w:t>
      </w:r>
      <w:r>
        <w:t xml:space="preserve">    </w:t>
      </w:r>
    </w:p>
    <w:p w:rsidRDefault="0065682E" w:rsidP="00184325" w:rsidR="0065682E">
      <w:pPr>
        <w:jc w:val="both"/>
      </w:pPr>
      <w:r>
        <w:t xml:space="preserve">   </w:t>
      </w:r>
    </w:p>
    <w:p w:rsidRDefault="00184325" w:rsidP="00184325" w:rsidR="0065682E">
      <w:pPr>
        <w:jc w:val="both"/>
      </w:pPr>
      <w:r>
        <w:t xml:space="preserve">- </w:t>
      </w:r>
      <w:r w:rsidR="0065682E">
        <w:t>Temeljem Sporazuma o osiguranju novčane tražbine zasnivanjem založnog prava na nekretninama i poslovnim udjelima od 30. Rujna 2015. godine uknjižuje se pravo zaloga radi osiguranja tražbine za glavni dug u iznosu od 5.350.396,25 Kn (petmilijunatristopedesettisućatristodevedesetšestkunaidvadesetpetlipa),</w:t>
      </w:r>
    </w:p>
    <w:p w:rsidRDefault="0065682E" w:rsidP="00184325" w:rsidR="00184325">
      <w:pPr>
        <w:jc w:val="both"/>
      </w:pPr>
      <w:r>
        <w:t xml:space="preserve">sa kamatama, naknadama, troškovima i ostalim uvjetima iz Sporazuma, na teret kat.čest.broj 5369 KOPIŠĆE sa 117 m2, upisane u A, vlasništvo </w:t>
      </w:r>
      <w:proofErr w:type="spellStart"/>
      <w:r>
        <w:t>Moncalvo</w:t>
      </w:r>
      <w:proofErr w:type="spellEnd"/>
      <w:r>
        <w:t xml:space="preserve"> d.o.o. Rovinj, Rovinj, Zagrebačka br. 12a / </w:t>
      </w:r>
      <w:proofErr w:type="spellStart"/>
      <w:r>
        <w:t>Višnjan</w:t>
      </w:r>
      <w:proofErr w:type="spellEnd"/>
      <w:r>
        <w:t xml:space="preserve">, </w:t>
      </w:r>
      <w:proofErr w:type="spellStart"/>
      <w:r>
        <w:t>Bokići</w:t>
      </w:r>
      <w:proofErr w:type="spellEnd"/>
      <w:r>
        <w:t xml:space="preserve"> br. 10 (OIB: 14895126376), u korist:</w:t>
      </w:r>
    </w:p>
    <w:p w:rsidRDefault="0065682E" w:rsidP="00184325" w:rsidR="0065682E">
      <w:pPr>
        <w:jc w:val="both"/>
      </w:pPr>
      <w:r>
        <w:t xml:space="preserve">STIPINOVIĆ ARSEN, OIB: 83360526839, CRES, ZAGRAD BR. 3    </w:t>
      </w:r>
    </w:p>
    <w:p w:rsidRDefault="0065682E" w:rsidP="00184325" w:rsidR="0065682E">
      <w:pPr>
        <w:jc w:val="both"/>
      </w:pPr>
      <w:r>
        <w:t>MIOČIĆ DUŠAN, OIB: 56552157573, RIJEKA, PROLAZ MARIJE KRUCIFIKSE KOZULIĆ BR. 2</w:t>
      </w:r>
      <w:r w:rsidR="00853B5B">
        <w:t>,</w:t>
      </w:r>
      <w:r>
        <w:t xml:space="preserve">    </w:t>
      </w:r>
    </w:p>
    <w:p w:rsidRDefault="0065682E" w:rsidP="0074058A" w:rsidR="0065682E">
      <w:pPr>
        <w:jc w:val="both"/>
      </w:pPr>
    </w:p>
    <w:p w:rsidRDefault="00184325" w:rsidP="00184325" w:rsidR="00184325">
      <w:pPr>
        <w:jc w:val="both"/>
      </w:pPr>
      <w:r>
        <w:tab/>
        <w:t xml:space="preserve">b) u odnosu na nekretnine </w:t>
      </w:r>
      <w:r w:rsidRPr="001B4688">
        <w:t xml:space="preserve">k.č.br. 272 </w:t>
      </w:r>
      <w:proofErr w:type="spellStart"/>
      <w:r w:rsidRPr="001B4688">
        <w:t>zgr</w:t>
      </w:r>
      <w:proofErr w:type="spellEnd"/>
      <w:r w:rsidRPr="001B4688">
        <w:t xml:space="preserve">., 5342, 5355, 5359, 5367, upisane u </w:t>
      </w:r>
      <w:proofErr w:type="spellStart"/>
      <w:r w:rsidRPr="001B4688">
        <w:t>zk.ul</w:t>
      </w:r>
      <w:proofErr w:type="spellEnd"/>
      <w:r w:rsidRPr="001B4688">
        <w:t xml:space="preserve">. 571 k.o. </w:t>
      </w:r>
      <w:proofErr w:type="spellStart"/>
      <w:r w:rsidRPr="001B4688">
        <w:t>Sovinjak</w:t>
      </w:r>
      <w:proofErr w:type="spellEnd"/>
      <w:r>
        <w:t xml:space="preserve"> brisati će se upisi:</w:t>
      </w:r>
    </w:p>
    <w:p w:rsidRDefault="00E30FFA" w:rsidP="0074058A" w:rsidR="00E30FFA">
      <w:pPr>
        <w:jc w:val="both"/>
      </w:pPr>
    </w:p>
    <w:p w:rsidRDefault="00561D09" w:rsidP="00853B5B" w:rsidR="00853B5B" w:rsidRPr="00BC0D01">
      <w:pPr>
        <w:jc w:val="both"/>
      </w:pPr>
      <w:r>
        <w:t xml:space="preserve">- </w:t>
      </w:r>
      <w:r w:rsidR="00853B5B" w:rsidRPr="00BC0D01">
        <w:t xml:space="preserve">ZABILJEŽBA, RJEŠENJE TRGOVAČKOG SUDA U PAZINU </w:t>
      </w:r>
      <w:proofErr w:type="spellStart"/>
      <w:r w:rsidR="00853B5B" w:rsidRPr="00BC0D01">
        <w:t>POSL.BROJ</w:t>
      </w:r>
      <w:proofErr w:type="spellEnd"/>
      <w:r w:rsidR="00853B5B" w:rsidRPr="00BC0D01">
        <w:t xml:space="preserve"> 2 ST-341/17-14 (PRIJE: ST-706/15) 09.06.2017, zabilježba nastavka postupka radi naknade diobe u stečajnom postupku nad stečajnom masom iza </w:t>
      </w:r>
      <w:proofErr w:type="spellStart"/>
      <w:r w:rsidR="00853B5B" w:rsidRPr="00BC0D01">
        <w:t>Moncalvo</w:t>
      </w:r>
      <w:proofErr w:type="spellEnd"/>
      <w:r w:rsidR="00853B5B" w:rsidRPr="00BC0D01">
        <w:t xml:space="preserve"> d.o.o. Rovinj, Rovinj, Zagrebačka Br. 12a u steča</w:t>
      </w:r>
      <w:r>
        <w:t>ju na nekretninama upisanim u A,</w:t>
      </w:r>
      <w:r w:rsidR="00853B5B" w:rsidRPr="00BC0D01">
        <w:t xml:space="preserve">   </w:t>
      </w:r>
    </w:p>
    <w:p w:rsidRDefault="00561D09" w:rsidP="00853B5B" w:rsidR="00853B5B" w:rsidRPr="00BC0D01">
      <w:pPr>
        <w:jc w:val="both"/>
      </w:pPr>
      <w:r>
        <w:t xml:space="preserve">   </w:t>
      </w:r>
    </w:p>
    <w:p w:rsidRDefault="00561D09" w:rsidP="00853B5B" w:rsidR="00853B5B" w:rsidRPr="00BC0D01">
      <w:pPr>
        <w:jc w:val="both"/>
      </w:pPr>
      <w:r>
        <w:t xml:space="preserve">- </w:t>
      </w:r>
      <w:r w:rsidR="00853B5B" w:rsidRPr="00BC0D01">
        <w:t xml:space="preserve">ZABILJEŽBA, DOSUDA, RJEŠENJE TRGOVAČKOG SUDA U PAZINU </w:t>
      </w:r>
      <w:proofErr w:type="spellStart"/>
      <w:r w:rsidR="00853B5B" w:rsidRPr="00BC0D01">
        <w:t>POSL.BROJ</w:t>
      </w:r>
      <w:proofErr w:type="spellEnd"/>
      <w:r w:rsidR="00853B5B" w:rsidRPr="00BC0D01">
        <w:t xml:space="preserve"> 2 ST-341/2017-38 21.03.2018, p</w:t>
      </w:r>
      <w:r>
        <w:t>rodaje nekretnina upisanih u A,</w:t>
      </w:r>
    </w:p>
    <w:p w:rsidRDefault="00853B5B" w:rsidP="00853B5B" w:rsidR="00853B5B" w:rsidRPr="00BC0D01">
      <w:pPr>
        <w:jc w:val="both"/>
      </w:pPr>
      <w:r w:rsidRPr="00BC0D01">
        <w:t xml:space="preserve">   </w:t>
      </w:r>
    </w:p>
    <w:p w:rsidRDefault="00561D09" w:rsidP="00853B5B" w:rsidR="00853B5B" w:rsidRPr="00BC0D01">
      <w:pPr>
        <w:jc w:val="both"/>
      </w:pPr>
      <w:r>
        <w:t xml:space="preserve">- </w:t>
      </w:r>
      <w:r w:rsidR="00853B5B" w:rsidRPr="00BC0D01">
        <w:t xml:space="preserve">Temeljem članaka 81 i 82 Zakona o zemljišnim knjigama (Narodne novine broj 91/96, 68/98, 137/99, 114/01, 100/04, 107/07, 152/08) - dokaz: Tužba od 26. svibnja 2011. godine </w:t>
      </w:r>
      <w:proofErr w:type="spellStart"/>
      <w:r w:rsidR="00853B5B" w:rsidRPr="00BC0D01">
        <w:t>zabilježuje</w:t>
      </w:r>
      <w:proofErr w:type="spellEnd"/>
      <w:r w:rsidR="00853B5B" w:rsidRPr="00BC0D01">
        <w:t xml:space="preserve"> se spor tužitelja </w:t>
      </w:r>
      <w:proofErr w:type="spellStart"/>
      <w:r w:rsidR="00853B5B" w:rsidRPr="00BC0D01">
        <w:t>Kermas</w:t>
      </w:r>
      <w:proofErr w:type="spellEnd"/>
      <w:r w:rsidR="00853B5B" w:rsidRPr="00BC0D01">
        <w:t xml:space="preserve"> ulaganja d.o.o. Pula, Pula, </w:t>
      </w:r>
      <w:proofErr w:type="spellStart"/>
      <w:r w:rsidR="00853B5B" w:rsidRPr="00BC0D01">
        <w:t>Dobrilina</w:t>
      </w:r>
      <w:proofErr w:type="spellEnd"/>
      <w:r w:rsidR="00853B5B" w:rsidRPr="00BC0D01">
        <w:t xml:space="preserve"> br. 9 (OIB: 42403091909), u građansko pravnoj stvari radi činidbe, koji se vodi kod Trgovačkog suda u Rijeci, Stalna služba u Pazinu pod </w:t>
      </w:r>
      <w:proofErr w:type="spellStart"/>
      <w:r w:rsidR="00853B5B" w:rsidRPr="00BC0D01">
        <w:t>posl.brojem</w:t>
      </w:r>
      <w:proofErr w:type="spellEnd"/>
      <w:r w:rsidR="00853B5B" w:rsidRPr="00BC0D01">
        <w:t xml:space="preserve"> P-2741/11, na kat.čest.broj 272/ZGR STAJA I </w:t>
      </w:r>
      <w:r w:rsidR="00853B5B" w:rsidRPr="00BC0D01">
        <w:lastRenderedPageBreak/>
        <w:t xml:space="preserve">DVORIŠTE sa 60 m2 , 5342 VRT sa 281 m2 , 5355 KOPIŠĆE sa 51 m2 , 5359 LIVADA sa 230 m2 , 5367 LIVADA sa 434 m2 , upisanim u A, vlasništvo tuženika </w:t>
      </w:r>
      <w:proofErr w:type="spellStart"/>
      <w:r w:rsidR="00853B5B" w:rsidRPr="00BC0D01">
        <w:t>Moncalvo</w:t>
      </w:r>
      <w:proofErr w:type="spellEnd"/>
      <w:r w:rsidR="00853B5B" w:rsidRPr="00BC0D01">
        <w:t xml:space="preserve"> d.o.o. Rovinj, Rovinj, Zagrebačka br. 12A / </w:t>
      </w:r>
      <w:proofErr w:type="spellStart"/>
      <w:r w:rsidR="00853B5B" w:rsidRPr="00BC0D01">
        <w:t>Moncalvo</w:t>
      </w:r>
      <w:proofErr w:type="spellEnd"/>
      <w:r w:rsidR="00853B5B" w:rsidRPr="00BC0D01">
        <w:t xml:space="preserve"> d.o.o. </w:t>
      </w:r>
      <w:proofErr w:type="spellStart"/>
      <w:r w:rsidR="00853B5B" w:rsidRPr="00BC0D01">
        <w:t>Višnjan</w:t>
      </w:r>
      <w:proofErr w:type="spellEnd"/>
      <w:r w:rsidR="00853B5B" w:rsidRPr="00BC0D01">
        <w:t xml:space="preserve">, </w:t>
      </w:r>
      <w:proofErr w:type="spellStart"/>
      <w:r w:rsidR="00853B5B" w:rsidRPr="00BC0D01">
        <w:t>Višnjan</w:t>
      </w:r>
      <w:proofErr w:type="spellEnd"/>
      <w:r w:rsidR="00853B5B" w:rsidRPr="00BC0D01">
        <w:t xml:space="preserve">, </w:t>
      </w:r>
      <w:proofErr w:type="spellStart"/>
      <w:r w:rsidR="00853B5B" w:rsidRPr="00BC0D01">
        <w:t>Bokići</w:t>
      </w:r>
      <w:proofErr w:type="spellEnd"/>
      <w:r w:rsidR="00853B5B" w:rsidRPr="00BC0D01">
        <w:t xml:space="preserve"> br. 10 (OIB: 14895126376)</w:t>
      </w:r>
      <w:r>
        <w:t>,</w:t>
      </w:r>
      <w:r w:rsidR="00853B5B" w:rsidRPr="00BC0D01">
        <w:t xml:space="preserve">    </w:t>
      </w:r>
    </w:p>
    <w:p w:rsidRDefault="00561D09" w:rsidP="00853B5B" w:rsidR="00561D09">
      <w:pPr>
        <w:jc w:val="both"/>
      </w:pPr>
    </w:p>
    <w:p w:rsidRDefault="00561D09" w:rsidP="00853B5B" w:rsidR="00853B5B" w:rsidRPr="00BC0D01">
      <w:pPr>
        <w:jc w:val="both"/>
      </w:pPr>
      <w:r>
        <w:t xml:space="preserve">- </w:t>
      </w:r>
      <w:r w:rsidR="00853B5B" w:rsidRPr="00BC0D01">
        <w:t xml:space="preserve">Temeljem pravomoćne i ovršne presude Trgovačkog suda u Rijeci, Stalna služba u Pazinu </w:t>
      </w:r>
      <w:proofErr w:type="spellStart"/>
      <w:r w:rsidR="00853B5B" w:rsidRPr="00BC0D01">
        <w:t>posl.broj</w:t>
      </w:r>
      <w:proofErr w:type="spellEnd"/>
      <w:r w:rsidR="00853B5B" w:rsidRPr="00BC0D01">
        <w:t xml:space="preserve"> 20 P-2741/11-27 od 23. Travnja 2014. Godine uknjižuje se pravo zaloga sa prvenstvenim redom osiguranim zabilježbom spora, upisanom temeljem </w:t>
      </w:r>
      <w:proofErr w:type="spellStart"/>
      <w:r w:rsidR="00853B5B" w:rsidRPr="00BC0D01">
        <w:t>ovosudnog</w:t>
      </w:r>
      <w:proofErr w:type="spellEnd"/>
      <w:r w:rsidR="00853B5B" w:rsidRPr="00BC0D01">
        <w:t xml:space="preserve"> rješenja </w:t>
      </w:r>
      <w:proofErr w:type="spellStart"/>
      <w:r w:rsidR="00853B5B" w:rsidRPr="00BC0D01">
        <w:t>posl.broj</w:t>
      </w:r>
      <w:proofErr w:type="spellEnd"/>
      <w:r w:rsidR="00853B5B" w:rsidRPr="00BC0D01">
        <w:t xml:space="preserve"> Z 609/11 od 3. Lipnja 2011. Godine, radi osiguranja tražbine za glavni dug u iznosu od 11.000.000,00 EUR (</w:t>
      </w:r>
      <w:proofErr w:type="spellStart"/>
      <w:r w:rsidR="00853B5B" w:rsidRPr="00BC0D01">
        <w:t>jedanaestmilijunaeura</w:t>
      </w:r>
      <w:proofErr w:type="spellEnd"/>
      <w:r w:rsidR="00853B5B" w:rsidRPr="00BC0D01">
        <w:t xml:space="preserve">) u kunskoj protuvrijednosti prema srednjem tečaju HNB na dan isplate, zajedno sa zakonskom zateznom kamatom u visini eskontne stope HNB koja je vrijedila na zadnji dan polugodišta koje je prethodilo tekućem polugodištu, uvećanoj za 8 p.p., sa zakonskom zateznom kamatom kroz vrijeme od 9.9.2010. godine do isplate, </w:t>
      </w:r>
    </w:p>
    <w:p w:rsidRDefault="00853B5B" w:rsidP="00853B5B" w:rsidR="00561D09">
      <w:pPr>
        <w:jc w:val="both"/>
      </w:pPr>
      <w:r w:rsidRPr="00BC0D01">
        <w:t xml:space="preserve">na teret kat.čest.broj broj 272/ZGR STAJA I DVORIŠTE sa 60 m2 , 5342 VRT sa 281 m2 , 5355 KOPIŠĆE sa 51 m2 , 5359 LIVADA sa 230 m2 , 5367 LIVADA sa 434 m2, upisanih u A, vlasništvo </w:t>
      </w:r>
      <w:proofErr w:type="spellStart"/>
      <w:r w:rsidRPr="00BC0D01">
        <w:t>Moncalvo</w:t>
      </w:r>
      <w:proofErr w:type="spellEnd"/>
      <w:r w:rsidRPr="00BC0D01">
        <w:t xml:space="preserve"> d.o.o. Rovinj, Rovinj, Zagrebačka br. 12a / </w:t>
      </w:r>
      <w:proofErr w:type="spellStart"/>
      <w:r w:rsidRPr="00BC0D01">
        <w:t>Višnjan</w:t>
      </w:r>
      <w:proofErr w:type="spellEnd"/>
      <w:r w:rsidRPr="00BC0D01">
        <w:t xml:space="preserve">, </w:t>
      </w:r>
      <w:proofErr w:type="spellStart"/>
      <w:r w:rsidRPr="00BC0D01">
        <w:t>Bokići</w:t>
      </w:r>
      <w:proofErr w:type="spellEnd"/>
      <w:r w:rsidRPr="00BC0D01">
        <w:t xml:space="preserve"> br. 10 (OIB: 14895126376), u korist:</w:t>
      </w:r>
    </w:p>
    <w:p w:rsidRDefault="00853B5B" w:rsidP="00853B5B" w:rsidR="00853B5B" w:rsidRPr="00BC0D01">
      <w:pPr>
        <w:jc w:val="both"/>
      </w:pPr>
      <w:r w:rsidRPr="00BC0D01">
        <w:t>KERMAS ULAGANJA D.O.O. PULA, OIB: 42403091909, PULA, DOBRILINA BR. 9</w:t>
      </w:r>
      <w:r w:rsidR="00561D09">
        <w:t>,</w:t>
      </w:r>
      <w:r w:rsidRPr="00BC0D01">
        <w:t xml:space="preserve">    </w:t>
      </w:r>
    </w:p>
    <w:p w:rsidRDefault="00561D09" w:rsidP="00853B5B" w:rsidR="00561D09">
      <w:pPr>
        <w:jc w:val="both"/>
      </w:pPr>
    </w:p>
    <w:p w:rsidRDefault="00561D09" w:rsidP="00853B5B" w:rsidR="00853B5B" w:rsidRPr="00BC0D01">
      <w:pPr>
        <w:jc w:val="both"/>
      </w:pPr>
      <w:r>
        <w:t xml:space="preserve">- </w:t>
      </w:r>
      <w:r w:rsidR="00853B5B" w:rsidRPr="00BC0D01">
        <w:t xml:space="preserve">Temeljem rješenja Općinskog suda u Pazinu </w:t>
      </w:r>
      <w:proofErr w:type="spellStart"/>
      <w:r w:rsidR="00853B5B" w:rsidRPr="00BC0D01">
        <w:t>posl.broj</w:t>
      </w:r>
      <w:proofErr w:type="spellEnd"/>
      <w:r w:rsidR="00853B5B" w:rsidRPr="00BC0D01">
        <w:t xml:space="preserve"> </w:t>
      </w:r>
      <w:proofErr w:type="spellStart"/>
      <w:r w:rsidR="00853B5B" w:rsidRPr="00BC0D01">
        <w:t>Ovr</w:t>
      </w:r>
      <w:proofErr w:type="spellEnd"/>
      <w:r w:rsidR="00853B5B" w:rsidRPr="00BC0D01">
        <w:t xml:space="preserve">-170/12-3 od 15. svibnja 2012. godine </w:t>
      </w:r>
      <w:proofErr w:type="spellStart"/>
      <w:r w:rsidR="00853B5B" w:rsidRPr="00BC0D01">
        <w:t>zabilježuje</w:t>
      </w:r>
      <w:proofErr w:type="spellEnd"/>
      <w:r w:rsidR="00853B5B" w:rsidRPr="00BC0D01">
        <w:t xml:space="preserve"> se odbijanje prijedloga za određivanjem privremene mjere zabranom protivniku osiguranja Dragi </w:t>
      </w:r>
      <w:proofErr w:type="spellStart"/>
      <w:r w:rsidR="00853B5B" w:rsidRPr="00BC0D01">
        <w:t>Radoloviću</w:t>
      </w:r>
      <w:proofErr w:type="spellEnd"/>
      <w:r w:rsidR="00853B5B" w:rsidRPr="00BC0D01">
        <w:t xml:space="preserve">, </w:t>
      </w:r>
      <w:proofErr w:type="spellStart"/>
      <w:r w:rsidR="00853B5B" w:rsidRPr="00BC0D01">
        <w:t>Cerovlje</w:t>
      </w:r>
      <w:proofErr w:type="spellEnd"/>
      <w:r w:rsidR="00853B5B" w:rsidRPr="00BC0D01">
        <w:t xml:space="preserve">, </w:t>
      </w:r>
      <w:proofErr w:type="spellStart"/>
      <w:r w:rsidR="00853B5B" w:rsidRPr="00BC0D01">
        <w:t>Grimalda</w:t>
      </w:r>
      <w:proofErr w:type="spellEnd"/>
      <w:r w:rsidR="00853B5B" w:rsidRPr="00BC0D01">
        <w:t xml:space="preserve"> kbr. 6, da do okončanja parničnog postupka koji se vodi kod Općinskog suda u Pazinu pod </w:t>
      </w:r>
      <w:proofErr w:type="spellStart"/>
      <w:r w:rsidR="00853B5B" w:rsidRPr="00BC0D01">
        <w:t>posl.brojem</w:t>
      </w:r>
      <w:proofErr w:type="spellEnd"/>
      <w:r w:rsidR="00853B5B" w:rsidRPr="00BC0D01">
        <w:t xml:space="preserve"> P-85/12 otuđi, optereti ili na koji drugi način raspolaže s 1/2 dijela nekretnina koje se sastoje iz kat.čest.broj 272/ZGR STAJA I DVORIŠTE sa 60 m2 , 5342 VRT sa 281 m2 , 5355 KOPIŠĆE sa 51 m2 , 5359 LIVADA sa 230 m2 , 5367 LIVADA sa 434 m2, upisanih u A, vlasništvo </w:t>
      </w:r>
      <w:proofErr w:type="spellStart"/>
      <w:r w:rsidR="00853B5B" w:rsidRPr="00BC0D01">
        <w:t>Moncalvo</w:t>
      </w:r>
      <w:proofErr w:type="spellEnd"/>
      <w:r w:rsidR="00853B5B" w:rsidRPr="00BC0D01">
        <w:t xml:space="preserve"> d.o.o. Rovinj, Rovinj, Zagrebačka br. 12A</w:t>
      </w:r>
      <w:r>
        <w:t>,</w:t>
      </w:r>
      <w:r w:rsidR="00853B5B" w:rsidRPr="00BC0D01">
        <w:t xml:space="preserve">    </w:t>
      </w:r>
    </w:p>
    <w:p w:rsidRDefault="00853B5B" w:rsidP="00853B5B" w:rsidR="00853B5B" w:rsidRPr="00BC0D01">
      <w:pPr>
        <w:jc w:val="both"/>
      </w:pPr>
      <w:r w:rsidRPr="00BC0D01">
        <w:t xml:space="preserve">   </w:t>
      </w:r>
    </w:p>
    <w:p w:rsidRDefault="00561D09" w:rsidP="00853B5B" w:rsidR="00853B5B" w:rsidRPr="00BC0D01">
      <w:pPr>
        <w:jc w:val="both"/>
      </w:pPr>
      <w:r>
        <w:t xml:space="preserve">- </w:t>
      </w:r>
      <w:r w:rsidR="00853B5B" w:rsidRPr="00BC0D01">
        <w:t xml:space="preserve">Temeljem Ugovora o nagodbi i uređenju međusobnih odnosa sa sporazumom o osiguranju novčanih tražbina zasnivanjem založnog prava na nekretninama i poslovnim udjelima od 1. travnja 2014. godine uknjižuje se pravo zaloga radi osiguranja tražbine za glavni dug u iznosu od </w:t>
      </w:r>
    </w:p>
    <w:p w:rsidRDefault="00853B5B" w:rsidP="00853B5B" w:rsidR="00561D09">
      <w:pPr>
        <w:jc w:val="both"/>
      </w:pPr>
      <w:r w:rsidRPr="00BC0D01">
        <w:t xml:space="preserve">24.075,696,00 EUR (dvadesetčetirimilijunasedamdesetpettisućašestodevedesetšesteura), plativo u kunskoj protuvrijednosti po srednjem tečaju HNB na dan plaćanja, sa kamatama, naknadama, troškovima i ostalim uvjetima iz Ugovora, na teret kat.čest.broj 272/ZGR STAJA I DVORIŠTE sa 60 m2 , 5342 VRT sa 281 m2 , 5355 KOPIŠĆE sa 51 m2 , 5359 LIVADA sa 230 m2 , 5367 LIVADA sa 434 m2, upisanih u A, vlasništvo </w:t>
      </w:r>
      <w:proofErr w:type="spellStart"/>
      <w:r w:rsidRPr="00BC0D01">
        <w:t>Moncalvo</w:t>
      </w:r>
      <w:proofErr w:type="spellEnd"/>
      <w:r w:rsidRPr="00BC0D01">
        <w:t xml:space="preserve"> d.o.o. Rovinj, Rovinj, Zagrebačka br. 12a / </w:t>
      </w:r>
      <w:proofErr w:type="spellStart"/>
      <w:r w:rsidRPr="00BC0D01">
        <w:t>Višnjan</w:t>
      </w:r>
      <w:proofErr w:type="spellEnd"/>
      <w:r w:rsidRPr="00BC0D01">
        <w:t xml:space="preserve">, </w:t>
      </w:r>
      <w:proofErr w:type="spellStart"/>
      <w:r w:rsidRPr="00BC0D01">
        <w:t>Bokići</w:t>
      </w:r>
      <w:proofErr w:type="spellEnd"/>
      <w:r w:rsidRPr="00BC0D01">
        <w:t xml:space="preserve"> br. 10 (OIB: 14895126376), u korist:</w:t>
      </w:r>
    </w:p>
    <w:p w:rsidRDefault="00853B5B" w:rsidP="00853B5B" w:rsidR="00853B5B" w:rsidRPr="00BC0D01">
      <w:pPr>
        <w:jc w:val="both"/>
      </w:pPr>
      <w:r w:rsidRPr="00BC0D01">
        <w:t>KERMAS ULAGANJA D.O.O. PULA, OIB: 42403091909, PULA, DOBRILINA BR. 9</w:t>
      </w:r>
      <w:r w:rsidR="00561D09">
        <w:t>,</w:t>
      </w:r>
      <w:r w:rsidRPr="00BC0D01">
        <w:t xml:space="preserve">    </w:t>
      </w:r>
    </w:p>
    <w:p w:rsidRDefault="00853B5B" w:rsidP="00853B5B" w:rsidR="00853B5B" w:rsidRPr="00BC0D01">
      <w:pPr>
        <w:jc w:val="both"/>
      </w:pPr>
      <w:r w:rsidRPr="00BC0D01">
        <w:t xml:space="preserve">   </w:t>
      </w:r>
    </w:p>
    <w:p w:rsidRDefault="00561D09" w:rsidP="00853B5B" w:rsidR="00853B5B" w:rsidRPr="00BC0D01">
      <w:pPr>
        <w:jc w:val="both"/>
      </w:pPr>
      <w:r>
        <w:t xml:space="preserve">- </w:t>
      </w:r>
      <w:r w:rsidR="00853B5B" w:rsidRPr="00BC0D01">
        <w:t xml:space="preserve">Temeljem Ugovora o nagodbi i uređenju međusobnih odnosa sa sporazumom o osiguranju novčanih tražbina zasnivanjem založnog prava na nekretninama i poslovnim udjelima od 1. travnja 2014. godine uknjižuje se pravo zaloga radi osiguranja tražbine za glavni dug u iznosu od </w:t>
      </w:r>
    </w:p>
    <w:p w:rsidRDefault="00853B5B" w:rsidP="00853B5B" w:rsidR="00853B5B" w:rsidRPr="00BC0D01">
      <w:pPr>
        <w:jc w:val="both"/>
      </w:pPr>
      <w:r w:rsidRPr="00BC0D01">
        <w:t>11.269.301,00 EUR (</w:t>
      </w:r>
      <w:proofErr w:type="spellStart"/>
      <w:r w:rsidRPr="00BC0D01">
        <w:t>jedanaestmilijunadvijestošezdesetdevettisućatristojedaneuro</w:t>
      </w:r>
      <w:proofErr w:type="spellEnd"/>
      <w:r w:rsidRPr="00BC0D01">
        <w:t xml:space="preserve">), plativo u kunskoj protuvrijednosti po srednjem tečaju HNB na dan plaćanja, sa kamatama, naknadama, troškovima i ostalim uvjetima iz Ugovora, na teret kat.čest.broj 272/ZGR STAJA I DVORIŠTE sa 60 m2 , 5342 VRT sa 281 m2 , 5355 KOPIŠĆE sa 51 m2 , 5359 LIVADA sa </w:t>
      </w:r>
      <w:r w:rsidRPr="00BC0D01">
        <w:lastRenderedPageBreak/>
        <w:t xml:space="preserve">230 m2 , 5367 LIVADA sa 434 m2, upisanih u A, vlasništvo </w:t>
      </w:r>
      <w:proofErr w:type="spellStart"/>
      <w:r w:rsidRPr="00BC0D01">
        <w:t>Moncalvo</w:t>
      </w:r>
      <w:proofErr w:type="spellEnd"/>
      <w:r w:rsidRPr="00BC0D01">
        <w:t xml:space="preserve"> d.o.o. Rovinj, Rovinj, Zagrebačka br. 12a / </w:t>
      </w:r>
      <w:proofErr w:type="spellStart"/>
      <w:r w:rsidRPr="00BC0D01">
        <w:t>Višnjan</w:t>
      </w:r>
      <w:proofErr w:type="spellEnd"/>
      <w:r w:rsidRPr="00BC0D01">
        <w:t xml:space="preserve">, </w:t>
      </w:r>
      <w:proofErr w:type="spellStart"/>
      <w:r w:rsidRPr="00BC0D01">
        <w:t>Bokići</w:t>
      </w:r>
      <w:proofErr w:type="spellEnd"/>
      <w:r w:rsidRPr="00BC0D01">
        <w:t xml:space="preserve"> br. 10 </w:t>
      </w:r>
    </w:p>
    <w:p w:rsidRDefault="00853B5B" w:rsidP="00853B5B" w:rsidR="00853B5B" w:rsidRPr="00BC0D01">
      <w:pPr>
        <w:jc w:val="both"/>
      </w:pPr>
      <w:r w:rsidRPr="00BC0D01">
        <w:t xml:space="preserve">(OIB: 14895126376), u korist: </w:t>
      </w:r>
    </w:p>
    <w:p w:rsidRDefault="00853B5B" w:rsidP="00853B5B" w:rsidR="00853B5B" w:rsidRPr="00BC0D01">
      <w:pPr>
        <w:jc w:val="both"/>
      </w:pPr>
      <w:r w:rsidRPr="00BC0D01">
        <w:t>KERMAS HOLDING LIMITED, OIB: 43896993551, MALTA, FLORIANA FRN 1400, ST. ANNE STREET, EUROPE CENTRE, 2ND FLOOR</w:t>
      </w:r>
      <w:r w:rsidR="00561D09">
        <w:t>,</w:t>
      </w:r>
      <w:r w:rsidRPr="00BC0D01">
        <w:t xml:space="preserve">     </w:t>
      </w:r>
    </w:p>
    <w:p w:rsidRDefault="00561D09" w:rsidP="00853B5B" w:rsidR="00561D09">
      <w:pPr>
        <w:jc w:val="both"/>
      </w:pPr>
      <w:r>
        <w:t xml:space="preserve">   </w:t>
      </w:r>
    </w:p>
    <w:p w:rsidRDefault="00561D09" w:rsidP="00853B5B" w:rsidR="00853B5B" w:rsidRPr="00BC0D01">
      <w:pPr>
        <w:jc w:val="both"/>
      </w:pPr>
      <w:r>
        <w:t xml:space="preserve">- </w:t>
      </w:r>
      <w:r w:rsidR="00853B5B" w:rsidRPr="00BC0D01">
        <w:t>Temeljem Ugovora o osnivanju založnog prava od 21. svibnja 2013. godine uknjižuje se pravo zaloga radi osiguranja tražbine za glavni dug u iznosu od 300.000,00 EUR (</w:t>
      </w:r>
      <w:proofErr w:type="spellStart"/>
      <w:r w:rsidR="00853B5B" w:rsidRPr="00BC0D01">
        <w:t>tristotisućaeura</w:t>
      </w:r>
      <w:proofErr w:type="spellEnd"/>
      <w:r w:rsidR="00853B5B" w:rsidRPr="00BC0D01">
        <w:t xml:space="preserve">), plativo u kunskoj protuvrijednosti po srednjem tečaju HNB na dan plaćanja, sa kamatama, naknadama, troškovima i ostalim uvjetima iz Ugovora, na teret kat.čest.broj 272/ZGR STAJA I DVORIŠTE sa 60 m2 , 5342 VRT sa 281 m2 , 5355 KOPIŠĆE sa 51 m2 , 5359 LIVADA sa 230 m2 , 5367 LIVADA sa 434 m2, upisanih u A, vlasništvo </w:t>
      </w:r>
      <w:proofErr w:type="spellStart"/>
      <w:r w:rsidR="00853B5B" w:rsidRPr="00BC0D01">
        <w:t>Moncalvo</w:t>
      </w:r>
      <w:proofErr w:type="spellEnd"/>
      <w:r w:rsidR="00853B5B" w:rsidRPr="00BC0D01">
        <w:t xml:space="preserve"> d.o.o. Rovinj, Rovinj, Zagrebačka br. 12a / </w:t>
      </w:r>
      <w:proofErr w:type="spellStart"/>
      <w:r w:rsidR="00853B5B" w:rsidRPr="00BC0D01">
        <w:t>Višnjan</w:t>
      </w:r>
      <w:proofErr w:type="spellEnd"/>
      <w:r w:rsidR="00853B5B" w:rsidRPr="00BC0D01">
        <w:t xml:space="preserve">, </w:t>
      </w:r>
      <w:proofErr w:type="spellStart"/>
      <w:r w:rsidR="00853B5B" w:rsidRPr="00BC0D01">
        <w:t>Bokići</w:t>
      </w:r>
      <w:proofErr w:type="spellEnd"/>
      <w:r w:rsidR="00853B5B" w:rsidRPr="00BC0D01">
        <w:t xml:space="preserve"> br. 10 (OIB: 14895126376), u korist: </w:t>
      </w:r>
    </w:p>
    <w:p w:rsidRDefault="00853B5B" w:rsidP="00853B5B" w:rsidR="00853B5B" w:rsidRPr="00BC0D01">
      <w:pPr>
        <w:jc w:val="both"/>
      </w:pPr>
      <w:r w:rsidRPr="00BC0D01">
        <w:t>STAUFFER MARTIN, OIB: 53408759374, AUSTRIJA, BEČ, MAX EMANUEL STR. 3/13</w:t>
      </w:r>
      <w:r w:rsidR="00561D09">
        <w:t>,</w:t>
      </w:r>
      <w:r w:rsidRPr="00BC0D01">
        <w:t xml:space="preserve">    </w:t>
      </w:r>
    </w:p>
    <w:p w:rsidRDefault="00853B5B" w:rsidP="00853B5B" w:rsidR="00853B5B" w:rsidRPr="00BC0D01">
      <w:pPr>
        <w:jc w:val="both"/>
      </w:pPr>
      <w:r w:rsidRPr="00BC0D01">
        <w:t xml:space="preserve">   </w:t>
      </w:r>
    </w:p>
    <w:p w:rsidRDefault="00561D09" w:rsidP="00853B5B" w:rsidR="00853B5B" w:rsidRPr="00BC0D01">
      <w:pPr>
        <w:jc w:val="both"/>
      </w:pPr>
      <w:r>
        <w:t xml:space="preserve">- </w:t>
      </w:r>
      <w:r w:rsidR="00853B5B" w:rsidRPr="00BC0D01">
        <w:t>Temeljem Sporazuma o osiguranju novčane tražbine zasnivanjem založnog prava na nekretninama i poslovnim udjelima od 30. Rujna 2015. godine uknjižuje se pravo zaloga radi osiguranja tražbine za glavni dug u iznosu od 5.350.396,25 Kn (petmilijunatristopedesettisućatristodevedesetšestkunaidvadesetpetlipa),</w:t>
      </w:r>
    </w:p>
    <w:p w:rsidRDefault="00853B5B" w:rsidP="00853B5B" w:rsidR="00853B5B" w:rsidRPr="00BC0D01">
      <w:pPr>
        <w:jc w:val="both"/>
      </w:pPr>
      <w:r w:rsidRPr="00BC0D01">
        <w:t xml:space="preserve">sa kamatama, naknadama, troškovima i ostalim uvjetima iz Sporazuma, na teret kat.čest.broj 272/ZGR STAJA I DVORIŠTE sa 60 m2 , 5342 VRT sa 281 m2 , 5355 KOPIŠĆE sa 51 m2 , 5359 LIVADA sa 230 m2 , 5367 LIVADA sa 434 m2, upisanih u A, vlasništvo </w:t>
      </w:r>
      <w:proofErr w:type="spellStart"/>
      <w:r w:rsidRPr="00BC0D01">
        <w:t>Moncalvo</w:t>
      </w:r>
      <w:proofErr w:type="spellEnd"/>
      <w:r w:rsidRPr="00BC0D01">
        <w:t xml:space="preserve"> d.o.o. Rovinj, Rovinj, Zagrebačka br. 12a / </w:t>
      </w:r>
      <w:proofErr w:type="spellStart"/>
      <w:r w:rsidRPr="00BC0D01">
        <w:t>Višnjan</w:t>
      </w:r>
      <w:proofErr w:type="spellEnd"/>
      <w:r w:rsidRPr="00BC0D01">
        <w:t xml:space="preserve">, </w:t>
      </w:r>
      <w:proofErr w:type="spellStart"/>
      <w:r w:rsidRPr="00BC0D01">
        <w:t>Bokići</w:t>
      </w:r>
      <w:proofErr w:type="spellEnd"/>
      <w:r w:rsidRPr="00BC0D01">
        <w:t xml:space="preserve"> br. 10 (OIB: 14895126376), u korist:   </w:t>
      </w:r>
    </w:p>
    <w:p w:rsidRDefault="00853B5B" w:rsidP="00853B5B" w:rsidR="00853B5B" w:rsidRPr="00BC0D01">
      <w:pPr>
        <w:jc w:val="both"/>
      </w:pPr>
      <w:r w:rsidRPr="00BC0D01">
        <w:t xml:space="preserve">STIPINOVIĆ ARSEN, OIB: 83360526839, CRES, ZAGRAD BR. 3    </w:t>
      </w:r>
    </w:p>
    <w:p w:rsidRDefault="00853B5B" w:rsidP="00853B5B" w:rsidR="00853B5B" w:rsidRPr="00BC0D01">
      <w:pPr>
        <w:jc w:val="both"/>
      </w:pPr>
      <w:r w:rsidRPr="00BC0D01">
        <w:t>MIOČIĆ DUŠAN, OIB: 56552157573, RIJEKA, PROLAZ MARIJE KRUCIFIKSE KOZULIĆ BR. 2</w:t>
      </w:r>
      <w:r w:rsidR="00561D09">
        <w:t>.</w:t>
      </w:r>
      <w:r w:rsidRPr="00BC0D01">
        <w:t xml:space="preserve">    </w:t>
      </w:r>
    </w:p>
    <w:p w:rsidRDefault="00E30FFA" w:rsidP="0074058A" w:rsidR="00E30FFA">
      <w:pPr>
        <w:jc w:val="both"/>
      </w:pPr>
    </w:p>
    <w:p w:rsidRDefault="008E0DF4" w:rsidP="008E0DF4" w:rsidR="008E0DF4">
      <w:pPr>
        <w:jc w:val="both"/>
      </w:pPr>
      <w:r>
        <w:tab/>
        <w:t xml:space="preserve">c) u odnosu na nekretnine </w:t>
      </w:r>
      <w:r w:rsidRPr="001B4688">
        <w:t xml:space="preserve">k.č.br. 269 </w:t>
      </w:r>
      <w:proofErr w:type="spellStart"/>
      <w:r w:rsidRPr="001B4688">
        <w:t>zgr</w:t>
      </w:r>
      <w:proofErr w:type="spellEnd"/>
      <w:r w:rsidRPr="001B4688">
        <w:t xml:space="preserve">., 270 </w:t>
      </w:r>
      <w:proofErr w:type="spellStart"/>
      <w:r w:rsidRPr="001B4688">
        <w:t>zgr</w:t>
      </w:r>
      <w:proofErr w:type="spellEnd"/>
      <w:r w:rsidRPr="001B4688">
        <w:t xml:space="preserve">., 271 </w:t>
      </w:r>
      <w:proofErr w:type="spellStart"/>
      <w:r w:rsidRPr="001B4688">
        <w:t>zgr</w:t>
      </w:r>
      <w:proofErr w:type="spellEnd"/>
      <w:r w:rsidRPr="001B4688">
        <w:t xml:space="preserve">. upisane u </w:t>
      </w:r>
      <w:proofErr w:type="spellStart"/>
      <w:r w:rsidRPr="001B4688">
        <w:t>zk.ul</w:t>
      </w:r>
      <w:proofErr w:type="spellEnd"/>
      <w:r w:rsidRPr="001B4688">
        <w:t xml:space="preserve">. 541 k.o. </w:t>
      </w:r>
      <w:proofErr w:type="spellStart"/>
      <w:r w:rsidRPr="001B4688">
        <w:t>Sovinjak</w:t>
      </w:r>
      <w:proofErr w:type="spellEnd"/>
      <w:r>
        <w:t xml:space="preserve"> brisati će se upisi:</w:t>
      </w:r>
    </w:p>
    <w:p w:rsidRDefault="00431989" w:rsidP="008E0DF4" w:rsidR="00431989">
      <w:pPr>
        <w:jc w:val="both"/>
      </w:pPr>
    </w:p>
    <w:p w:rsidRDefault="00A22948" w:rsidP="00431989" w:rsidR="00431989" w:rsidRPr="004714B1">
      <w:pPr>
        <w:jc w:val="both"/>
      </w:pPr>
      <w:r>
        <w:t xml:space="preserve">- </w:t>
      </w:r>
      <w:r w:rsidR="00431989" w:rsidRPr="004714B1">
        <w:t xml:space="preserve">ZABILJEŽBA, RJEŠENJE TRGOVAČKOG SUDA U PAZINU </w:t>
      </w:r>
      <w:proofErr w:type="spellStart"/>
      <w:r w:rsidR="00431989" w:rsidRPr="004714B1">
        <w:t>POSL.BROJ</w:t>
      </w:r>
      <w:proofErr w:type="spellEnd"/>
      <w:r w:rsidR="00431989" w:rsidRPr="004714B1">
        <w:t xml:space="preserve"> 2 ST-341/17-14 (PRIJE: ST-706/15) 09.06.2017, zabilježba nastavka postupka radi naknade diobe u stečajnom postupku nad stečajnom masom iza </w:t>
      </w:r>
      <w:proofErr w:type="spellStart"/>
      <w:r w:rsidR="00431989" w:rsidRPr="004714B1">
        <w:t>Moncalvo</w:t>
      </w:r>
      <w:proofErr w:type="spellEnd"/>
      <w:r w:rsidR="00431989" w:rsidRPr="004714B1">
        <w:t xml:space="preserve"> d.o.o. Rovinj, Rovinj, Zagrebačka Br. 12a u stečaju na nekretninama upisanim u A</w:t>
      </w:r>
      <w:r>
        <w:t>,</w:t>
      </w:r>
      <w:r w:rsidR="00431989" w:rsidRPr="004714B1">
        <w:t xml:space="preserve">   </w:t>
      </w:r>
    </w:p>
    <w:p w:rsidRDefault="00A22948" w:rsidP="00431989" w:rsidR="00431989" w:rsidRPr="004714B1">
      <w:pPr>
        <w:jc w:val="both"/>
      </w:pPr>
      <w:r>
        <w:t xml:space="preserve">   </w:t>
      </w:r>
    </w:p>
    <w:p w:rsidRDefault="00A22948" w:rsidP="00431989" w:rsidR="00431989" w:rsidRPr="004714B1">
      <w:pPr>
        <w:jc w:val="both"/>
      </w:pPr>
      <w:r>
        <w:t xml:space="preserve">- </w:t>
      </w:r>
      <w:r w:rsidR="00431989" w:rsidRPr="004714B1">
        <w:t xml:space="preserve">ZABILJEŽBA, DOSUDA, RJEŠENJE TRGOVAČKOG SUDA U PAZINU </w:t>
      </w:r>
      <w:proofErr w:type="spellStart"/>
      <w:r w:rsidR="00431989" w:rsidRPr="004714B1">
        <w:t>POSL.BROJ</w:t>
      </w:r>
      <w:proofErr w:type="spellEnd"/>
      <w:r w:rsidR="00431989" w:rsidRPr="004714B1">
        <w:t xml:space="preserve"> 2 ST-341/2017-38 21.03.2018, prodaje nekretnina upisanih u A</w:t>
      </w:r>
      <w:r>
        <w:t>,</w:t>
      </w:r>
      <w:r w:rsidR="00431989" w:rsidRPr="004714B1">
        <w:t xml:space="preserve"> </w:t>
      </w:r>
    </w:p>
    <w:p w:rsidRDefault="00431989" w:rsidP="00431989" w:rsidR="00431989" w:rsidRPr="004714B1">
      <w:pPr>
        <w:jc w:val="both"/>
      </w:pPr>
      <w:r w:rsidRPr="004714B1">
        <w:t xml:space="preserve">   </w:t>
      </w:r>
    </w:p>
    <w:p w:rsidRDefault="00A22948" w:rsidP="00431989" w:rsidR="00431989" w:rsidRPr="004714B1">
      <w:pPr>
        <w:jc w:val="both"/>
      </w:pPr>
      <w:r>
        <w:t xml:space="preserve">- </w:t>
      </w:r>
      <w:r w:rsidR="00431989" w:rsidRPr="004714B1">
        <w:t xml:space="preserve">Temeljem članaka 81 i 82 Zakona o zemljišnim knjigama (Narodne novine broj 91/96, 68/98, 137/99, 114/01, 100/04, 107/07, 152/08) - dokaz: Tužba od 26. svibnja 2011. godine </w:t>
      </w:r>
      <w:proofErr w:type="spellStart"/>
      <w:r w:rsidR="00431989" w:rsidRPr="004714B1">
        <w:t>zabilježuje</w:t>
      </w:r>
      <w:proofErr w:type="spellEnd"/>
      <w:r w:rsidR="00431989" w:rsidRPr="004714B1">
        <w:t xml:space="preserve"> se spor tužitelja </w:t>
      </w:r>
      <w:proofErr w:type="spellStart"/>
      <w:r w:rsidR="00431989" w:rsidRPr="004714B1">
        <w:t>Kermas</w:t>
      </w:r>
      <w:proofErr w:type="spellEnd"/>
      <w:r w:rsidR="00431989" w:rsidRPr="004714B1">
        <w:t xml:space="preserve"> ulaganja d.o.o. Pula, Pula, </w:t>
      </w:r>
      <w:proofErr w:type="spellStart"/>
      <w:r w:rsidR="00431989" w:rsidRPr="004714B1">
        <w:t>Dobrilina</w:t>
      </w:r>
      <w:proofErr w:type="spellEnd"/>
      <w:r w:rsidR="00431989" w:rsidRPr="004714B1">
        <w:t xml:space="preserve"> br. 9 (OIB: 42403091909), u građansko pravnoj stvari radi činidbe, koji se vodi kod Trgovačkog suda u Rijeci, Stalna služba u Pazinu pod </w:t>
      </w:r>
      <w:proofErr w:type="spellStart"/>
      <w:r w:rsidR="00431989" w:rsidRPr="004714B1">
        <w:t>posl.brojem</w:t>
      </w:r>
      <w:proofErr w:type="spellEnd"/>
      <w:r w:rsidR="00431989" w:rsidRPr="004714B1">
        <w:t xml:space="preserve"> P-2741/11, na kat.čest.broj 269/ZGR KONOBA SA VRTIĆEM sa 46 m2 , 270/ZGR KUĆA, DVORIŠTE I STAJA sa 220 m2 , 271/ZGR STAJA I DVORIŠTE sa 92 m2, upisanim u A, vlasništvo tuženika </w:t>
      </w:r>
      <w:proofErr w:type="spellStart"/>
      <w:r w:rsidR="00431989" w:rsidRPr="004714B1">
        <w:t>Moncalvo</w:t>
      </w:r>
      <w:proofErr w:type="spellEnd"/>
      <w:r w:rsidR="00431989" w:rsidRPr="004714B1">
        <w:t xml:space="preserve"> d.o.o. Rovinj, Rovinj, Zagrebačka br. 12A / </w:t>
      </w:r>
      <w:proofErr w:type="spellStart"/>
      <w:r w:rsidR="00431989" w:rsidRPr="004714B1">
        <w:t>Moncalvo</w:t>
      </w:r>
      <w:proofErr w:type="spellEnd"/>
      <w:r w:rsidR="00431989" w:rsidRPr="004714B1">
        <w:t xml:space="preserve"> d.o.o. </w:t>
      </w:r>
      <w:proofErr w:type="spellStart"/>
      <w:r w:rsidR="00431989" w:rsidRPr="004714B1">
        <w:t>Višnjan</w:t>
      </w:r>
      <w:proofErr w:type="spellEnd"/>
      <w:r w:rsidR="00431989" w:rsidRPr="004714B1">
        <w:t xml:space="preserve">, </w:t>
      </w:r>
      <w:proofErr w:type="spellStart"/>
      <w:r w:rsidR="00431989" w:rsidRPr="004714B1">
        <w:t>Višnjan</w:t>
      </w:r>
      <w:proofErr w:type="spellEnd"/>
      <w:r w:rsidR="00431989" w:rsidRPr="004714B1">
        <w:t xml:space="preserve">, </w:t>
      </w:r>
      <w:proofErr w:type="spellStart"/>
      <w:r w:rsidR="00431989" w:rsidRPr="004714B1">
        <w:t>Bokići</w:t>
      </w:r>
      <w:proofErr w:type="spellEnd"/>
      <w:r w:rsidR="00431989" w:rsidRPr="004714B1">
        <w:t xml:space="preserve"> br. 10 (OIB</w:t>
      </w:r>
      <w:r>
        <w:t>: 14895126376),</w:t>
      </w:r>
      <w:r w:rsidR="00431989" w:rsidRPr="004714B1">
        <w:t xml:space="preserve">    </w:t>
      </w:r>
    </w:p>
    <w:p w:rsidRDefault="00A22948" w:rsidP="00431989" w:rsidR="00431989" w:rsidRPr="004714B1">
      <w:pPr>
        <w:jc w:val="both"/>
      </w:pPr>
      <w:r>
        <w:lastRenderedPageBreak/>
        <w:t xml:space="preserve">- </w:t>
      </w:r>
      <w:r w:rsidR="00431989" w:rsidRPr="004714B1">
        <w:t xml:space="preserve">Temeljem pravomoćne i ovršne presude Trgovačkog suda u Rijeci, Stalna služba u Pazinu </w:t>
      </w:r>
      <w:proofErr w:type="spellStart"/>
      <w:r w:rsidR="00431989" w:rsidRPr="004714B1">
        <w:t>posl.broj</w:t>
      </w:r>
      <w:proofErr w:type="spellEnd"/>
      <w:r w:rsidR="00431989" w:rsidRPr="004714B1">
        <w:t xml:space="preserve"> 20 P-2741/11-27 od 23. Travnja 2014. Godine uknjižuje se pravo zaloga sa prvenstvenim redom osiguranim zabilježbom spora, upisanom temeljem </w:t>
      </w:r>
      <w:proofErr w:type="spellStart"/>
      <w:r w:rsidR="00431989" w:rsidRPr="004714B1">
        <w:t>ovosudnog</w:t>
      </w:r>
      <w:proofErr w:type="spellEnd"/>
      <w:r w:rsidR="00431989" w:rsidRPr="004714B1">
        <w:t xml:space="preserve"> rješenja </w:t>
      </w:r>
      <w:proofErr w:type="spellStart"/>
      <w:r w:rsidR="00431989" w:rsidRPr="004714B1">
        <w:t>posl.broj</w:t>
      </w:r>
      <w:proofErr w:type="spellEnd"/>
      <w:r w:rsidR="00431989" w:rsidRPr="004714B1">
        <w:t xml:space="preserve"> Z 609/11 od 3. Lipnja 2011. Godine, radi osiguranja tražbine za glavni dug u iznosu od 11.000.000,00 EUR (</w:t>
      </w:r>
      <w:proofErr w:type="spellStart"/>
      <w:r w:rsidR="00431989" w:rsidRPr="004714B1">
        <w:t>jedanaestmilijunaeura</w:t>
      </w:r>
      <w:proofErr w:type="spellEnd"/>
      <w:r w:rsidR="00431989" w:rsidRPr="004714B1">
        <w:t xml:space="preserve">) u kunskoj protuvrijednosti prema srednjem tečaju HNB na dan isplate, zajedno sa zakonskom zateznom kamatom u visini eskontne stope HNB koja je vrijedila na zadnji dan polugodišta koje je prethodilo tekućem polugodištu, uvećanoj za 8 p.p., sa zakonskom zateznom kamatom kroz vrijeme od 9.9.2010. godine do isplate, </w:t>
      </w:r>
    </w:p>
    <w:p w:rsidRDefault="00431989" w:rsidP="00431989" w:rsidR="00A22948">
      <w:pPr>
        <w:jc w:val="both"/>
      </w:pPr>
      <w:r w:rsidRPr="004714B1">
        <w:t xml:space="preserve">na teret kat.čest.broj 269/ZGR KONOBA SA VRTIĆEM sa 46 m2 , 270/ZGR KUĆA, DVORIŠTE I STAJA sa 220 m2 , 271/ZGR STAJA I DVORIŠTE sa 92 m2, upisanih u A, vlasništvo </w:t>
      </w:r>
      <w:proofErr w:type="spellStart"/>
      <w:r w:rsidRPr="004714B1">
        <w:t>Moncalvo</w:t>
      </w:r>
      <w:proofErr w:type="spellEnd"/>
      <w:r w:rsidRPr="004714B1">
        <w:t xml:space="preserve"> d.o.o. Rovinj, Rovinj, Zagrebačka br. 12a / </w:t>
      </w:r>
      <w:proofErr w:type="spellStart"/>
      <w:r w:rsidRPr="004714B1">
        <w:t>Višnjan</w:t>
      </w:r>
      <w:proofErr w:type="spellEnd"/>
      <w:r w:rsidRPr="004714B1">
        <w:t xml:space="preserve">, </w:t>
      </w:r>
      <w:proofErr w:type="spellStart"/>
      <w:r w:rsidRPr="004714B1">
        <w:t>Bokići</w:t>
      </w:r>
      <w:proofErr w:type="spellEnd"/>
      <w:r w:rsidRPr="004714B1">
        <w:t xml:space="preserve"> br. 10 (OIB: 14895126376), u korist: </w:t>
      </w:r>
    </w:p>
    <w:p w:rsidRDefault="00431989" w:rsidP="00431989" w:rsidR="00431989" w:rsidRPr="004714B1">
      <w:pPr>
        <w:jc w:val="both"/>
      </w:pPr>
      <w:r w:rsidRPr="004714B1">
        <w:t>KERMAS ULAGANJA D.O.O. PULA, OIB: 42403091909, PULA, DOBRILINA BR. 9</w:t>
      </w:r>
      <w:r w:rsidR="00A22948">
        <w:t>,</w:t>
      </w:r>
      <w:r w:rsidRPr="004714B1">
        <w:t xml:space="preserve">    </w:t>
      </w:r>
    </w:p>
    <w:p w:rsidRDefault="00431989" w:rsidP="00431989" w:rsidR="00431989" w:rsidRPr="004714B1">
      <w:pPr>
        <w:jc w:val="both"/>
      </w:pPr>
      <w:r w:rsidRPr="004714B1">
        <w:t xml:space="preserve">   </w:t>
      </w:r>
    </w:p>
    <w:p w:rsidRDefault="00A22948" w:rsidP="00431989" w:rsidR="00431989" w:rsidRPr="004714B1">
      <w:pPr>
        <w:jc w:val="both"/>
      </w:pPr>
      <w:r>
        <w:t xml:space="preserve">- </w:t>
      </w:r>
      <w:r w:rsidR="00431989" w:rsidRPr="004714B1">
        <w:t xml:space="preserve">Temeljem rješenja Općinskog suda u Pazinu </w:t>
      </w:r>
      <w:proofErr w:type="spellStart"/>
      <w:r w:rsidR="00431989" w:rsidRPr="004714B1">
        <w:t>posl.broj</w:t>
      </w:r>
      <w:proofErr w:type="spellEnd"/>
      <w:r w:rsidR="00431989" w:rsidRPr="004714B1">
        <w:t xml:space="preserve"> </w:t>
      </w:r>
      <w:proofErr w:type="spellStart"/>
      <w:r w:rsidR="00431989" w:rsidRPr="004714B1">
        <w:t>Ovr</w:t>
      </w:r>
      <w:proofErr w:type="spellEnd"/>
      <w:r w:rsidR="00431989" w:rsidRPr="004714B1">
        <w:t xml:space="preserve">-170/12-3 od 15. svibnja 2012. godine </w:t>
      </w:r>
      <w:proofErr w:type="spellStart"/>
      <w:r w:rsidR="00431989" w:rsidRPr="004714B1">
        <w:t>zabilježuje</w:t>
      </w:r>
      <w:proofErr w:type="spellEnd"/>
      <w:r w:rsidR="00431989" w:rsidRPr="004714B1">
        <w:t xml:space="preserve"> se odbijanje prijedloga za određivanjem privremene mjere zabranom protivniku osiguranja Dragi </w:t>
      </w:r>
      <w:proofErr w:type="spellStart"/>
      <w:r w:rsidR="00431989" w:rsidRPr="004714B1">
        <w:t>Radoloviću</w:t>
      </w:r>
      <w:proofErr w:type="spellEnd"/>
      <w:r w:rsidR="00431989" w:rsidRPr="004714B1">
        <w:t xml:space="preserve">, </w:t>
      </w:r>
      <w:proofErr w:type="spellStart"/>
      <w:r w:rsidR="00431989" w:rsidRPr="004714B1">
        <w:t>Cerovlje</w:t>
      </w:r>
      <w:proofErr w:type="spellEnd"/>
      <w:r w:rsidR="00431989" w:rsidRPr="004714B1">
        <w:t xml:space="preserve">, </w:t>
      </w:r>
      <w:proofErr w:type="spellStart"/>
      <w:r w:rsidR="00431989" w:rsidRPr="004714B1">
        <w:t>Grimalda</w:t>
      </w:r>
      <w:proofErr w:type="spellEnd"/>
      <w:r w:rsidR="00431989" w:rsidRPr="004714B1">
        <w:t xml:space="preserve"> kbr. 6, da do okončanja parničnog postupka koji se vodi kod Općinskog suda u Pazinu pod </w:t>
      </w:r>
      <w:proofErr w:type="spellStart"/>
      <w:r w:rsidR="00431989" w:rsidRPr="004714B1">
        <w:t>posl.brojem</w:t>
      </w:r>
      <w:proofErr w:type="spellEnd"/>
      <w:r w:rsidR="00431989" w:rsidRPr="004714B1">
        <w:t xml:space="preserve"> P-85/12 otuđi, optereti ili na koji drugi način raspolaže s 1/2 dijela nekretnina koje se sastoje iz kat.čest.broj 269/ZGR KONOBA SA VRTIĆEM sa 46 m2 , 270/ZGR KUĆA, DVORIŠTE I STAJA sa 220 m2 , 271/ZGR STAJA I DVORIŠTE sa 92 m2, upisanih u A, vlasništvo </w:t>
      </w:r>
      <w:proofErr w:type="spellStart"/>
      <w:r w:rsidR="00431989" w:rsidRPr="004714B1">
        <w:t>Moncalvo</w:t>
      </w:r>
      <w:proofErr w:type="spellEnd"/>
      <w:r w:rsidR="00431989" w:rsidRPr="004714B1">
        <w:t xml:space="preserve"> d.o.o. Rovinj, Rovinj, Zagrebačka br. 12A</w:t>
      </w:r>
      <w:r>
        <w:t>,</w:t>
      </w:r>
      <w:r w:rsidR="00431989" w:rsidRPr="004714B1">
        <w:t xml:space="preserve">    </w:t>
      </w:r>
    </w:p>
    <w:p w:rsidRDefault="00431989" w:rsidP="00431989" w:rsidR="00431989" w:rsidRPr="004714B1">
      <w:pPr>
        <w:jc w:val="both"/>
      </w:pPr>
      <w:r w:rsidRPr="004714B1">
        <w:t xml:space="preserve">   </w:t>
      </w:r>
    </w:p>
    <w:p w:rsidRDefault="00A22948" w:rsidP="00431989" w:rsidR="00431989" w:rsidRPr="004714B1">
      <w:pPr>
        <w:jc w:val="both"/>
      </w:pPr>
      <w:r>
        <w:t xml:space="preserve">- </w:t>
      </w:r>
      <w:r w:rsidR="00431989" w:rsidRPr="004714B1">
        <w:t xml:space="preserve">Temeljem Ugovora o nagodbi i uređenju međusobnih odnosa sa sporazumom o osiguranju novčanih tražbina zasnivanjem založnog prava na nekretninama i poslovnim udjelima od 1. travnja 2014. godine uknjižuje se pravo zaloga radi osiguranja tražbine za glavni dug u iznosu od </w:t>
      </w:r>
    </w:p>
    <w:p w:rsidRDefault="00431989" w:rsidP="00431989" w:rsidR="00431989" w:rsidRPr="004714B1">
      <w:pPr>
        <w:jc w:val="both"/>
      </w:pPr>
      <w:r w:rsidRPr="004714B1">
        <w:t xml:space="preserve">24.075,696,00 EUR (dvadesetčetirimilijunasedamdesetpettisućašestodevedesetšesteura), plativo u kunskoj protuvrijednosti po srednjem tečaju HNB na dan plaćanja, sa kamatama, naknadama, troškovima i ostalim uvjetima iz Ugovora, na teret kat.čest.broj 269/ZGR KONOBA SA VRTIĆEM sa 46 m2 , 270/ZGR KUĆA, DVORIŠTE I STAJA sa 220 m2 , 271/ZGR STAJA I DVORIŠTE sa 92 m2, upisanih u A, vlasništvo </w:t>
      </w:r>
      <w:proofErr w:type="spellStart"/>
      <w:r w:rsidRPr="004714B1">
        <w:t>Moncalvo</w:t>
      </w:r>
      <w:proofErr w:type="spellEnd"/>
      <w:r w:rsidRPr="004714B1">
        <w:t xml:space="preserve"> d.o.o. Rovinj, Rovinj, Zagrebačka br. 12a / </w:t>
      </w:r>
      <w:proofErr w:type="spellStart"/>
      <w:r w:rsidRPr="004714B1">
        <w:t>Višnjan</w:t>
      </w:r>
      <w:proofErr w:type="spellEnd"/>
      <w:r w:rsidRPr="004714B1">
        <w:t xml:space="preserve">, </w:t>
      </w:r>
      <w:proofErr w:type="spellStart"/>
      <w:r w:rsidRPr="004714B1">
        <w:t>Bokići</w:t>
      </w:r>
      <w:proofErr w:type="spellEnd"/>
      <w:r w:rsidRPr="004714B1">
        <w:t xml:space="preserve"> br. 10 </w:t>
      </w:r>
    </w:p>
    <w:p w:rsidRDefault="00431989" w:rsidP="00431989" w:rsidR="00431989" w:rsidRPr="004714B1">
      <w:pPr>
        <w:jc w:val="both"/>
      </w:pPr>
      <w:r w:rsidRPr="004714B1">
        <w:t xml:space="preserve">(OIB: 14895126376), u korist:   </w:t>
      </w:r>
    </w:p>
    <w:p w:rsidRDefault="00431989" w:rsidP="00431989" w:rsidR="00431989" w:rsidRPr="004714B1">
      <w:pPr>
        <w:jc w:val="both"/>
      </w:pPr>
      <w:r w:rsidRPr="004714B1">
        <w:t>KERMAS ULAGANJA D.O.O. PULA, OIB: 42403091909, PULA, DOBRILINA BR. 9</w:t>
      </w:r>
      <w:r w:rsidR="00A22948">
        <w:t>,</w:t>
      </w:r>
      <w:r w:rsidRPr="004714B1">
        <w:t xml:space="preserve">    </w:t>
      </w:r>
    </w:p>
    <w:p w:rsidRDefault="00431989" w:rsidP="00431989" w:rsidR="00431989" w:rsidRPr="004714B1">
      <w:pPr>
        <w:jc w:val="both"/>
      </w:pPr>
      <w:r w:rsidRPr="004714B1">
        <w:t xml:space="preserve">   </w:t>
      </w:r>
    </w:p>
    <w:p w:rsidRDefault="00A22948" w:rsidP="00431989" w:rsidR="00431989" w:rsidRPr="004714B1">
      <w:pPr>
        <w:jc w:val="both"/>
      </w:pPr>
      <w:r>
        <w:t xml:space="preserve">- </w:t>
      </w:r>
      <w:r w:rsidR="00431989" w:rsidRPr="004714B1">
        <w:t xml:space="preserve">Temeljem Ugovora o nagodbi i uređenju međusobnih odnosa sa sporazumom o osiguranju novčanih tražbina zasnivanjem založnog prava na nekretninama i poslovnim udjelima od 1. travnja 2014. godine uknjižuje se pravo zaloga radi osiguranja tražbine za glavni dug u iznosu od </w:t>
      </w:r>
    </w:p>
    <w:p w:rsidRDefault="00431989" w:rsidP="00431989" w:rsidR="00431989" w:rsidRPr="004714B1">
      <w:pPr>
        <w:jc w:val="both"/>
      </w:pPr>
      <w:r w:rsidRPr="004714B1">
        <w:t>11.269.301,00 EUR (</w:t>
      </w:r>
      <w:proofErr w:type="spellStart"/>
      <w:r w:rsidRPr="004714B1">
        <w:t>jedanaestmilijunadvijestošezdesetdevettisućatristojedaneuro</w:t>
      </w:r>
      <w:proofErr w:type="spellEnd"/>
      <w:r w:rsidRPr="004714B1">
        <w:t xml:space="preserve">), plativo u kunskoj protuvrijednosti po srednjem tečaju HNB na dan plaćanja, sa kamatama, naknadama, troškovima i ostalim uvjetima iz Ugovora, na teret kat.čest.broj 269/ZGR KONOBA SA VRTIĆEM sa 46 m2 , 270/ZGR KUĆA, DVORIŠTE I STAJA sa 220 m2 , 271/ZGR STAJA I DVORIŠTE sa 92 m2, upisanih u A, vlasništvo </w:t>
      </w:r>
      <w:proofErr w:type="spellStart"/>
      <w:r w:rsidRPr="004714B1">
        <w:t>Moncalvo</w:t>
      </w:r>
      <w:proofErr w:type="spellEnd"/>
      <w:r w:rsidRPr="004714B1">
        <w:t xml:space="preserve"> d.o.o. Rovinj, Rovinj, Zagrebačka br. 12a / </w:t>
      </w:r>
      <w:proofErr w:type="spellStart"/>
      <w:r w:rsidRPr="004714B1">
        <w:t>Višnjan</w:t>
      </w:r>
      <w:proofErr w:type="spellEnd"/>
      <w:r w:rsidRPr="004714B1">
        <w:t xml:space="preserve">, </w:t>
      </w:r>
      <w:proofErr w:type="spellStart"/>
      <w:r w:rsidRPr="004714B1">
        <w:t>Bokići</w:t>
      </w:r>
      <w:proofErr w:type="spellEnd"/>
      <w:r w:rsidRPr="004714B1">
        <w:t xml:space="preserve"> br. 10 </w:t>
      </w:r>
    </w:p>
    <w:p w:rsidRDefault="00431989" w:rsidP="00431989" w:rsidR="00431989" w:rsidRPr="004714B1">
      <w:pPr>
        <w:jc w:val="both"/>
      </w:pPr>
      <w:r w:rsidRPr="004714B1">
        <w:t xml:space="preserve">(OIB: 14895126376), u korist:   </w:t>
      </w:r>
    </w:p>
    <w:p w:rsidRDefault="00431989" w:rsidP="00431989" w:rsidR="00431989" w:rsidRPr="004714B1">
      <w:pPr>
        <w:jc w:val="both"/>
      </w:pPr>
      <w:r w:rsidRPr="004714B1">
        <w:t>KERMAS HOLDING LIMITED, OIB: 43896993551, MALTA, FLORIANA FRN 1400, ST. ANNE STREET, EUROPE CENTRE, 2ND FLOOR</w:t>
      </w:r>
      <w:r w:rsidR="00A22948">
        <w:t>,</w:t>
      </w:r>
      <w:r w:rsidRPr="004714B1">
        <w:t xml:space="preserve">     </w:t>
      </w:r>
    </w:p>
    <w:p w:rsidRDefault="00431989" w:rsidP="00431989" w:rsidR="00431989" w:rsidRPr="004714B1">
      <w:pPr>
        <w:jc w:val="both"/>
      </w:pPr>
      <w:r w:rsidRPr="004714B1">
        <w:lastRenderedPageBreak/>
        <w:t xml:space="preserve">   </w:t>
      </w:r>
    </w:p>
    <w:p w:rsidRDefault="00A22948" w:rsidP="00431989" w:rsidR="00431989" w:rsidRPr="004714B1">
      <w:pPr>
        <w:jc w:val="both"/>
      </w:pPr>
      <w:r>
        <w:t xml:space="preserve">- </w:t>
      </w:r>
      <w:r w:rsidR="00431989" w:rsidRPr="004714B1">
        <w:t>Temeljem Ugovora o osnivanju založnog prava od 21. svibnja 2013. godine uknjižuje se pravo zaloga radi osiguranja tražbine za glavni dug u iznosu od 300.000,00 EUR (</w:t>
      </w:r>
      <w:proofErr w:type="spellStart"/>
      <w:r w:rsidR="00431989" w:rsidRPr="004714B1">
        <w:t>tristotisućaeura</w:t>
      </w:r>
      <w:proofErr w:type="spellEnd"/>
      <w:r w:rsidR="00431989" w:rsidRPr="004714B1">
        <w:t xml:space="preserve">), plativo u kunskoj protuvrijednosti po srednjem tečaju HNB na dan plaćanja, sa kamatama, naknadama, troškovima i ostalim uvjetima iz Ugovora, na teret kat.čest.broj 269/ZGR KONOBA SA VRTIĆEM sa 46 m2 , 270/ZGR KUĆA, DVORIŠTE I STAJA sa 220 m2 , 271/ZGR STAJA I DVORIŠTE sa 92 m2, upisanih u A, vlasništvo </w:t>
      </w:r>
      <w:proofErr w:type="spellStart"/>
      <w:r w:rsidR="00431989" w:rsidRPr="004714B1">
        <w:t>Moncalvo</w:t>
      </w:r>
      <w:proofErr w:type="spellEnd"/>
      <w:r w:rsidR="00431989" w:rsidRPr="004714B1">
        <w:t xml:space="preserve"> d.o.o. Rovinj, Rovinj, Zagrebačka br. 12a / </w:t>
      </w:r>
      <w:proofErr w:type="spellStart"/>
      <w:r w:rsidR="00431989" w:rsidRPr="004714B1">
        <w:t>Višnjan</w:t>
      </w:r>
      <w:proofErr w:type="spellEnd"/>
      <w:r w:rsidR="00431989" w:rsidRPr="004714B1">
        <w:t xml:space="preserve">, </w:t>
      </w:r>
      <w:proofErr w:type="spellStart"/>
      <w:r w:rsidR="00431989" w:rsidRPr="004714B1">
        <w:t>Bokići</w:t>
      </w:r>
      <w:proofErr w:type="spellEnd"/>
      <w:r w:rsidR="00431989" w:rsidRPr="004714B1">
        <w:t xml:space="preserve"> br. 10 </w:t>
      </w:r>
    </w:p>
    <w:p w:rsidRDefault="00431989" w:rsidP="00431989" w:rsidR="00431989" w:rsidRPr="004714B1">
      <w:pPr>
        <w:jc w:val="both"/>
      </w:pPr>
      <w:r w:rsidRPr="004714B1">
        <w:t xml:space="preserve">(OIB: 14895126376), u korist:   </w:t>
      </w:r>
    </w:p>
    <w:p w:rsidRDefault="00431989" w:rsidP="00431989" w:rsidR="00431989" w:rsidRPr="004714B1">
      <w:pPr>
        <w:jc w:val="both"/>
      </w:pPr>
      <w:r w:rsidRPr="004714B1">
        <w:t>STAUFFER MARTIN, OIB: 53408759374, AUSTRIJA, BEČ, MAX EMANUEL STR. 3/13</w:t>
      </w:r>
      <w:r w:rsidR="00A22948">
        <w:t>,</w:t>
      </w:r>
      <w:r w:rsidRPr="004714B1">
        <w:t xml:space="preserve">    </w:t>
      </w:r>
    </w:p>
    <w:p w:rsidRDefault="00431989" w:rsidP="00431989" w:rsidR="00431989" w:rsidRPr="004714B1">
      <w:pPr>
        <w:jc w:val="both"/>
      </w:pPr>
      <w:r w:rsidRPr="004714B1">
        <w:t xml:space="preserve">   </w:t>
      </w:r>
    </w:p>
    <w:p w:rsidRDefault="00A22948" w:rsidP="00431989" w:rsidR="00431989" w:rsidRPr="004714B1">
      <w:pPr>
        <w:jc w:val="both"/>
      </w:pPr>
      <w:r>
        <w:t xml:space="preserve">- </w:t>
      </w:r>
      <w:r w:rsidR="00431989" w:rsidRPr="004714B1">
        <w:t>Temeljem Sporazuma o osiguranju novčane tražbine zasnivanjem založnog prava na nekretninama i poslovnim udjelima od 30. Rujna 2015. godine uknjižuje se pravo zaloga radi osiguranja tražbine za glavni dug u iznosu od 5.350.396,25 Kn (petmilijunatristopedesettisućatristodevedesetšestkunaidvadesetpetlipa),</w:t>
      </w:r>
    </w:p>
    <w:p w:rsidRDefault="00431989" w:rsidP="00431989" w:rsidR="00431989" w:rsidRPr="004714B1">
      <w:pPr>
        <w:jc w:val="both"/>
      </w:pPr>
      <w:r w:rsidRPr="004714B1">
        <w:t xml:space="preserve">sa kamatama, naknadama, troškovima i ostalim uvjetima iz Sporazuma, na teret kat.čest.broj 269/ZGR KONOBA SA VRTIĆEM sa 46 m2 , 270/ZGR KUĆA, DVORIŠTE I STAJA sa 220 m2 , 271/ZGR STAJA I DVORIŠTE sa 92 m2, upisanih u A, vlasništvo </w:t>
      </w:r>
      <w:proofErr w:type="spellStart"/>
      <w:r w:rsidRPr="004714B1">
        <w:t>Moncalvo</w:t>
      </w:r>
      <w:proofErr w:type="spellEnd"/>
      <w:r w:rsidRPr="004714B1">
        <w:t xml:space="preserve"> d.o.o. Rovinj, Rovinj, Zagrebačka br. 12a / </w:t>
      </w:r>
      <w:proofErr w:type="spellStart"/>
      <w:r w:rsidRPr="004714B1">
        <w:t>Višnjan</w:t>
      </w:r>
      <w:proofErr w:type="spellEnd"/>
      <w:r w:rsidRPr="004714B1">
        <w:t xml:space="preserve">, </w:t>
      </w:r>
      <w:proofErr w:type="spellStart"/>
      <w:r w:rsidRPr="004714B1">
        <w:t>Bokići</w:t>
      </w:r>
      <w:proofErr w:type="spellEnd"/>
      <w:r w:rsidRPr="004714B1">
        <w:t xml:space="preserve"> br. 10 (OIB: 14895126376), u korist:   </w:t>
      </w:r>
    </w:p>
    <w:p w:rsidRDefault="00431989" w:rsidP="00431989" w:rsidR="00431989" w:rsidRPr="004714B1">
      <w:pPr>
        <w:jc w:val="both"/>
      </w:pPr>
      <w:r w:rsidRPr="004714B1">
        <w:t xml:space="preserve">STIPINOVIĆ ARSEN, OIB: 83360526839, CRES, ZAGRAD BR. 3    </w:t>
      </w:r>
    </w:p>
    <w:p w:rsidRDefault="00431989" w:rsidP="00431989" w:rsidR="00431989" w:rsidRPr="004714B1">
      <w:pPr>
        <w:jc w:val="both"/>
      </w:pPr>
      <w:r w:rsidRPr="004714B1">
        <w:t>MIOČIĆ DUŠAN, OIB: 56552157573, RIJEKA, PROLAZ MARIJE KRUCIFIKSE KOZULIĆ BR. 2</w:t>
      </w:r>
      <w:r w:rsidR="00A22948">
        <w:t>.</w:t>
      </w:r>
      <w:r w:rsidRPr="004714B1">
        <w:t xml:space="preserve">    </w:t>
      </w:r>
    </w:p>
    <w:p w:rsidRDefault="00431989" w:rsidP="008E0DF4" w:rsidR="00431989">
      <w:pPr>
        <w:jc w:val="both"/>
      </w:pPr>
    </w:p>
    <w:p w:rsidRDefault="002A0B06" w:rsidP="002A0B06" w:rsidR="002A0B06">
      <w:pPr>
        <w:jc w:val="both"/>
      </w:pPr>
      <w:r>
        <w:tab/>
        <w:t xml:space="preserve">d) u odnosu na nekretnine </w:t>
      </w:r>
      <w:r w:rsidRPr="001B4688">
        <w:t xml:space="preserve">k.č.br. 280/1 </w:t>
      </w:r>
      <w:proofErr w:type="spellStart"/>
      <w:r w:rsidRPr="001B4688">
        <w:t>zgr</w:t>
      </w:r>
      <w:proofErr w:type="spellEnd"/>
      <w:r w:rsidRPr="001B4688">
        <w:t xml:space="preserve">., 280/2 </w:t>
      </w:r>
      <w:proofErr w:type="spellStart"/>
      <w:r w:rsidRPr="001B4688">
        <w:t>zgr</w:t>
      </w:r>
      <w:proofErr w:type="spellEnd"/>
      <w:r w:rsidRPr="001B4688">
        <w:t xml:space="preserve">., 286 </w:t>
      </w:r>
      <w:proofErr w:type="spellStart"/>
      <w:r w:rsidRPr="001B4688">
        <w:t>zgr</w:t>
      </w:r>
      <w:proofErr w:type="spellEnd"/>
      <w:r w:rsidRPr="001B4688">
        <w:t xml:space="preserve">., 287 </w:t>
      </w:r>
      <w:proofErr w:type="spellStart"/>
      <w:r w:rsidRPr="001B4688">
        <w:t>zgr</w:t>
      </w:r>
      <w:proofErr w:type="spellEnd"/>
      <w:r w:rsidRPr="001B4688">
        <w:t xml:space="preserve">. upisane u </w:t>
      </w:r>
      <w:proofErr w:type="spellStart"/>
      <w:r w:rsidRPr="001B4688">
        <w:t>zk.ul</w:t>
      </w:r>
      <w:proofErr w:type="spellEnd"/>
      <w:r w:rsidRPr="001B4688">
        <w:t xml:space="preserve">. 594 k.o. </w:t>
      </w:r>
      <w:proofErr w:type="spellStart"/>
      <w:r w:rsidRPr="001B4688">
        <w:t>Sovinjak</w:t>
      </w:r>
      <w:proofErr w:type="spellEnd"/>
      <w:r>
        <w:t xml:space="preserve"> brisati će se upisi:</w:t>
      </w:r>
    </w:p>
    <w:p w:rsidRDefault="00E30FFA" w:rsidP="0074058A" w:rsidR="00E30FFA">
      <w:pPr>
        <w:jc w:val="both"/>
      </w:pPr>
    </w:p>
    <w:p w:rsidRDefault="002A0B06" w:rsidP="00AF7C0B" w:rsidR="00AF7C0B" w:rsidRPr="00BC0D01">
      <w:pPr>
        <w:jc w:val="both"/>
      </w:pPr>
      <w:r>
        <w:t xml:space="preserve">- </w:t>
      </w:r>
      <w:r w:rsidR="00AF7C0B" w:rsidRPr="00BC0D01">
        <w:t xml:space="preserve">ZABILJEŽBA, RJEŠENJE TRGOVAČKOG SUDA U PAZINU </w:t>
      </w:r>
      <w:proofErr w:type="spellStart"/>
      <w:r w:rsidR="00AF7C0B" w:rsidRPr="00BC0D01">
        <w:t>POSL.BROJ</w:t>
      </w:r>
      <w:proofErr w:type="spellEnd"/>
      <w:r w:rsidR="00AF7C0B" w:rsidRPr="00BC0D01">
        <w:t xml:space="preserve"> 2 ST-341/17-14 (PRIJE: ST-706/15) 09.06.2017, zabilježba nastavka postupka radi naknade diobe u stečajnom postupku nad stečajnom masom iza </w:t>
      </w:r>
      <w:proofErr w:type="spellStart"/>
      <w:r w:rsidR="00AF7C0B" w:rsidRPr="00BC0D01">
        <w:t>Moncalvo</w:t>
      </w:r>
      <w:proofErr w:type="spellEnd"/>
      <w:r w:rsidR="00AF7C0B" w:rsidRPr="00BC0D01">
        <w:t xml:space="preserve"> d.o.o. Rovinj, Rovinj, Zagrebačka Br. 12a u stečaju na nekretninama upisanim u A</w:t>
      </w:r>
      <w:r>
        <w:t>,</w:t>
      </w:r>
      <w:r w:rsidR="00AF7C0B" w:rsidRPr="00BC0D01">
        <w:t xml:space="preserve">   </w:t>
      </w:r>
    </w:p>
    <w:p w:rsidRDefault="002A0B06" w:rsidP="00AF7C0B" w:rsidR="00AF7C0B" w:rsidRPr="00BC0D01">
      <w:pPr>
        <w:jc w:val="both"/>
      </w:pPr>
      <w:r>
        <w:t xml:space="preserve">   </w:t>
      </w:r>
    </w:p>
    <w:p w:rsidRDefault="002A0B06" w:rsidP="00AF7C0B" w:rsidR="00AF7C0B" w:rsidRPr="00BC0D01">
      <w:pPr>
        <w:jc w:val="both"/>
      </w:pPr>
      <w:r>
        <w:t xml:space="preserve">- </w:t>
      </w:r>
      <w:r w:rsidR="00AF7C0B" w:rsidRPr="00BC0D01">
        <w:t xml:space="preserve">ZABILJEŽBA, DOSUDA, RJEŠENJE TRGOVAČKOG SUDA U PAZINU </w:t>
      </w:r>
      <w:proofErr w:type="spellStart"/>
      <w:r w:rsidR="00AF7C0B" w:rsidRPr="00BC0D01">
        <w:t>POSL.BROJ</w:t>
      </w:r>
      <w:proofErr w:type="spellEnd"/>
      <w:r w:rsidR="00AF7C0B" w:rsidRPr="00BC0D01">
        <w:t xml:space="preserve"> 2 ST-341/2017-38 21.03.2018, prodaje nekretnina upisanih u A</w:t>
      </w:r>
      <w:r>
        <w:t>,</w:t>
      </w:r>
      <w:r w:rsidR="00AF7C0B" w:rsidRPr="00BC0D01">
        <w:t xml:space="preserve"> </w:t>
      </w:r>
    </w:p>
    <w:p w:rsidRDefault="002A0B06" w:rsidP="00AF7C0B" w:rsidR="00AF7C0B" w:rsidRPr="00BC0D01">
      <w:pPr>
        <w:jc w:val="both"/>
      </w:pPr>
      <w:r>
        <w:t xml:space="preserve">   </w:t>
      </w:r>
    </w:p>
    <w:p w:rsidRDefault="002A0B06" w:rsidP="00AF7C0B" w:rsidR="002A0B06">
      <w:pPr>
        <w:jc w:val="both"/>
      </w:pPr>
      <w:r>
        <w:t xml:space="preserve">- </w:t>
      </w:r>
      <w:r w:rsidR="00AF7C0B" w:rsidRPr="00BC0D01">
        <w:t xml:space="preserve">Temeljem članaka 81 i 82 Zakona o zemljišnim knjigama (Narodne novine broj 91/96, 68/98, 137/99, 114/01, 100/04, 107/07, 152/08) - dokaz: Tužba od 26. svibnja 2011. godine </w:t>
      </w:r>
      <w:proofErr w:type="spellStart"/>
      <w:r w:rsidR="00AF7C0B" w:rsidRPr="00BC0D01">
        <w:t>zabilježuje</w:t>
      </w:r>
      <w:proofErr w:type="spellEnd"/>
      <w:r w:rsidR="00AF7C0B" w:rsidRPr="00BC0D01">
        <w:t xml:space="preserve"> se spor tužitelja </w:t>
      </w:r>
      <w:proofErr w:type="spellStart"/>
      <w:r w:rsidR="00AF7C0B" w:rsidRPr="00BC0D01">
        <w:t>Kermas</w:t>
      </w:r>
      <w:proofErr w:type="spellEnd"/>
      <w:r w:rsidR="00AF7C0B" w:rsidRPr="00BC0D01">
        <w:t xml:space="preserve"> ulaganja d.o.o. Pula, Pula, </w:t>
      </w:r>
      <w:proofErr w:type="spellStart"/>
      <w:r w:rsidR="00AF7C0B" w:rsidRPr="00BC0D01">
        <w:t>Dobrilina</w:t>
      </w:r>
      <w:proofErr w:type="spellEnd"/>
      <w:r w:rsidR="00AF7C0B" w:rsidRPr="00BC0D01">
        <w:t xml:space="preserve"> br. 9 (OIB: 42403091909), u građansko pravnoj stvari radi činidbe, koji se vodi kod Trgovačkog suda u Rijeci, Stalna služba u Pazinu pod </w:t>
      </w:r>
      <w:proofErr w:type="spellStart"/>
      <w:r w:rsidR="00AF7C0B" w:rsidRPr="00BC0D01">
        <w:t>posl.brojem</w:t>
      </w:r>
      <w:proofErr w:type="spellEnd"/>
      <w:r w:rsidR="00AF7C0B" w:rsidRPr="00BC0D01">
        <w:t xml:space="preserve"> P-2741/11, na kat.čest.broj 280/1 ZGR KUĆA sa 45 m2 , 280/2 ZGR KUĆA sa 24 m2 , 286/ZGR ŠTALA I DVORIŠTE sa 48 m2 , 287/ZGR ŠTALA sa 24 m2, upisanim u A, vlasništvo tuženika </w:t>
      </w:r>
      <w:proofErr w:type="spellStart"/>
      <w:r w:rsidR="00AF7C0B" w:rsidRPr="00BC0D01">
        <w:t>Moncalvo</w:t>
      </w:r>
      <w:proofErr w:type="spellEnd"/>
      <w:r w:rsidR="00AF7C0B" w:rsidRPr="00BC0D01">
        <w:t xml:space="preserve"> d.o.o. Rovinj, Rovinj, Zagrebačka br. 12A / </w:t>
      </w:r>
      <w:proofErr w:type="spellStart"/>
      <w:r w:rsidR="00AF7C0B" w:rsidRPr="00BC0D01">
        <w:t>Moncalvo</w:t>
      </w:r>
      <w:proofErr w:type="spellEnd"/>
      <w:r w:rsidR="00AF7C0B" w:rsidRPr="00BC0D01">
        <w:t xml:space="preserve"> d.o.o. </w:t>
      </w:r>
      <w:proofErr w:type="spellStart"/>
      <w:r w:rsidR="00AF7C0B" w:rsidRPr="00BC0D01">
        <w:t>Višnjan</w:t>
      </w:r>
      <w:proofErr w:type="spellEnd"/>
      <w:r w:rsidR="00AF7C0B" w:rsidRPr="00BC0D01">
        <w:t xml:space="preserve">, </w:t>
      </w:r>
      <w:proofErr w:type="spellStart"/>
      <w:r w:rsidR="00AF7C0B" w:rsidRPr="00BC0D01">
        <w:t>Višnjan</w:t>
      </w:r>
      <w:proofErr w:type="spellEnd"/>
      <w:r w:rsidR="00AF7C0B" w:rsidRPr="00BC0D01">
        <w:t xml:space="preserve">, </w:t>
      </w:r>
      <w:proofErr w:type="spellStart"/>
      <w:r w:rsidR="00AF7C0B" w:rsidRPr="00BC0D01">
        <w:t>B</w:t>
      </w:r>
      <w:r>
        <w:t>okići</w:t>
      </w:r>
      <w:proofErr w:type="spellEnd"/>
      <w:r>
        <w:t xml:space="preserve"> br. 10 (OIB: 14895126376), </w:t>
      </w:r>
    </w:p>
    <w:p w:rsidRDefault="00AF7C0B" w:rsidP="00AF7C0B" w:rsidR="00AF7C0B" w:rsidRPr="00BC0D01">
      <w:pPr>
        <w:jc w:val="both"/>
      </w:pPr>
      <w:r w:rsidRPr="00BC0D01">
        <w:t xml:space="preserve">    </w:t>
      </w:r>
    </w:p>
    <w:p w:rsidRDefault="002A0B06" w:rsidP="00AF7C0B" w:rsidR="00AF7C0B" w:rsidRPr="00BC0D01">
      <w:pPr>
        <w:jc w:val="both"/>
      </w:pPr>
      <w:r>
        <w:t xml:space="preserve">- </w:t>
      </w:r>
      <w:r w:rsidR="00AF7C0B" w:rsidRPr="00BC0D01">
        <w:t xml:space="preserve">Temeljem pravomoćne i ovršne presude Trgovačkog suda u Rijeci, Stalna služba u Pazinu </w:t>
      </w:r>
      <w:proofErr w:type="spellStart"/>
      <w:r w:rsidR="00AF7C0B" w:rsidRPr="00BC0D01">
        <w:t>posl.broj</w:t>
      </w:r>
      <w:proofErr w:type="spellEnd"/>
      <w:r w:rsidR="00AF7C0B" w:rsidRPr="00BC0D01">
        <w:t xml:space="preserve"> 20 P-2741/11-27 od 23. Travnja 2014. Godine uknjižuje se pravo zaloga sa prvenstvenim redom osiguranim zabilježbom spora, upisanom temeljem </w:t>
      </w:r>
      <w:proofErr w:type="spellStart"/>
      <w:r w:rsidR="00AF7C0B" w:rsidRPr="00BC0D01">
        <w:t>ovosudnog</w:t>
      </w:r>
      <w:proofErr w:type="spellEnd"/>
      <w:r w:rsidR="00AF7C0B" w:rsidRPr="00BC0D01">
        <w:t xml:space="preserve"> rješenja </w:t>
      </w:r>
      <w:proofErr w:type="spellStart"/>
      <w:r w:rsidR="00AF7C0B" w:rsidRPr="00BC0D01">
        <w:t>posl.broj</w:t>
      </w:r>
      <w:proofErr w:type="spellEnd"/>
      <w:r w:rsidR="00AF7C0B" w:rsidRPr="00BC0D01">
        <w:t xml:space="preserve"> Z 609/11 od 3. Lipnja 2011. Godine, radi osiguranja tražbine za glavni dug u iznosu od 11.000.000,00 EUR (</w:t>
      </w:r>
      <w:proofErr w:type="spellStart"/>
      <w:r w:rsidR="00AF7C0B" w:rsidRPr="00BC0D01">
        <w:t>jedanaestmilijunaeura</w:t>
      </w:r>
      <w:proofErr w:type="spellEnd"/>
      <w:r w:rsidR="00AF7C0B" w:rsidRPr="00BC0D01">
        <w:t xml:space="preserve">) u kunskoj protuvrijednosti prema srednjem tečaju HNB na dan isplate, zajedno sa zakonskom zateznom kamatom u visini eskontne stope </w:t>
      </w:r>
      <w:r w:rsidR="00AF7C0B" w:rsidRPr="00BC0D01">
        <w:lastRenderedPageBreak/>
        <w:t xml:space="preserve">HNB koja je vrijedila na zadnji dan polugodišta koje je prethodilo tekućem polugodištu, uvećanoj za 8 p.p., sa zakonskom zateznom kamatom kroz vrijeme od 9.9.2010. godine do isplate, </w:t>
      </w:r>
    </w:p>
    <w:p w:rsidRDefault="00AF7C0B" w:rsidP="00AF7C0B" w:rsidR="00AF7C0B" w:rsidRPr="00BC0D01">
      <w:pPr>
        <w:jc w:val="both"/>
      </w:pPr>
      <w:r w:rsidRPr="00BC0D01">
        <w:t xml:space="preserve">na teret kat.čest.broj 280/1 ZGR KUĆA sa 45 m2 , 280/2 ZGR KUĆA sa 24 m2 , 286/ZGR ŠTALA I DVORIŠTE sa 48 m2 , 287/ZGR ŠTALA sa 24 m2, upisanih u A, vlasništvo </w:t>
      </w:r>
      <w:proofErr w:type="spellStart"/>
      <w:r w:rsidRPr="00BC0D01">
        <w:t>Moncalvo</w:t>
      </w:r>
      <w:proofErr w:type="spellEnd"/>
      <w:r w:rsidRPr="00BC0D01">
        <w:t xml:space="preserve"> d.o.o. Rovinj, Rovinj, Zagrebačka br. 12a / </w:t>
      </w:r>
      <w:proofErr w:type="spellStart"/>
      <w:r w:rsidRPr="00BC0D01">
        <w:t>Višnjan</w:t>
      </w:r>
      <w:proofErr w:type="spellEnd"/>
      <w:r w:rsidRPr="00BC0D01">
        <w:t xml:space="preserve">, </w:t>
      </w:r>
      <w:proofErr w:type="spellStart"/>
      <w:r w:rsidRPr="00BC0D01">
        <w:t>Bokići</w:t>
      </w:r>
      <w:proofErr w:type="spellEnd"/>
      <w:r w:rsidRPr="00BC0D01">
        <w:t xml:space="preserve"> br. 10 (OIB: 14895126376), u korist: </w:t>
      </w:r>
    </w:p>
    <w:p w:rsidRDefault="00AF7C0B" w:rsidP="00AF7C0B" w:rsidR="00AF7C0B" w:rsidRPr="00BC0D01">
      <w:pPr>
        <w:jc w:val="both"/>
      </w:pPr>
      <w:r w:rsidRPr="00BC0D01">
        <w:t>KERMAS ULAGANJA D.O.O. PULA, OIB: 42403091909, PULA, DOBRILINA BR. 9</w:t>
      </w:r>
      <w:r w:rsidR="002A0B06">
        <w:t>,</w:t>
      </w:r>
      <w:r w:rsidRPr="00BC0D01">
        <w:t xml:space="preserve">    </w:t>
      </w:r>
    </w:p>
    <w:p w:rsidRDefault="00AF7C0B" w:rsidP="00AF7C0B" w:rsidR="00AF7C0B" w:rsidRPr="00BC0D01">
      <w:pPr>
        <w:jc w:val="both"/>
      </w:pPr>
      <w:r w:rsidRPr="00BC0D01">
        <w:t xml:space="preserve">   </w:t>
      </w:r>
    </w:p>
    <w:p w:rsidRDefault="002A0B06" w:rsidP="00AF7C0B" w:rsidR="00AF7C0B" w:rsidRPr="00BC0D01">
      <w:pPr>
        <w:jc w:val="both"/>
      </w:pPr>
      <w:r>
        <w:t xml:space="preserve">- </w:t>
      </w:r>
      <w:r w:rsidR="00AF7C0B" w:rsidRPr="00BC0D01">
        <w:t xml:space="preserve">Temeljem rješenja Općinskog suda u Pazinu </w:t>
      </w:r>
      <w:proofErr w:type="spellStart"/>
      <w:r w:rsidR="00AF7C0B" w:rsidRPr="00BC0D01">
        <w:t>posl.broj</w:t>
      </w:r>
      <w:proofErr w:type="spellEnd"/>
      <w:r w:rsidR="00AF7C0B" w:rsidRPr="00BC0D01">
        <w:t xml:space="preserve"> </w:t>
      </w:r>
      <w:proofErr w:type="spellStart"/>
      <w:r w:rsidR="00AF7C0B" w:rsidRPr="00BC0D01">
        <w:t>Ovr</w:t>
      </w:r>
      <w:proofErr w:type="spellEnd"/>
      <w:r w:rsidR="00AF7C0B" w:rsidRPr="00BC0D01">
        <w:t xml:space="preserve">-170/12-3 od 15. svibnja 2012. godine </w:t>
      </w:r>
      <w:proofErr w:type="spellStart"/>
      <w:r w:rsidR="00AF7C0B" w:rsidRPr="00BC0D01">
        <w:t>zabilježuje</w:t>
      </w:r>
      <w:proofErr w:type="spellEnd"/>
      <w:r w:rsidR="00AF7C0B" w:rsidRPr="00BC0D01">
        <w:t xml:space="preserve"> se odbijanje prijedloga za određivanjem privremene mjere zabranom protivniku osiguranja Dragi </w:t>
      </w:r>
      <w:proofErr w:type="spellStart"/>
      <w:r w:rsidR="00AF7C0B" w:rsidRPr="00BC0D01">
        <w:t>Radoloviću</w:t>
      </w:r>
      <w:proofErr w:type="spellEnd"/>
      <w:r w:rsidR="00AF7C0B" w:rsidRPr="00BC0D01">
        <w:t xml:space="preserve">, </w:t>
      </w:r>
      <w:proofErr w:type="spellStart"/>
      <w:r w:rsidR="00AF7C0B" w:rsidRPr="00BC0D01">
        <w:t>Cerovlje</w:t>
      </w:r>
      <w:proofErr w:type="spellEnd"/>
      <w:r w:rsidR="00AF7C0B" w:rsidRPr="00BC0D01">
        <w:t xml:space="preserve">, </w:t>
      </w:r>
      <w:proofErr w:type="spellStart"/>
      <w:r w:rsidR="00AF7C0B" w:rsidRPr="00BC0D01">
        <w:t>Grimalda</w:t>
      </w:r>
      <w:proofErr w:type="spellEnd"/>
      <w:r w:rsidR="00AF7C0B" w:rsidRPr="00BC0D01">
        <w:t xml:space="preserve"> kbr. 6, da do okončanja parničnog postupka koji se vodi kod Općinskog suda u Pazinu pod </w:t>
      </w:r>
      <w:proofErr w:type="spellStart"/>
      <w:r w:rsidR="00AF7C0B" w:rsidRPr="00BC0D01">
        <w:t>posl.brojem</w:t>
      </w:r>
      <w:proofErr w:type="spellEnd"/>
      <w:r w:rsidR="00AF7C0B" w:rsidRPr="00BC0D01">
        <w:t xml:space="preserve"> P-85/12 otuđi, optereti ili na koji drugi način raspolaže s 1/2 dijela nekretnina koje se sastoje iz kat.čest.broj 280/1 ZGR KUĆA sa 45 m2 , 280/2 ZGR KUĆA sa 24 m2 , 286/ZGR ŠTALA I DVORIŠTE sa 48 m2 , 287/ZGR ŠTALA sa 24 m2, upisanih u A, vlasništvo </w:t>
      </w:r>
      <w:proofErr w:type="spellStart"/>
      <w:r w:rsidR="00AF7C0B" w:rsidRPr="00BC0D01">
        <w:t>Moncalvo</w:t>
      </w:r>
      <w:proofErr w:type="spellEnd"/>
      <w:r w:rsidR="00AF7C0B" w:rsidRPr="00BC0D01">
        <w:t xml:space="preserve"> d.o.o. Rovinj, Rovinj, Zagrebačka br. 12A</w:t>
      </w:r>
      <w:r>
        <w:t>,</w:t>
      </w:r>
      <w:r w:rsidR="00AF7C0B" w:rsidRPr="00BC0D01">
        <w:t xml:space="preserve">    </w:t>
      </w:r>
    </w:p>
    <w:p w:rsidRDefault="00AF7C0B" w:rsidP="00AF7C0B" w:rsidR="00AF7C0B" w:rsidRPr="00BC0D01">
      <w:pPr>
        <w:jc w:val="both"/>
      </w:pPr>
      <w:r w:rsidRPr="00BC0D01">
        <w:t xml:space="preserve">   </w:t>
      </w:r>
    </w:p>
    <w:p w:rsidRDefault="002A0B06" w:rsidP="00AF7C0B" w:rsidR="00AF7C0B" w:rsidRPr="00BC0D01">
      <w:pPr>
        <w:jc w:val="both"/>
      </w:pPr>
      <w:r>
        <w:t xml:space="preserve">- </w:t>
      </w:r>
      <w:r w:rsidR="00AF7C0B" w:rsidRPr="002A0B06">
        <w:t>Temeljem Ugovora o nagodbi i uređenju međusobnih odnosa sa sporazumom o osiguranju</w:t>
      </w:r>
      <w:r w:rsidR="00AF7C0B" w:rsidRPr="00BC0D01">
        <w:t xml:space="preserve"> novčanih tražbina zasnivanjem založnog prava na nekretninama i poslovnim udjelima od 1. travnja 2014. godine uknjižuje se pravo zaloga radi osiguranja tražbine za glavni dug u iznosu od </w:t>
      </w:r>
    </w:p>
    <w:p w:rsidRDefault="00AF7C0B" w:rsidP="00AF7C0B" w:rsidR="00AF7C0B" w:rsidRPr="00BC0D01">
      <w:pPr>
        <w:jc w:val="both"/>
      </w:pPr>
      <w:r w:rsidRPr="00BC0D01">
        <w:t xml:space="preserve">24.075,696,00 EUR (dvadesetčetirimilijunasedamdesetpettisućašestodevedesetšesteura), plativo u kunskoj protuvrijednosti po srednjem tečaju HNB na dan plaćanja, sa kamatama, naknadama, troškovima i ostalim uvjetima iz Ugovora, na teret kat.čest.broj 280/1 ZGR KUĆA sa 45 m2 , 280/2 ZGR KUĆA sa 24 m2 , 286/ZGR ŠTALA I DVORIŠTE sa 48 m2 , 287/ZGR ŠTALA sa 24 m2, upisanih u A, vlasništvo </w:t>
      </w:r>
      <w:proofErr w:type="spellStart"/>
      <w:r w:rsidRPr="00BC0D01">
        <w:t>Moncalvo</w:t>
      </w:r>
      <w:proofErr w:type="spellEnd"/>
      <w:r w:rsidRPr="00BC0D01">
        <w:t xml:space="preserve"> d.o.o. Rovinj, Rovinj, Zagrebačka br. 12a / </w:t>
      </w:r>
      <w:proofErr w:type="spellStart"/>
      <w:r w:rsidRPr="00BC0D01">
        <w:t>Višnjan</w:t>
      </w:r>
      <w:proofErr w:type="spellEnd"/>
      <w:r w:rsidRPr="00BC0D01">
        <w:t xml:space="preserve">, </w:t>
      </w:r>
      <w:proofErr w:type="spellStart"/>
      <w:r w:rsidRPr="00BC0D01">
        <w:t>Bokići</w:t>
      </w:r>
      <w:proofErr w:type="spellEnd"/>
      <w:r w:rsidRPr="00BC0D01">
        <w:t xml:space="preserve"> br. 10 </w:t>
      </w:r>
    </w:p>
    <w:p w:rsidRDefault="00AF7C0B" w:rsidP="00AF7C0B" w:rsidR="00AF7C0B" w:rsidRPr="00BC0D01">
      <w:pPr>
        <w:jc w:val="both"/>
      </w:pPr>
      <w:r w:rsidRPr="00BC0D01">
        <w:t xml:space="preserve">(OIB: 14895126376), u korist:   </w:t>
      </w:r>
    </w:p>
    <w:p w:rsidRDefault="00AF7C0B" w:rsidP="00AF7C0B" w:rsidR="00AF7C0B" w:rsidRPr="00BC0D01">
      <w:pPr>
        <w:jc w:val="both"/>
      </w:pPr>
      <w:r w:rsidRPr="00BC0D01">
        <w:t>KERMAS ULAGANJA D.O.O. PULA, OIB: 42403091909, PULA, DOBRILINA BR. 9</w:t>
      </w:r>
      <w:r w:rsidR="002A0B06">
        <w:t>,</w:t>
      </w:r>
      <w:r w:rsidRPr="00BC0D01">
        <w:t xml:space="preserve">    </w:t>
      </w:r>
    </w:p>
    <w:p w:rsidRDefault="00AF7C0B" w:rsidP="00AF7C0B" w:rsidR="00AF7C0B" w:rsidRPr="00BC0D01">
      <w:pPr>
        <w:jc w:val="both"/>
      </w:pPr>
      <w:r w:rsidRPr="00BC0D01">
        <w:t xml:space="preserve">   </w:t>
      </w:r>
    </w:p>
    <w:p w:rsidRDefault="002A0B06" w:rsidP="00AF7C0B" w:rsidR="00AF7C0B" w:rsidRPr="00BC0D01">
      <w:pPr>
        <w:jc w:val="both"/>
      </w:pPr>
      <w:r>
        <w:t xml:space="preserve">- </w:t>
      </w:r>
      <w:r w:rsidR="00AF7C0B" w:rsidRPr="00BC0D01">
        <w:t xml:space="preserve">Temeljem Ugovora o nagodbi i uređenju međusobnih odnosa sa sporazumom o osiguranju novčanih tražbina zasnivanjem založnog prava na nekretninama i poslovnim udjelima od 1. travnja 2014. godine uknjižuje se pravo zaloga radi osiguranja tražbine za glavni dug u iznosu od </w:t>
      </w:r>
    </w:p>
    <w:p w:rsidRDefault="00AF7C0B" w:rsidP="00AF7C0B" w:rsidR="00AF7C0B" w:rsidRPr="00BC0D01">
      <w:pPr>
        <w:jc w:val="both"/>
      </w:pPr>
      <w:r w:rsidRPr="00BC0D01">
        <w:t>11.269.301,00 EUR (</w:t>
      </w:r>
      <w:proofErr w:type="spellStart"/>
      <w:r w:rsidRPr="00BC0D01">
        <w:t>jedanaestmilijunadvijestošezdesetdevettisućatristojedaneuro</w:t>
      </w:r>
      <w:proofErr w:type="spellEnd"/>
      <w:r w:rsidRPr="00BC0D01">
        <w:t xml:space="preserve">), plativo u kunskoj protuvrijednosti po srednjem tečaju HNB na dan plaćanja, sa kamatama, naknadama, troškovima i ostalim uvjetima iz Ugovora, na teret kat.čest.broj 280/1 ZGR KUĆA sa 45 m2 , 280/2 ZGR KUĆA sa 24 m2 , 286/ZGR ŠTALA I DVORIŠTE sa 48 m2 , 287/ZGR ŠTALA sa 24 m2, upisanih u A, vlasništvo </w:t>
      </w:r>
      <w:proofErr w:type="spellStart"/>
      <w:r w:rsidRPr="00BC0D01">
        <w:t>Moncalvo</w:t>
      </w:r>
      <w:proofErr w:type="spellEnd"/>
      <w:r w:rsidRPr="00BC0D01">
        <w:t xml:space="preserve"> d.o.o. Rovinj, Rovinj, Zagrebačka br. 12a / </w:t>
      </w:r>
      <w:proofErr w:type="spellStart"/>
      <w:r w:rsidRPr="00BC0D01">
        <w:t>Višnjan</w:t>
      </w:r>
      <w:proofErr w:type="spellEnd"/>
      <w:r w:rsidRPr="00BC0D01">
        <w:t xml:space="preserve">, </w:t>
      </w:r>
      <w:proofErr w:type="spellStart"/>
      <w:r w:rsidRPr="00BC0D01">
        <w:t>Bokići</w:t>
      </w:r>
      <w:proofErr w:type="spellEnd"/>
      <w:r w:rsidRPr="00BC0D01">
        <w:t xml:space="preserve"> br. 10 </w:t>
      </w:r>
    </w:p>
    <w:p w:rsidRDefault="00AF7C0B" w:rsidP="00AF7C0B" w:rsidR="00AF7C0B" w:rsidRPr="00BC0D01">
      <w:pPr>
        <w:jc w:val="both"/>
      </w:pPr>
      <w:r w:rsidRPr="00BC0D01">
        <w:t xml:space="preserve">(OIB: 14895126376), u korist:   </w:t>
      </w:r>
    </w:p>
    <w:p w:rsidRDefault="00AF7C0B" w:rsidP="00AF7C0B" w:rsidR="00AF7C0B" w:rsidRPr="00BC0D01">
      <w:pPr>
        <w:jc w:val="both"/>
      </w:pPr>
      <w:r w:rsidRPr="00BC0D01">
        <w:t>KERMAS HOLDING LIMITED, OIB: 43896993551, MALTA, FLORIANA FRN 1400, ST. ANNE STREET, EUROPE CENTRE, 2ND FLOOR</w:t>
      </w:r>
      <w:r w:rsidR="002A0B06">
        <w:t>,</w:t>
      </w:r>
      <w:r w:rsidRPr="00BC0D01">
        <w:t xml:space="preserve">     </w:t>
      </w:r>
    </w:p>
    <w:p w:rsidRDefault="00AF7C0B" w:rsidP="00AF7C0B" w:rsidR="00AF7C0B" w:rsidRPr="00BC0D01">
      <w:pPr>
        <w:jc w:val="both"/>
      </w:pPr>
      <w:r w:rsidRPr="00BC0D01">
        <w:t xml:space="preserve">   </w:t>
      </w:r>
    </w:p>
    <w:p w:rsidRDefault="002A0B06" w:rsidP="00AF7C0B" w:rsidR="00AF7C0B" w:rsidRPr="00BC0D01">
      <w:pPr>
        <w:jc w:val="both"/>
      </w:pPr>
      <w:r>
        <w:t xml:space="preserve">- </w:t>
      </w:r>
      <w:r w:rsidR="00AF7C0B" w:rsidRPr="00BC0D01">
        <w:t>Temeljem Ugovora o osnivanju založnog prava od 21. svibnja 2013. godine uknjižuje se pravo zaloga radi osiguranja tražbine za glavni dug u iznosu od 300.000,00 EUR (</w:t>
      </w:r>
      <w:proofErr w:type="spellStart"/>
      <w:r w:rsidR="00AF7C0B" w:rsidRPr="00BC0D01">
        <w:t>tristotisućaeura</w:t>
      </w:r>
      <w:proofErr w:type="spellEnd"/>
      <w:r w:rsidR="00AF7C0B" w:rsidRPr="00BC0D01">
        <w:t xml:space="preserve">), plativo u kunskoj protuvrijednosti po srednjem tečaju HNB na dan plaćanja, sa kamatama, naknadama, troškovima i ostalim uvjetima iz Ugovora, na teret kat.čest.broj 280/1 ZGR KUĆA sa 45 m2 , 280/2 ZGR KUĆA sa 24 m2 , 286/ZGR ŠTALA I DVORIŠTE </w:t>
      </w:r>
      <w:r w:rsidR="00AF7C0B" w:rsidRPr="00BC0D01">
        <w:lastRenderedPageBreak/>
        <w:t xml:space="preserve">sa 48 m2 , 287/ZGR ŠTALA sa 24 m2, upisanih u A, vlasništvo </w:t>
      </w:r>
      <w:proofErr w:type="spellStart"/>
      <w:r w:rsidR="00AF7C0B" w:rsidRPr="00BC0D01">
        <w:t>Moncalvo</w:t>
      </w:r>
      <w:proofErr w:type="spellEnd"/>
      <w:r w:rsidR="00AF7C0B" w:rsidRPr="00BC0D01">
        <w:t xml:space="preserve"> d.o.o. Rovinj, Rovinj, Zagrebačka br. 12a / </w:t>
      </w:r>
      <w:proofErr w:type="spellStart"/>
      <w:r w:rsidR="00AF7C0B" w:rsidRPr="00BC0D01">
        <w:t>Višnjan</w:t>
      </w:r>
      <w:proofErr w:type="spellEnd"/>
      <w:r w:rsidR="00AF7C0B" w:rsidRPr="00BC0D01">
        <w:t xml:space="preserve">, </w:t>
      </w:r>
      <w:proofErr w:type="spellStart"/>
      <w:r w:rsidR="00AF7C0B" w:rsidRPr="00BC0D01">
        <w:t>Bokići</w:t>
      </w:r>
      <w:proofErr w:type="spellEnd"/>
      <w:r w:rsidR="00AF7C0B" w:rsidRPr="00BC0D01">
        <w:t xml:space="preserve"> br. 10 </w:t>
      </w:r>
    </w:p>
    <w:p w:rsidRDefault="00AF7C0B" w:rsidP="00AF7C0B" w:rsidR="00AF7C0B" w:rsidRPr="00BC0D01">
      <w:pPr>
        <w:jc w:val="both"/>
      </w:pPr>
      <w:r w:rsidRPr="00BC0D01">
        <w:t xml:space="preserve">(OIB: 14895126376), u korist:   </w:t>
      </w:r>
    </w:p>
    <w:p w:rsidRDefault="00AF7C0B" w:rsidP="00AF7C0B" w:rsidR="00AF7C0B" w:rsidRPr="00BC0D01">
      <w:pPr>
        <w:jc w:val="both"/>
      </w:pPr>
      <w:r w:rsidRPr="00BC0D01">
        <w:t>STAUFFER MARTIN, OIB: 53408759374, AUSTRIJA, BEČ, MAX EMANUEL STR. 3/13</w:t>
      </w:r>
      <w:r w:rsidR="00EF5E92">
        <w:t>,</w:t>
      </w:r>
      <w:r w:rsidRPr="00BC0D01">
        <w:t xml:space="preserve">    </w:t>
      </w:r>
    </w:p>
    <w:p w:rsidRDefault="00AF7C0B" w:rsidP="00AF7C0B" w:rsidR="00AF7C0B" w:rsidRPr="00BC0D01">
      <w:pPr>
        <w:jc w:val="both"/>
      </w:pPr>
      <w:r w:rsidRPr="00BC0D01">
        <w:t xml:space="preserve">   </w:t>
      </w:r>
    </w:p>
    <w:p w:rsidRDefault="00EF5E92" w:rsidP="00AF7C0B" w:rsidR="00AF7C0B" w:rsidRPr="00BC0D01">
      <w:pPr>
        <w:jc w:val="both"/>
      </w:pPr>
      <w:r>
        <w:t xml:space="preserve">- </w:t>
      </w:r>
      <w:r w:rsidR="00AF7C0B" w:rsidRPr="00BC0D01">
        <w:t>Temeljem Sporazuma o osiguranju novčane tražbine zasnivanjem založnog prava na nekretninama i poslovnim udjelima od 30. Rujna 2015. godine uknjižuje se pravo zaloga radi osiguranja tražbine za glavni dug u iznosu od 5.350.396,25 Kn (petmilijunatristopedesettisućatristodevedesetšestkunaidvadesetpetlipa),</w:t>
      </w:r>
    </w:p>
    <w:p w:rsidRDefault="00AF7C0B" w:rsidP="00AF7C0B" w:rsidR="00AF7C0B" w:rsidRPr="00BC0D01">
      <w:pPr>
        <w:jc w:val="both"/>
      </w:pPr>
      <w:r w:rsidRPr="00BC0D01">
        <w:t xml:space="preserve">sa kamatama, naknadama, troškovima i ostalim uvjetima iz Sporazuma, na teret kat.čest.broj 280/1 ZGR KUĆA sa 45 m2 , 280/2 ZGR KUĆA sa 24 m2 , 286/ZGR ŠTALA I DVORIŠTE sa 48 m2 , 287/ZGR ŠTALA sa 24 m2, upisanih u A, vlasništvo </w:t>
      </w:r>
      <w:proofErr w:type="spellStart"/>
      <w:r w:rsidRPr="00BC0D01">
        <w:t>Moncalvo</w:t>
      </w:r>
      <w:proofErr w:type="spellEnd"/>
      <w:r w:rsidRPr="00BC0D01">
        <w:t xml:space="preserve"> d.o.o. Rovinj, Rovinj, Zagrebačka br. 12a / </w:t>
      </w:r>
      <w:proofErr w:type="spellStart"/>
      <w:r w:rsidRPr="00BC0D01">
        <w:t>Višnjan</w:t>
      </w:r>
      <w:proofErr w:type="spellEnd"/>
      <w:r w:rsidRPr="00BC0D01">
        <w:t xml:space="preserve">, </w:t>
      </w:r>
      <w:proofErr w:type="spellStart"/>
      <w:r w:rsidRPr="00BC0D01">
        <w:t>Bokići</w:t>
      </w:r>
      <w:proofErr w:type="spellEnd"/>
      <w:r w:rsidRPr="00BC0D01">
        <w:t xml:space="preserve"> br. 10 (OIB: 14895126376), u korist:   </w:t>
      </w:r>
    </w:p>
    <w:p w:rsidRDefault="00AF7C0B" w:rsidP="00AF7C0B" w:rsidR="00AF7C0B" w:rsidRPr="00BC0D01">
      <w:pPr>
        <w:jc w:val="both"/>
      </w:pPr>
      <w:r w:rsidRPr="00BC0D01">
        <w:t xml:space="preserve">STIPINOVIĆ ARSEN, OIB: 83360526839, CRES, ZAGRAD BR. 3    </w:t>
      </w:r>
    </w:p>
    <w:p w:rsidRDefault="00AF7C0B" w:rsidP="00AF7C0B" w:rsidR="00AF7C0B" w:rsidRPr="00BC0D01">
      <w:pPr>
        <w:jc w:val="both"/>
      </w:pPr>
      <w:r w:rsidRPr="00BC0D01">
        <w:t>MIOČIĆ DUŠAN, OIB: 56552157573, RIJEKA, PROLAZ MARIJE KRUCIFIKSE KOZULIĆ BR. 2</w:t>
      </w:r>
      <w:r w:rsidR="00EF5E92">
        <w:t>.</w:t>
      </w:r>
      <w:r w:rsidRPr="00BC0D01">
        <w:t xml:space="preserve">    </w:t>
      </w:r>
    </w:p>
    <w:p w:rsidRDefault="008E0DF4" w:rsidP="0074058A" w:rsidR="008E0DF4">
      <w:pPr>
        <w:jc w:val="both"/>
      </w:pPr>
    </w:p>
    <w:p w:rsidRDefault="00841F0A" w:rsidP="00841F0A" w:rsidR="00202FC3">
      <w:pPr>
        <w:jc w:val="both"/>
      </w:pPr>
      <w:r>
        <w:tab/>
        <w:t xml:space="preserve">e) u odnosu na nekretnine </w:t>
      </w:r>
      <w:r w:rsidRPr="001B4688">
        <w:t xml:space="preserve">k.č.br. 284/1 </w:t>
      </w:r>
      <w:proofErr w:type="spellStart"/>
      <w:r w:rsidRPr="001B4688">
        <w:t>zgr</w:t>
      </w:r>
      <w:proofErr w:type="spellEnd"/>
      <w:r w:rsidRPr="001B4688">
        <w:t xml:space="preserve">., 288/2 </w:t>
      </w:r>
      <w:proofErr w:type="spellStart"/>
      <w:r w:rsidRPr="001B4688">
        <w:t>zgr</w:t>
      </w:r>
      <w:proofErr w:type="spellEnd"/>
      <w:r w:rsidRPr="001B4688">
        <w:t xml:space="preserve">., 5352/1, 5360/1, 5508/2, 5509/2, 5510 upisane u </w:t>
      </w:r>
      <w:proofErr w:type="spellStart"/>
      <w:r w:rsidRPr="001B4688">
        <w:t>zk.ul</w:t>
      </w:r>
      <w:proofErr w:type="spellEnd"/>
      <w:r w:rsidRPr="001B4688">
        <w:t xml:space="preserve">. 743 k.o. </w:t>
      </w:r>
      <w:proofErr w:type="spellStart"/>
      <w:r w:rsidRPr="001B4688">
        <w:t>Sovinjak</w:t>
      </w:r>
      <w:proofErr w:type="spellEnd"/>
      <w:r w:rsidRPr="001B4688">
        <w:t>,</w:t>
      </w:r>
    </w:p>
    <w:p w:rsidRDefault="00202FC3" w:rsidP="00841F0A" w:rsidR="00202FC3">
      <w:pPr>
        <w:jc w:val="both"/>
      </w:pPr>
      <w:r>
        <w:t>3. Suvlasnički dio: 4/16 i</w:t>
      </w:r>
    </w:p>
    <w:p w:rsidRDefault="00202FC3" w:rsidP="00841F0A" w:rsidR="00202FC3">
      <w:pPr>
        <w:jc w:val="both"/>
      </w:pPr>
      <w:r>
        <w:t>4. Suvlasnički dio: 4/16,</w:t>
      </w:r>
    </w:p>
    <w:p w:rsidRDefault="00841F0A" w:rsidP="00841F0A" w:rsidR="00841F0A">
      <w:pPr>
        <w:jc w:val="both"/>
      </w:pPr>
      <w:r>
        <w:t>brisati će se upisi:</w:t>
      </w:r>
    </w:p>
    <w:p w:rsidRDefault="008E0DF4" w:rsidP="0074058A" w:rsidR="008E0DF4">
      <w:pPr>
        <w:jc w:val="both"/>
      </w:pPr>
    </w:p>
    <w:p w:rsidRDefault="00202FC3" w:rsidP="00202FC3" w:rsidR="00202FC3" w:rsidRPr="00EE1066">
      <w:pPr>
        <w:jc w:val="both"/>
      </w:pPr>
      <w:r>
        <w:t xml:space="preserve">- </w:t>
      </w:r>
      <w:r w:rsidRPr="00EE1066">
        <w:t xml:space="preserve">ZABILJEŽBA, RJEŠENJE TRGOVAČKOG SUDA U PAZINU </w:t>
      </w:r>
      <w:proofErr w:type="spellStart"/>
      <w:r w:rsidRPr="00EE1066">
        <w:t>POSL.BROJ</w:t>
      </w:r>
      <w:proofErr w:type="spellEnd"/>
      <w:r w:rsidRPr="00EE1066">
        <w:t xml:space="preserve"> 2 ST-341/17-14 (PRIJE: ST-706/15) 09.06.2017, zabilježba nastavka postupka radi naknade diobe u stečajnom postupku nad stečajnom masom iza </w:t>
      </w:r>
      <w:proofErr w:type="spellStart"/>
      <w:r w:rsidRPr="00EE1066">
        <w:t>Moncalvo</w:t>
      </w:r>
      <w:proofErr w:type="spellEnd"/>
      <w:r w:rsidRPr="00EE1066">
        <w:t xml:space="preserve"> d.o.o. Rovinj, Rovinj, Zagrebačka Br. 12a u stečaju na dijelu nekretninama upisanim u A</w:t>
      </w:r>
      <w:r>
        <w:t>,</w:t>
      </w:r>
      <w:r w:rsidRPr="00EE1066">
        <w:t xml:space="preserve">   </w:t>
      </w:r>
    </w:p>
    <w:p w:rsidRDefault="00202FC3" w:rsidP="00202FC3" w:rsidR="00202FC3" w:rsidRPr="00EE1066">
      <w:pPr>
        <w:jc w:val="both"/>
      </w:pPr>
      <w:r>
        <w:t xml:space="preserve">   </w:t>
      </w:r>
    </w:p>
    <w:p w:rsidRDefault="00202FC3" w:rsidP="00202FC3" w:rsidR="00202FC3" w:rsidRPr="00EE1066">
      <w:pPr>
        <w:jc w:val="both"/>
      </w:pPr>
      <w:r>
        <w:t xml:space="preserve">- </w:t>
      </w:r>
      <w:r w:rsidRPr="00EE1066">
        <w:t xml:space="preserve">ZABILJEŽBA, DOSUDA, RJEŠENJE TRGOVAČKOG SUDA U PAZINU </w:t>
      </w:r>
      <w:proofErr w:type="spellStart"/>
      <w:r w:rsidRPr="00EE1066">
        <w:t>POSL.BROJ</w:t>
      </w:r>
      <w:proofErr w:type="spellEnd"/>
      <w:r w:rsidRPr="00EE1066">
        <w:t xml:space="preserve"> 2 ST-341/2017-38 21.03.2018, </w:t>
      </w:r>
      <w:r>
        <w:t>prodaje nekretnina upisanih u A,</w:t>
      </w:r>
      <w:r w:rsidRPr="00EE1066">
        <w:t xml:space="preserve"> </w:t>
      </w:r>
    </w:p>
    <w:p w:rsidRDefault="00202FC3" w:rsidP="00202FC3" w:rsidR="00202FC3" w:rsidRPr="00EE1066">
      <w:pPr>
        <w:jc w:val="both"/>
      </w:pPr>
      <w:r>
        <w:t xml:space="preserve">   </w:t>
      </w:r>
    </w:p>
    <w:p w:rsidRDefault="00202FC3" w:rsidP="00202FC3" w:rsidR="00202FC3" w:rsidRPr="00EE1066">
      <w:pPr>
        <w:jc w:val="both"/>
      </w:pPr>
      <w:r>
        <w:t xml:space="preserve">- </w:t>
      </w:r>
      <w:r w:rsidRPr="00EE1066">
        <w:t xml:space="preserve">Temeljem članaka 81 i 82 Zakona o zemljišnim knjigama (Narodne novine broj 91/96, 68/98, 137/99, 114/01, 100/04, 107/07, 152/08) - dokaz: Tužba od 26. svibnja 2011. godine </w:t>
      </w:r>
      <w:proofErr w:type="spellStart"/>
      <w:r w:rsidRPr="00EE1066">
        <w:t>zabilježuje</w:t>
      </w:r>
      <w:proofErr w:type="spellEnd"/>
      <w:r w:rsidRPr="00EE1066">
        <w:t xml:space="preserve"> se spor tužitelja </w:t>
      </w:r>
      <w:proofErr w:type="spellStart"/>
      <w:r w:rsidRPr="00EE1066">
        <w:t>Kermas</w:t>
      </w:r>
      <w:proofErr w:type="spellEnd"/>
      <w:r w:rsidRPr="00EE1066">
        <w:t xml:space="preserve"> ulaganja d.o.o. Pula, Pula, </w:t>
      </w:r>
      <w:proofErr w:type="spellStart"/>
      <w:r w:rsidRPr="00EE1066">
        <w:t>Dobrilina</w:t>
      </w:r>
      <w:proofErr w:type="spellEnd"/>
      <w:r w:rsidRPr="00EE1066">
        <w:t xml:space="preserve"> br. 9 (OIB: 42403091909), u građansko pravnoj stvari radi činidbe, koji se vodi kod Trgovačkog suda u Rijeci, Stalna služba u Pazinu pod </w:t>
      </w:r>
      <w:proofErr w:type="spellStart"/>
      <w:r w:rsidRPr="00EE1066">
        <w:t>posl.brojem</w:t>
      </w:r>
      <w:proofErr w:type="spellEnd"/>
      <w:r w:rsidRPr="00EE1066">
        <w:t xml:space="preserve"> P-2741/11, na 1/4 dijela kat.čest.broj 284/1 ZGR STAMBENA KUĆA I POSTIŽJA sa 61 m2 , 288/2 ZGR STAJA sa 43 m2 , 5352/1 LIVADA sa 165 m2 , 5360/1 LIVADA I NEPLODNO sa 379 m2 , 5508/2 VINOGRAD sa 2297 m2 , 5509/2 VRT sa 64 m2 , 5510 VRT sa 157 m2, upisanih u A, vlasništvo tuženika </w:t>
      </w:r>
      <w:proofErr w:type="spellStart"/>
      <w:r w:rsidRPr="00EE1066">
        <w:t>Moncalvo</w:t>
      </w:r>
      <w:proofErr w:type="spellEnd"/>
      <w:r w:rsidRPr="00EE1066">
        <w:t xml:space="preserve"> d.o.o. Rovinj, Rovinj, Zagrebačka br. 12A / </w:t>
      </w:r>
      <w:proofErr w:type="spellStart"/>
      <w:r w:rsidRPr="00EE1066">
        <w:t>Moncalvo</w:t>
      </w:r>
      <w:proofErr w:type="spellEnd"/>
      <w:r w:rsidRPr="00EE1066">
        <w:t xml:space="preserve"> d.o.o. </w:t>
      </w:r>
      <w:proofErr w:type="spellStart"/>
      <w:r w:rsidRPr="00EE1066">
        <w:t>Višnjan</w:t>
      </w:r>
      <w:proofErr w:type="spellEnd"/>
      <w:r w:rsidRPr="00EE1066">
        <w:t xml:space="preserve">, </w:t>
      </w:r>
      <w:proofErr w:type="spellStart"/>
      <w:r w:rsidRPr="00EE1066">
        <w:t>Višnjan</w:t>
      </w:r>
      <w:proofErr w:type="spellEnd"/>
      <w:r w:rsidRPr="00EE1066">
        <w:t xml:space="preserve">, </w:t>
      </w:r>
      <w:proofErr w:type="spellStart"/>
      <w:r w:rsidRPr="00EE1066">
        <w:t>Bokići</w:t>
      </w:r>
      <w:proofErr w:type="spellEnd"/>
      <w:r w:rsidRPr="00EE1066">
        <w:t xml:space="preserve"> br. 10 (OIB: 14895126376)</w:t>
      </w:r>
      <w:r>
        <w:t>,</w:t>
      </w:r>
      <w:r w:rsidRPr="00EE1066">
        <w:t xml:space="preserve">    </w:t>
      </w:r>
    </w:p>
    <w:p w:rsidRDefault="00202FC3" w:rsidP="00202FC3" w:rsidR="00202FC3">
      <w:pPr>
        <w:jc w:val="both"/>
      </w:pPr>
    </w:p>
    <w:p w:rsidRDefault="00202FC3" w:rsidP="00202FC3" w:rsidR="00202FC3" w:rsidRPr="00EE1066">
      <w:pPr>
        <w:jc w:val="both"/>
      </w:pPr>
      <w:r>
        <w:t xml:space="preserve">- </w:t>
      </w:r>
      <w:r w:rsidRPr="00EE1066">
        <w:t xml:space="preserve">Temeljem pravomoćne i ovršne presude Trgovačkog suda u Rijeci, Stalna služba u Pazinu </w:t>
      </w:r>
      <w:proofErr w:type="spellStart"/>
      <w:r w:rsidRPr="00EE1066">
        <w:t>posl.broj</w:t>
      </w:r>
      <w:proofErr w:type="spellEnd"/>
      <w:r w:rsidRPr="00EE1066">
        <w:t xml:space="preserve"> 20 P-2741/11-27 od 23. Travnja 2014. Godine uknjižuje se pravo zaloga sa prvenstvenim redom osiguranim zabilježbom spora, upisanom temeljem </w:t>
      </w:r>
      <w:proofErr w:type="spellStart"/>
      <w:r w:rsidRPr="00EE1066">
        <w:t>ovosudnog</w:t>
      </w:r>
      <w:proofErr w:type="spellEnd"/>
      <w:r w:rsidRPr="00EE1066">
        <w:t xml:space="preserve"> rješenja </w:t>
      </w:r>
      <w:proofErr w:type="spellStart"/>
      <w:r w:rsidRPr="00EE1066">
        <w:t>posl.broj</w:t>
      </w:r>
      <w:proofErr w:type="spellEnd"/>
      <w:r w:rsidRPr="00EE1066">
        <w:t xml:space="preserve"> Z 609/11 od 3. Lipnja 2011. Godine, radi osiguranja tražbine za glavni dug u iznosu od 11.000.000,00 EUR (</w:t>
      </w:r>
      <w:proofErr w:type="spellStart"/>
      <w:r w:rsidRPr="00EE1066">
        <w:t>jedanaestmilijunaeura</w:t>
      </w:r>
      <w:proofErr w:type="spellEnd"/>
      <w:r w:rsidRPr="00EE1066">
        <w:t xml:space="preserve">) u kunskoj protuvrijednosti prema srednjem tečaju HNB na dan isplate, zajedno sa zakonskom zateznom kamatom u visini eskontne stope HNB koja je vrijedila na zadnji dan polugodišta koje je prethodilo tekućem polugodištu, </w:t>
      </w:r>
      <w:r w:rsidRPr="00EE1066">
        <w:lastRenderedPageBreak/>
        <w:t xml:space="preserve">uvećanoj za 8 p.p., sa zakonskom zateznom kamatom kroz vrijeme od 9.9.2010. godine do isplate, </w:t>
      </w:r>
    </w:p>
    <w:p w:rsidRDefault="00202FC3" w:rsidP="00202FC3" w:rsidR="00202FC3">
      <w:pPr>
        <w:jc w:val="both"/>
      </w:pPr>
      <w:r w:rsidRPr="00EE1066">
        <w:t xml:space="preserve">na teret 4/16 dijela kat.čest.broj 284/1 ZGR STAMBENA KUĆA I POSTIŽJA sa 61 m2 , 288/2 ZGR STAJA sa 43 m2 , 5352/1 LIVADA sa 165 m2 , 5360/1 LIVADA I NEPLODNO sa 379 m2 , 5508/2 VINOGRAD sa 2297 m2 , 5509/2 VRT sa 64 m2 , 5510 VRT sa 157 m2, upisanih u A, vlasništvo </w:t>
      </w:r>
      <w:proofErr w:type="spellStart"/>
      <w:r w:rsidRPr="00EE1066">
        <w:t>Moncalvo</w:t>
      </w:r>
      <w:proofErr w:type="spellEnd"/>
      <w:r w:rsidRPr="00EE1066">
        <w:t xml:space="preserve"> d.o.o. Rovinj, Rovinj, Zagrebačka br. 12a / </w:t>
      </w:r>
      <w:proofErr w:type="spellStart"/>
      <w:r w:rsidRPr="00EE1066">
        <w:t>Višnjan</w:t>
      </w:r>
      <w:proofErr w:type="spellEnd"/>
      <w:r w:rsidRPr="00EE1066">
        <w:t xml:space="preserve">, </w:t>
      </w:r>
      <w:proofErr w:type="spellStart"/>
      <w:r w:rsidRPr="00EE1066">
        <w:t>Bokići</w:t>
      </w:r>
      <w:proofErr w:type="spellEnd"/>
      <w:r w:rsidRPr="00EE1066">
        <w:t xml:space="preserve"> br. 10 (OIB: 14895126376), u korist:</w:t>
      </w:r>
    </w:p>
    <w:p w:rsidRDefault="00202FC3" w:rsidP="00202FC3" w:rsidR="00202FC3" w:rsidRPr="00EE1066">
      <w:pPr>
        <w:jc w:val="both"/>
      </w:pPr>
      <w:r w:rsidRPr="00EE1066">
        <w:t>KERMAS ULAGANJA D.O.O. PULA, OIB: 42403091909, PULA, DOBRILINA BR. 9</w:t>
      </w:r>
      <w:r>
        <w:t>,</w:t>
      </w:r>
      <w:r w:rsidRPr="00EE1066">
        <w:t xml:space="preserve">    </w:t>
      </w:r>
    </w:p>
    <w:p w:rsidRDefault="00202FC3" w:rsidP="00202FC3" w:rsidR="00202FC3" w:rsidRPr="00EE1066">
      <w:pPr>
        <w:jc w:val="both"/>
      </w:pPr>
      <w:r w:rsidRPr="00EE1066">
        <w:t xml:space="preserve">   </w:t>
      </w:r>
    </w:p>
    <w:p w:rsidRDefault="00202FC3" w:rsidP="00202FC3" w:rsidR="00202FC3" w:rsidRPr="00EE1066">
      <w:pPr>
        <w:jc w:val="both"/>
      </w:pPr>
      <w:r>
        <w:t xml:space="preserve">- </w:t>
      </w:r>
      <w:r w:rsidRPr="00EE1066">
        <w:t xml:space="preserve">Temeljem rješenja Općinskog suda u Pazinu </w:t>
      </w:r>
      <w:proofErr w:type="spellStart"/>
      <w:r w:rsidRPr="00EE1066">
        <w:t>posl.broj</w:t>
      </w:r>
      <w:proofErr w:type="spellEnd"/>
      <w:r w:rsidRPr="00EE1066">
        <w:t xml:space="preserve"> </w:t>
      </w:r>
      <w:proofErr w:type="spellStart"/>
      <w:r w:rsidRPr="00EE1066">
        <w:t>Ovr</w:t>
      </w:r>
      <w:proofErr w:type="spellEnd"/>
      <w:r w:rsidRPr="00EE1066">
        <w:t xml:space="preserve">-170/12-3 od 15. svibnja 2012. godine </w:t>
      </w:r>
      <w:proofErr w:type="spellStart"/>
      <w:r w:rsidRPr="00EE1066">
        <w:t>zabilježuje</w:t>
      </w:r>
      <w:proofErr w:type="spellEnd"/>
      <w:r w:rsidRPr="00EE1066">
        <w:t xml:space="preserve"> se odbijanje prijedloga za određivanjem privremene mjere zabranom protivniku osiguranja Dragi </w:t>
      </w:r>
      <w:proofErr w:type="spellStart"/>
      <w:r w:rsidRPr="00EE1066">
        <w:t>Radoloviću</w:t>
      </w:r>
      <w:proofErr w:type="spellEnd"/>
      <w:r w:rsidRPr="00EE1066">
        <w:t xml:space="preserve">, </w:t>
      </w:r>
      <w:proofErr w:type="spellStart"/>
      <w:r w:rsidRPr="00EE1066">
        <w:t>Cerovlje</w:t>
      </w:r>
      <w:proofErr w:type="spellEnd"/>
      <w:r w:rsidRPr="00EE1066">
        <w:t xml:space="preserve">, </w:t>
      </w:r>
      <w:proofErr w:type="spellStart"/>
      <w:r w:rsidRPr="00EE1066">
        <w:t>Grimalda</w:t>
      </w:r>
      <w:proofErr w:type="spellEnd"/>
      <w:r w:rsidRPr="00EE1066">
        <w:t xml:space="preserve"> kbr. 6, da do okončanja parničnog postupka koji se vodi kod Općinskog suda u Pazinu pod </w:t>
      </w:r>
      <w:proofErr w:type="spellStart"/>
      <w:r w:rsidRPr="00EE1066">
        <w:t>posl.brojem</w:t>
      </w:r>
      <w:proofErr w:type="spellEnd"/>
      <w:r w:rsidRPr="00EE1066">
        <w:t xml:space="preserve"> P-85/12 otuđi, optereti ili na koji drugi način raspolaže s 1/2 dijela nekretnina koje se sastoje iz 1/4 dijela kat.čest.broj 284/1 ZGR STAMBENA KUĆA I POSTIŽJA sa 61 m2 , 288/2 ZGR STAJA sa 43 m2 , 5352/1 LIVADA sa 165 m2 , 5360/1 LIVADA I NEPLODNO sa 379 m2 , 5508/2 VINOGRAD sa 2297 m2 , 5509/2 VRT sa 64 m2 , 5510 VRT sa 157 m2, upisanih u A, vlasništvo </w:t>
      </w:r>
      <w:proofErr w:type="spellStart"/>
      <w:r w:rsidRPr="00EE1066">
        <w:t>Moncalvo</w:t>
      </w:r>
      <w:proofErr w:type="spellEnd"/>
      <w:r w:rsidRPr="00EE1066">
        <w:t xml:space="preserve"> d.o.o. Rov</w:t>
      </w:r>
      <w:r>
        <w:t>inj, Rovinj, Zagrebačka br. 12A,</w:t>
      </w:r>
      <w:r w:rsidRPr="00EE1066">
        <w:t xml:space="preserve">    </w:t>
      </w:r>
    </w:p>
    <w:p w:rsidRDefault="00202FC3" w:rsidP="00202FC3" w:rsidR="00202FC3" w:rsidRPr="00EE1066">
      <w:pPr>
        <w:jc w:val="both"/>
      </w:pPr>
      <w:r>
        <w:t xml:space="preserve">   </w:t>
      </w:r>
    </w:p>
    <w:p w:rsidRDefault="00202FC3" w:rsidP="00202FC3" w:rsidR="00202FC3" w:rsidRPr="00EE1066">
      <w:pPr>
        <w:jc w:val="both"/>
      </w:pPr>
      <w:r>
        <w:t xml:space="preserve">- </w:t>
      </w:r>
      <w:r w:rsidRPr="00EE1066">
        <w:t xml:space="preserve">Temeljem Ugovora o nagodbi i uređenju međusobnih odnosa sa sporazumom o osiguranju novčanih tražbina zasnivanjem založnog prava na nekretninama i poslovnim udjelima od 1. travnja 2014. godine uknjižuje se pravo zaloga radi osiguranja tražbine za glavni dug u iznosu od </w:t>
      </w:r>
    </w:p>
    <w:p w:rsidRDefault="00202FC3" w:rsidP="00202FC3" w:rsidR="00202FC3" w:rsidRPr="00EE1066">
      <w:pPr>
        <w:jc w:val="both"/>
      </w:pPr>
      <w:r w:rsidRPr="00EE1066">
        <w:t xml:space="preserve">24.075,696,00 EUR (dvadesetčetirimilijunasedamdesetpettisućašestodevedesetšesteura), plativo u kunskoj protuvrijednosti po srednjem tečaju HNB na dan plaćanja, sa kamatama, naknadama, troškovima i ostalim uvjetima iz Ugovora, na teret 4/16 dijela kat.čest.broj 284/1 ZGR STAMBENA KUĆA I POSTIŽJA sa 61 m2 , 288/2 ZGR STAJA sa 43 m2 , 5352/1 LIVADA sa 165 m2 , 5360/1 LIVADA I NEPLODNO sa 379 m2 , 5508/2 VINOGRAD sa 2297 m2 , 5509/2 VRT sa 64 m2 , 5510 VRT sa 157 m2, upisanih u A, vlasništvo </w:t>
      </w:r>
      <w:proofErr w:type="spellStart"/>
      <w:r w:rsidRPr="00EE1066">
        <w:t>Moncalvo</w:t>
      </w:r>
      <w:proofErr w:type="spellEnd"/>
      <w:r w:rsidRPr="00EE1066">
        <w:t xml:space="preserve"> d.o.o. Rovinj, Rovinj, Zagrebačka br. 12a / </w:t>
      </w:r>
      <w:proofErr w:type="spellStart"/>
      <w:r w:rsidRPr="00EE1066">
        <w:t>Višnjan</w:t>
      </w:r>
      <w:proofErr w:type="spellEnd"/>
      <w:r w:rsidRPr="00EE1066">
        <w:t xml:space="preserve">, </w:t>
      </w:r>
      <w:proofErr w:type="spellStart"/>
      <w:r w:rsidRPr="00EE1066">
        <w:t>Bokići</w:t>
      </w:r>
      <w:proofErr w:type="spellEnd"/>
      <w:r w:rsidRPr="00EE1066">
        <w:t xml:space="preserve"> br. 10 (OIB: 14895126376), u korist:  </w:t>
      </w:r>
    </w:p>
    <w:p w:rsidRDefault="00202FC3" w:rsidP="00202FC3" w:rsidR="00202FC3" w:rsidRPr="00EE1066">
      <w:pPr>
        <w:jc w:val="both"/>
      </w:pPr>
      <w:r w:rsidRPr="00EE1066">
        <w:t>KERMAS ULAGANJA D.O.O. PULA, OIB: 42403091909, PULA, DOBRILINA BR. 9</w:t>
      </w:r>
      <w:r>
        <w:t>,</w:t>
      </w:r>
      <w:r w:rsidRPr="00EE1066">
        <w:t xml:space="preserve">    </w:t>
      </w:r>
    </w:p>
    <w:p w:rsidRDefault="00202FC3" w:rsidP="00202FC3" w:rsidR="00202FC3" w:rsidRPr="00EE1066">
      <w:pPr>
        <w:jc w:val="both"/>
      </w:pPr>
      <w:r>
        <w:t xml:space="preserve">   </w:t>
      </w:r>
    </w:p>
    <w:p w:rsidRDefault="00202FC3" w:rsidP="00202FC3" w:rsidR="00202FC3" w:rsidRPr="00EE1066">
      <w:pPr>
        <w:jc w:val="both"/>
      </w:pPr>
      <w:r>
        <w:t xml:space="preserve">- </w:t>
      </w:r>
      <w:r w:rsidRPr="00EE1066">
        <w:t xml:space="preserve">Temeljem Ugovora o nagodbi i uređenju međusobnih odnosa sa sporazumom o osiguranju novčanih tražbina zasnivanjem založnog prava na nekretninama i poslovnim udjelima od 1. travnja 2014. godine uknjižuje se pravo zaloga radi osiguranja tražbine za glavni dug u iznosu od </w:t>
      </w:r>
    </w:p>
    <w:p w:rsidRDefault="00202FC3" w:rsidP="00202FC3" w:rsidR="00202FC3" w:rsidRPr="00EE1066">
      <w:pPr>
        <w:jc w:val="both"/>
      </w:pPr>
      <w:r w:rsidRPr="00EE1066">
        <w:t>11.269.301,00 EUR (</w:t>
      </w:r>
      <w:proofErr w:type="spellStart"/>
      <w:r w:rsidRPr="00EE1066">
        <w:t>jedanaestmilijunadvijestošezdesetdevettisućatristojedaneuro</w:t>
      </w:r>
      <w:proofErr w:type="spellEnd"/>
      <w:r w:rsidRPr="00EE1066">
        <w:t xml:space="preserve">), plativo u kunskoj protuvrijednosti po srednjem tečaju HNB na dan plaćanja, sa kamatama, naknadama, troškovima i ostalim uvjetima iz Ugovora, na teret 4/16 dijela kat.čest.broj 284/1 ZGR STAMBENA KUĆA I POSTIŽJA sa 61 m2 , 288/2 ZGR STAJA sa 43 m2 , 5352/1 LIVADA sa 165 m2 , 5360/1 LIVADA I NEPLODNO sa 379 m2 , 5508/2 VINOGRAD sa 2297 m2 , 5509/2 VRT sa 64 m2 , 5510 VRT sa 157 m2, upisanih u A, vlasništvo </w:t>
      </w:r>
      <w:proofErr w:type="spellStart"/>
      <w:r w:rsidRPr="00EE1066">
        <w:t>Moncalvo</w:t>
      </w:r>
      <w:proofErr w:type="spellEnd"/>
      <w:r w:rsidRPr="00EE1066">
        <w:t xml:space="preserve"> d.o.o. Rovinj, Rovinj, Zagrebačka br. 12a / </w:t>
      </w:r>
      <w:proofErr w:type="spellStart"/>
      <w:r w:rsidRPr="00EE1066">
        <w:t>Višnjan</w:t>
      </w:r>
      <w:proofErr w:type="spellEnd"/>
      <w:r w:rsidRPr="00EE1066">
        <w:t xml:space="preserve">, </w:t>
      </w:r>
      <w:proofErr w:type="spellStart"/>
      <w:r w:rsidRPr="00EE1066">
        <w:t>Bokići</w:t>
      </w:r>
      <w:proofErr w:type="spellEnd"/>
      <w:r w:rsidRPr="00EE1066">
        <w:t xml:space="preserve"> br. 10 (OIB: 14895126376), u korist:  </w:t>
      </w:r>
    </w:p>
    <w:p w:rsidRDefault="00202FC3" w:rsidP="00202FC3" w:rsidR="00202FC3" w:rsidRPr="00EE1066">
      <w:pPr>
        <w:jc w:val="both"/>
      </w:pPr>
      <w:r w:rsidRPr="00EE1066">
        <w:t>KERMAS HOLDING LIMITED, OIB: 43896993551, MALTA, FLORIANA FRN 1400, ST. ANNE STREET, EUROPE CENTRE, 2ND FLOOR</w:t>
      </w:r>
      <w:r>
        <w:t>,</w:t>
      </w:r>
      <w:r w:rsidRPr="00EE1066">
        <w:t xml:space="preserve">     </w:t>
      </w:r>
    </w:p>
    <w:p w:rsidRDefault="00202FC3" w:rsidP="00202FC3" w:rsidR="00202FC3" w:rsidRPr="00EE1066">
      <w:pPr>
        <w:jc w:val="both"/>
      </w:pPr>
      <w:r w:rsidRPr="00EE1066">
        <w:t xml:space="preserve">   </w:t>
      </w:r>
    </w:p>
    <w:p w:rsidRDefault="00202FC3" w:rsidP="00202FC3" w:rsidR="00202FC3" w:rsidRPr="00EE1066">
      <w:pPr>
        <w:jc w:val="both"/>
      </w:pPr>
      <w:r>
        <w:t xml:space="preserve">- </w:t>
      </w:r>
      <w:r w:rsidRPr="00EE1066">
        <w:t>Temeljem Ugovora o osnivanju založnog prava od 21. svibnja 2013. godine uknjižuje se pravo zaloga radi osiguranja tražbine za glavni dug u iznosu od 300.000,00 EUR (</w:t>
      </w:r>
      <w:proofErr w:type="spellStart"/>
      <w:r w:rsidRPr="00EE1066">
        <w:t>tristotisućaeura</w:t>
      </w:r>
      <w:proofErr w:type="spellEnd"/>
      <w:r w:rsidRPr="00EE1066">
        <w:t xml:space="preserve">), plativo u kunskoj protuvrijednosti po srednjem tečaju HNB na dan plaćanja, </w:t>
      </w:r>
      <w:r w:rsidRPr="00EE1066">
        <w:lastRenderedPageBreak/>
        <w:t xml:space="preserve">sa kamatama, naknadama, troškovima i ostalim uvjetima iz Ugovora, na teret 4/16 dijela kat.čest.broj 284/1 ZGR STAMBENA KUĆA I POSTIŽJA sa 61 m2 , 288/2 ZGR STAJA sa 43 m2 , 5352/1 LIVADA sa 165 m2 , 5360/1 LIVADA I NEPLODNO sa 379 m2 , 5508/2 VINOGRAD sa 2297 m2 , 5509/2 VRT sa 64 m2 , 5510 VRT sa 157 m2, upisanih u A, vlasništvo </w:t>
      </w:r>
      <w:proofErr w:type="spellStart"/>
      <w:r w:rsidRPr="00EE1066">
        <w:t>Moncalvo</w:t>
      </w:r>
      <w:proofErr w:type="spellEnd"/>
      <w:r w:rsidRPr="00EE1066">
        <w:t xml:space="preserve"> d.o.o. Rovinj, Rovinj, Zagrebačka br. 12a / </w:t>
      </w:r>
      <w:proofErr w:type="spellStart"/>
      <w:r w:rsidRPr="00EE1066">
        <w:t>Višnjan</w:t>
      </w:r>
      <w:proofErr w:type="spellEnd"/>
      <w:r w:rsidRPr="00EE1066">
        <w:t xml:space="preserve">, </w:t>
      </w:r>
      <w:proofErr w:type="spellStart"/>
      <w:r w:rsidRPr="00EE1066">
        <w:t>Bokići</w:t>
      </w:r>
      <w:proofErr w:type="spellEnd"/>
      <w:r w:rsidRPr="00EE1066">
        <w:t xml:space="preserve"> br. 10 (OIB: 14895126376), u korist:   </w:t>
      </w:r>
    </w:p>
    <w:p w:rsidRDefault="00202FC3" w:rsidP="00202FC3" w:rsidR="00202FC3" w:rsidRPr="00EE1066">
      <w:pPr>
        <w:jc w:val="both"/>
      </w:pPr>
      <w:r w:rsidRPr="00EE1066">
        <w:t>STAUFFER MARTIN, OIB: 53408759374, AUSTRIJA, BEČ, MAX EMANUEL STR. 3/13</w:t>
      </w:r>
      <w:r>
        <w:t>,</w:t>
      </w:r>
      <w:r w:rsidRPr="00EE1066">
        <w:t xml:space="preserve">    </w:t>
      </w:r>
    </w:p>
    <w:p w:rsidRDefault="00202FC3" w:rsidP="00202FC3" w:rsidR="00202FC3" w:rsidRPr="00EE1066">
      <w:pPr>
        <w:jc w:val="both"/>
      </w:pPr>
      <w:r w:rsidRPr="00EE1066">
        <w:t xml:space="preserve">   </w:t>
      </w:r>
    </w:p>
    <w:p w:rsidRDefault="00450CEA" w:rsidP="00202FC3" w:rsidR="00202FC3" w:rsidRPr="00EE1066">
      <w:pPr>
        <w:jc w:val="both"/>
      </w:pPr>
      <w:r>
        <w:t xml:space="preserve">- </w:t>
      </w:r>
      <w:r w:rsidR="00202FC3" w:rsidRPr="00EE1066">
        <w:t>Temeljem Sporazuma o osiguranju novčane tražbine zasnivanjem založnog prava na nekretninama i poslovnim udjelima od 30. Rujna 2015. godine uknjižuje se pravo zaloga radi osiguranja tražbine za glavni dug u iznosu od 5.350.396,25 Kn (petmilijunatristopedesettisućatristodevedesetšestkunaidvadesetpetlipa),</w:t>
      </w:r>
    </w:p>
    <w:p w:rsidRDefault="00202FC3" w:rsidP="00202FC3" w:rsidR="00202FC3" w:rsidRPr="00EE1066">
      <w:pPr>
        <w:jc w:val="both"/>
      </w:pPr>
      <w:r w:rsidRPr="00EE1066">
        <w:t xml:space="preserve">sa kamatama, naknadama, troškovima i ostalim uvjetima iz Sporazuma, na teret 4/16 dijela kat.čest.broj 284/1 ZGR STAMBENA KUĆA I POSTIŽJA sa 61 m2 , 288/2 ZGR STAJA sa 43 m2 , 5352/1 LIVADA sa 165 m2 , 5360/1 LIVADA I NEPLODNO sa 379 m2 , 5508/2 VINOGRAD sa 2297 m2 , 5509/2 VRT sa 64 m2 , 5510 VRT sa 157 m2, upisanih u A, vlasništvo </w:t>
      </w:r>
      <w:proofErr w:type="spellStart"/>
      <w:r w:rsidRPr="00EE1066">
        <w:t>Moncalvo</w:t>
      </w:r>
      <w:proofErr w:type="spellEnd"/>
      <w:r w:rsidRPr="00EE1066">
        <w:t xml:space="preserve"> d.o.o. Rovinj, Rovinj, Zagrebačka br. 12a / </w:t>
      </w:r>
      <w:proofErr w:type="spellStart"/>
      <w:r w:rsidRPr="00EE1066">
        <w:t>Višnjan</w:t>
      </w:r>
      <w:proofErr w:type="spellEnd"/>
      <w:r w:rsidRPr="00EE1066">
        <w:t xml:space="preserve">, </w:t>
      </w:r>
      <w:proofErr w:type="spellStart"/>
      <w:r w:rsidRPr="00EE1066">
        <w:t>Bokići</w:t>
      </w:r>
      <w:proofErr w:type="spellEnd"/>
      <w:r w:rsidRPr="00EE1066">
        <w:t xml:space="preserve"> br. 10 (OIB: 14895126376), u korist:   </w:t>
      </w:r>
    </w:p>
    <w:p w:rsidRDefault="00202FC3" w:rsidP="00202FC3" w:rsidR="00202FC3" w:rsidRPr="00EE1066">
      <w:pPr>
        <w:jc w:val="both"/>
      </w:pPr>
      <w:r w:rsidRPr="00EE1066">
        <w:t xml:space="preserve">STIPINOVIĆ ARSEN, OIB: 83360526839, CRES, ZAGRAD BR. 3    </w:t>
      </w:r>
    </w:p>
    <w:p w:rsidRDefault="00202FC3" w:rsidP="00202FC3" w:rsidR="00202FC3" w:rsidRPr="00EE1066">
      <w:pPr>
        <w:jc w:val="both"/>
      </w:pPr>
      <w:r w:rsidRPr="00EE1066">
        <w:t>MIOČIĆ DUŠAN, OIB: 56552157573, RIJEKA, PROLAZ MAR</w:t>
      </w:r>
      <w:r w:rsidR="00450CEA">
        <w:t>IJE KRUCIFIKSE KOZULIĆ BR. 2,</w:t>
      </w:r>
    </w:p>
    <w:p w:rsidRDefault="00202FC3" w:rsidP="00202FC3" w:rsidR="00202FC3" w:rsidRPr="00EE1066">
      <w:pPr>
        <w:jc w:val="both"/>
      </w:pPr>
      <w:r w:rsidRPr="00EE1066">
        <w:t xml:space="preserve">   </w:t>
      </w:r>
    </w:p>
    <w:p w:rsidRDefault="00140B14" w:rsidP="00140B14" w:rsidR="00140B14">
      <w:pPr>
        <w:jc w:val="both"/>
      </w:pPr>
      <w:r>
        <w:tab/>
        <w:t xml:space="preserve">f) u odnosu na nekretnine </w:t>
      </w:r>
      <w:r w:rsidRPr="001B4688">
        <w:t xml:space="preserve">k.č.br. 274 </w:t>
      </w:r>
      <w:proofErr w:type="spellStart"/>
      <w:r w:rsidRPr="001B4688">
        <w:t>zgr</w:t>
      </w:r>
      <w:proofErr w:type="spellEnd"/>
      <w:r w:rsidRPr="001B4688">
        <w:t xml:space="preserve">., 275 </w:t>
      </w:r>
      <w:proofErr w:type="spellStart"/>
      <w:r w:rsidRPr="001B4688">
        <w:t>zgr</w:t>
      </w:r>
      <w:proofErr w:type="spellEnd"/>
      <w:r w:rsidRPr="001B4688">
        <w:t xml:space="preserve">., 276 </w:t>
      </w:r>
      <w:proofErr w:type="spellStart"/>
      <w:r w:rsidRPr="001B4688">
        <w:t>zgr</w:t>
      </w:r>
      <w:proofErr w:type="spellEnd"/>
      <w:r w:rsidRPr="001B4688">
        <w:t xml:space="preserve">., 277 </w:t>
      </w:r>
      <w:proofErr w:type="spellStart"/>
      <w:r w:rsidRPr="001B4688">
        <w:t>zgr</w:t>
      </w:r>
      <w:proofErr w:type="spellEnd"/>
      <w:r w:rsidRPr="001B4688">
        <w:t xml:space="preserve">. upisane u </w:t>
      </w:r>
      <w:proofErr w:type="spellStart"/>
      <w:r w:rsidRPr="001B4688">
        <w:t>zk.ul</w:t>
      </w:r>
      <w:proofErr w:type="spellEnd"/>
      <w:r w:rsidRPr="001B4688">
        <w:t xml:space="preserve">. 917 k.o. </w:t>
      </w:r>
      <w:proofErr w:type="spellStart"/>
      <w:r w:rsidRPr="001B4688">
        <w:t>Sovinjak</w:t>
      </w:r>
      <w:proofErr w:type="spellEnd"/>
      <w:r w:rsidRPr="001B4688">
        <w:t xml:space="preserve">, </w:t>
      </w:r>
    </w:p>
    <w:p w:rsidRDefault="00B012F3" w:rsidP="00140B14" w:rsidR="00140B14">
      <w:pPr>
        <w:jc w:val="both"/>
      </w:pPr>
      <w:r>
        <w:t>1</w:t>
      </w:r>
      <w:r w:rsidR="00140B14">
        <w:t xml:space="preserve">. Suvlasnički dio: </w:t>
      </w:r>
      <w:r w:rsidRPr="001B4688">
        <w:t>u 1/20 dijela</w:t>
      </w:r>
    </w:p>
    <w:p w:rsidRDefault="00140B14" w:rsidP="00140B14" w:rsidR="00140B14">
      <w:pPr>
        <w:jc w:val="both"/>
      </w:pPr>
      <w:r>
        <w:t>brisati će se upisi:</w:t>
      </w:r>
    </w:p>
    <w:p w:rsidRDefault="00841F0A" w:rsidP="0074058A" w:rsidR="00841F0A">
      <w:pPr>
        <w:jc w:val="both"/>
      </w:pPr>
    </w:p>
    <w:p w:rsidRDefault="006421A8" w:rsidP="006421A8" w:rsidR="006421A8" w:rsidRPr="003246D5">
      <w:pPr>
        <w:jc w:val="both"/>
      </w:pPr>
      <w:r>
        <w:t xml:space="preserve">- </w:t>
      </w:r>
      <w:r w:rsidRPr="003246D5">
        <w:t xml:space="preserve">ZABILJEŽBA, RJEŠENJE TRGOVAČKOG SUDA U PAZINU </w:t>
      </w:r>
      <w:proofErr w:type="spellStart"/>
      <w:r w:rsidRPr="003246D5">
        <w:t>POSL.BROJ</w:t>
      </w:r>
      <w:proofErr w:type="spellEnd"/>
      <w:r w:rsidRPr="003246D5">
        <w:t xml:space="preserve"> 2 ST-341/17-14 (PRIJE: ST-706/15) 09.06.2017, zabilježba nastavka postupka radi naknade diobe u stečajnom postupku nad stečajnom masom iza </w:t>
      </w:r>
      <w:proofErr w:type="spellStart"/>
      <w:r w:rsidRPr="003246D5">
        <w:t>Moncalvo</w:t>
      </w:r>
      <w:proofErr w:type="spellEnd"/>
      <w:r w:rsidRPr="003246D5">
        <w:t xml:space="preserve"> d.o.o. Rovinj, Rovinj, Zagrebačka Br. 12a u stečaju na dijelu nekretnina upisanim u A.   </w:t>
      </w:r>
    </w:p>
    <w:p w:rsidRDefault="006421A8" w:rsidP="006421A8" w:rsidR="006421A8" w:rsidRPr="003246D5">
      <w:pPr>
        <w:jc w:val="both"/>
      </w:pPr>
      <w:r>
        <w:t xml:space="preserve">   </w:t>
      </w:r>
    </w:p>
    <w:p w:rsidRDefault="006421A8" w:rsidP="006421A8" w:rsidR="006421A8" w:rsidRPr="003246D5">
      <w:pPr>
        <w:jc w:val="both"/>
      </w:pPr>
      <w:r w:rsidRPr="003246D5">
        <w:t xml:space="preserve">ZABILJEŽBA, DOSUDA, RJEŠENJE TRGOVAČKOG SUDA U PAZINU </w:t>
      </w:r>
      <w:proofErr w:type="spellStart"/>
      <w:r w:rsidRPr="003246D5">
        <w:t>POSL.BROJ</w:t>
      </w:r>
      <w:proofErr w:type="spellEnd"/>
      <w:r w:rsidRPr="003246D5">
        <w:t xml:space="preserve"> 2 ST-341/2017-38 21.03.2018, prodaje nekretnina upisanih u A. </w:t>
      </w:r>
    </w:p>
    <w:p w:rsidRDefault="006421A8" w:rsidP="006421A8" w:rsidR="006421A8" w:rsidRPr="003246D5">
      <w:pPr>
        <w:jc w:val="both"/>
      </w:pPr>
      <w:r w:rsidRPr="003246D5">
        <w:t xml:space="preserve">   </w:t>
      </w:r>
    </w:p>
    <w:p w:rsidRDefault="006421A8" w:rsidP="006421A8" w:rsidR="006421A8">
      <w:pPr>
        <w:jc w:val="both"/>
      </w:pPr>
      <w:r>
        <w:t xml:space="preserve">- </w:t>
      </w:r>
      <w:r w:rsidRPr="003246D5">
        <w:t xml:space="preserve">Temeljem članaka 81 i 82 Zakona o zemljišnim knjigama (Narodne novine broj 91/96, 68/98, 137/99, 114/01, 100/04, 107/07, 152/08) - dokaz: Tužba od 26. svibnja 2011. godine </w:t>
      </w:r>
      <w:proofErr w:type="spellStart"/>
      <w:r w:rsidRPr="003246D5">
        <w:t>zabilježuje</w:t>
      </w:r>
      <w:proofErr w:type="spellEnd"/>
      <w:r w:rsidRPr="003246D5">
        <w:t xml:space="preserve"> se spor tužitelja </w:t>
      </w:r>
      <w:proofErr w:type="spellStart"/>
      <w:r w:rsidRPr="003246D5">
        <w:t>Kermas</w:t>
      </w:r>
      <w:proofErr w:type="spellEnd"/>
      <w:r w:rsidRPr="003246D5">
        <w:t xml:space="preserve"> ulaganja d.o.o. Pula, Pula, </w:t>
      </w:r>
      <w:proofErr w:type="spellStart"/>
      <w:r w:rsidRPr="003246D5">
        <w:t>Dobrilina</w:t>
      </w:r>
      <w:proofErr w:type="spellEnd"/>
      <w:r w:rsidRPr="003246D5">
        <w:t xml:space="preserve"> br. 9 (OIB: 42403091909), u građansko pravnoj stvari radi činidbe, koji se vodi kod Trgovačkog suda u Rijeci, Stalna služba u Pazinu pod </w:t>
      </w:r>
      <w:proofErr w:type="spellStart"/>
      <w:r w:rsidRPr="003246D5">
        <w:t>posl.brojem</w:t>
      </w:r>
      <w:proofErr w:type="spellEnd"/>
      <w:r w:rsidRPr="003246D5">
        <w:t xml:space="preserve"> P-2741/11, na 1/20 dijela kat.čest.broj 274/ZGR ŠTALA sa 30 m2 , 275/ZGR STAJA sa 16 m2 , 276/ZGR STAMBENA KUĆA, STAJA I POSTIŽJA sa 110 m2 , 277/ZGR STAMBENA KUĆA, STAJA I POSTIŽJA sa 63 m2 , 5363 VRT sa 70 m2 , 5364 LIVADA sa 58 m2 , 5365 LIVADA sa 285 m2, upisanih u A, vlasništvo tuženika </w:t>
      </w:r>
      <w:proofErr w:type="spellStart"/>
      <w:r w:rsidRPr="003246D5">
        <w:t>Moncalvo</w:t>
      </w:r>
      <w:proofErr w:type="spellEnd"/>
      <w:r w:rsidRPr="003246D5">
        <w:t xml:space="preserve"> d.o.o. Rovinj, Rovinj, Zagrebačka br. 12A / </w:t>
      </w:r>
      <w:proofErr w:type="spellStart"/>
      <w:r w:rsidRPr="003246D5">
        <w:t>Moncalvo</w:t>
      </w:r>
      <w:proofErr w:type="spellEnd"/>
      <w:r w:rsidRPr="003246D5">
        <w:t xml:space="preserve"> d.o.o. </w:t>
      </w:r>
      <w:proofErr w:type="spellStart"/>
      <w:r w:rsidRPr="003246D5">
        <w:t>Višnjan</w:t>
      </w:r>
      <w:proofErr w:type="spellEnd"/>
      <w:r w:rsidRPr="003246D5">
        <w:t xml:space="preserve">, </w:t>
      </w:r>
      <w:proofErr w:type="spellStart"/>
      <w:r w:rsidRPr="003246D5">
        <w:t>Višnjan</w:t>
      </w:r>
      <w:proofErr w:type="spellEnd"/>
      <w:r w:rsidRPr="003246D5">
        <w:t xml:space="preserve">, </w:t>
      </w:r>
      <w:proofErr w:type="spellStart"/>
      <w:r w:rsidRPr="003246D5">
        <w:t>B</w:t>
      </w:r>
      <w:r>
        <w:t>okići</w:t>
      </w:r>
      <w:proofErr w:type="spellEnd"/>
      <w:r>
        <w:t xml:space="preserve"> br. 10 (OIB: 14895126376),</w:t>
      </w:r>
      <w:r w:rsidRPr="003246D5">
        <w:t xml:space="preserve">    </w:t>
      </w:r>
    </w:p>
    <w:p w:rsidRDefault="006421A8" w:rsidP="006421A8" w:rsidR="006421A8" w:rsidRPr="003246D5">
      <w:pPr>
        <w:jc w:val="both"/>
      </w:pPr>
    </w:p>
    <w:p w:rsidRDefault="006421A8" w:rsidP="006421A8" w:rsidR="006421A8" w:rsidRPr="003246D5">
      <w:pPr>
        <w:jc w:val="both"/>
      </w:pPr>
      <w:r>
        <w:t xml:space="preserve">- </w:t>
      </w:r>
      <w:r w:rsidRPr="003246D5">
        <w:t xml:space="preserve">Temeljem pravomoćne i ovršne presude Trgovačkog suda u Rijeci, Stalna služba u Pazinu </w:t>
      </w:r>
      <w:proofErr w:type="spellStart"/>
      <w:r w:rsidRPr="003246D5">
        <w:t>posl.broj</w:t>
      </w:r>
      <w:proofErr w:type="spellEnd"/>
      <w:r w:rsidRPr="003246D5">
        <w:t xml:space="preserve"> 20 P-2741/11-27 od 23. Travnja 2014. Godine uknjižuje se pravo zaloga sa prvenstvenim redom osiguranim zabilježbom spora, upisanom temeljem </w:t>
      </w:r>
      <w:proofErr w:type="spellStart"/>
      <w:r w:rsidRPr="003246D5">
        <w:t>ovosudnog</w:t>
      </w:r>
      <w:proofErr w:type="spellEnd"/>
      <w:r w:rsidRPr="003246D5">
        <w:t xml:space="preserve"> rješenja </w:t>
      </w:r>
      <w:proofErr w:type="spellStart"/>
      <w:r w:rsidRPr="003246D5">
        <w:t>posl.broj</w:t>
      </w:r>
      <w:proofErr w:type="spellEnd"/>
      <w:r w:rsidRPr="003246D5">
        <w:t xml:space="preserve"> Z 609/11 od 3. Lipnja 2011. Godine, radi osiguranja tražbine za glavni dug u iznosu </w:t>
      </w:r>
      <w:r w:rsidRPr="003246D5">
        <w:lastRenderedPageBreak/>
        <w:t>od 11.000.000,00 EUR (</w:t>
      </w:r>
      <w:proofErr w:type="spellStart"/>
      <w:r w:rsidRPr="003246D5">
        <w:t>jedanaestmilijunaeura</w:t>
      </w:r>
      <w:proofErr w:type="spellEnd"/>
      <w:r w:rsidRPr="003246D5">
        <w:t xml:space="preserve">) u kunskoj protuvrijednosti prema srednjem tečaju HNB na dan isplate, zajedno sa zakonskom zateznom kamatom u visini eskontne stope HNB koja je vrijedila na zadnji dan polugodišta koje je prethodilo tekućem polugodištu, uvećanoj za 8 p.p., sa zakonskom zateznom kamatom kroz vrijeme od 9.9.2010. godine do isplate, </w:t>
      </w:r>
    </w:p>
    <w:p w:rsidRDefault="006421A8" w:rsidP="006421A8" w:rsidR="006421A8">
      <w:pPr>
        <w:jc w:val="both"/>
      </w:pPr>
      <w:r w:rsidRPr="003246D5">
        <w:t xml:space="preserve">na teret 1/20 dijela kat.čest.broj 274/ZGR ŠTALA sa 30 m2 , 275/ZGR STAJA sa 16 m2 , 276/ZGR STAMBENA KUĆA, STAJA I POSTIŽJA sa 110 m2 , 277/ZGR STAMBENA KUĆA, STAJA I POSTIŽJA sa 63 m2, upisanih u A, vlasništvo </w:t>
      </w:r>
      <w:proofErr w:type="spellStart"/>
      <w:r w:rsidRPr="003246D5">
        <w:t>Moncalvo</w:t>
      </w:r>
      <w:proofErr w:type="spellEnd"/>
      <w:r w:rsidRPr="003246D5">
        <w:t xml:space="preserve"> d.o.o. Rovinj, Rovinj, Zagrebačka br. 12a / </w:t>
      </w:r>
      <w:proofErr w:type="spellStart"/>
      <w:r w:rsidRPr="003246D5">
        <w:t>Višnjan</w:t>
      </w:r>
      <w:proofErr w:type="spellEnd"/>
      <w:r w:rsidRPr="003246D5">
        <w:t xml:space="preserve">, </w:t>
      </w:r>
      <w:proofErr w:type="spellStart"/>
      <w:r w:rsidRPr="003246D5">
        <w:t>Bokići</w:t>
      </w:r>
      <w:proofErr w:type="spellEnd"/>
      <w:r w:rsidRPr="003246D5">
        <w:t xml:space="preserve"> br. 10 (OIB: 14895126376), u korist:</w:t>
      </w:r>
    </w:p>
    <w:p w:rsidRDefault="006421A8" w:rsidP="006421A8" w:rsidR="006421A8" w:rsidRPr="003246D5">
      <w:pPr>
        <w:jc w:val="both"/>
      </w:pPr>
      <w:r w:rsidRPr="003246D5">
        <w:t xml:space="preserve">KERMAS ULAGANJA D.O.O. PULA, OIB: 42403091909, PULA, DOBRILINA BR. 9    </w:t>
      </w:r>
    </w:p>
    <w:p w:rsidRDefault="006421A8" w:rsidP="006421A8" w:rsidR="006421A8" w:rsidRPr="003246D5">
      <w:pPr>
        <w:jc w:val="both"/>
      </w:pPr>
      <w:r w:rsidRPr="003246D5">
        <w:t xml:space="preserve">   </w:t>
      </w:r>
    </w:p>
    <w:p w:rsidRDefault="006421A8" w:rsidP="006421A8" w:rsidR="006421A8" w:rsidRPr="003246D5">
      <w:pPr>
        <w:jc w:val="both"/>
      </w:pPr>
      <w:r>
        <w:t xml:space="preserve">- </w:t>
      </w:r>
      <w:r w:rsidRPr="003246D5">
        <w:t xml:space="preserve">Temeljem rješenja Općinskog suda u Pazinu </w:t>
      </w:r>
      <w:proofErr w:type="spellStart"/>
      <w:r w:rsidRPr="003246D5">
        <w:t>posl.broj</w:t>
      </w:r>
      <w:proofErr w:type="spellEnd"/>
      <w:r w:rsidRPr="003246D5">
        <w:t xml:space="preserve"> </w:t>
      </w:r>
      <w:proofErr w:type="spellStart"/>
      <w:r w:rsidRPr="003246D5">
        <w:t>Ovr</w:t>
      </w:r>
      <w:proofErr w:type="spellEnd"/>
      <w:r w:rsidRPr="003246D5">
        <w:t xml:space="preserve">-170/12-3 od 15. svibnja 2012. godine </w:t>
      </w:r>
      <w:proofErr w:type="spellStart"/>
      <w:r w:rsidRPr="003246D5">
        <w:t>zabilježuje</w:t>
      </w:r>
      <w:proofErr w:type="spellEnd"/>
      <w:r w:rsidRPr="003246D5">
        <w:t xml:space="preserve"> se odbijanje prijedloga za određivanjem privremene mjere zabranom protivniku osiguranja Dragi </w:t>
      </w:r>
      <w:proofErr w:type="spellStart"/>
      <w:r w:rsidRPr="003246D5">
        <w:t>Radoloviću</w:t>
      </w:r>
      <w:proofErr w:type="spellEnd"/>
      <w:r w:rsidRPr="003246D5">
        <w:t xml:space="preserve">, </w:t>
      </w:r>
      <w:proofErr w:type="spellStart"/>
      <w:r w:rsidRPr="003246D5">
        <w:t>Cerovlje</w:t>
      </w:r>
      <w:proofErr w:type="spellEnd"/>
      <w:r w:rsidRPr="003246D5">
        <w:t xml:space="preserve">, </w:t>
      </w:r>
      <w:proofErr w:type="spellStart"/>
      <w:r w:rsidRPr="003246D5">
        <w:t>Grimalda</w:t>
      </w:r>
      <w:proofErr w:type="spellEnd"/>
      <w:r w:rsidRPr="003246D5">
        <w:t xml:space="preserve"> kbr. 6, da do okončanja parničnog postupka koji se vodi kod Općinskog suda u Pazinu pod </w:t>
      </w:r>
      <w:proofErr w:type="spellStart"/>
      <w:r w:rsidRPr="003246D5">
        <w:t>posl.brojem</w:t>
      </w:r>
      <w:proofErr w:type="spellEnd"/>
      <w:r w:rsidRPr="003246D5">
        <w:t xml:space="preserve"> P-85/12 otuđi, optereti ili na koji drugi način raspolaže s 1/2 dijela nekretnina koje se sastoje iz 1/20 dijela kat.čest.broj 274/ZGR ŠTALA sa 30 m2 , 275/ZGR STAJA sa 16 m2 , 276/ZGR STAMBENA KUĆA, STAJA I POSTIŽJA sa 110 m2 , 277/ZGR STAMBENA KUĆA, STAJA I POSTIŽJA sa 63 m2, upisanih u A, vlasništvo </w:t>
      </w:r>
      <w:proofErr w:type="spellStart"/>
      <w:r w:rsidRPr="003246D5">
        <w:t>Moncalvo</w:t>
      </w:r>
      <w:proofErr w:type="spellEnd"/>
      <w:r w:rsidRPr="003246D5">
        <w:t xml:space="preserve"> d.o.o. Rovinj, Rovinj, Zagrebačka br. 12A</w:t>
      </w:r>
      <w:r>
        <w:t>,</w:t>
      </w:r>
      <w:r w:rsidRPr="003246D5">
        <w:t xml:space="preserve">    </w:t>
      </w:r>
    </w:p>
    <w:p w:rsidRDefault="006421A8" w:rsidP="006421A8" w:rsidR="006421A8" w:rsidRPr="003246D5">
      <w:pPr>
        <w:jc w:val="both"/>
      </w:pPr>
      <w:r w:rsidRPr="003246D5">
        <w:t xml:space="preserve">   </w:t>
      </w:r>
    </w:p>
    <w:p w:rsidRDefault="006421A8" w:rsidP="006421A8" w:rsidR="006421A8" w:rsidRPr="003246D5">
      <w:pPr>
        <w:jc w:val="both"/>
      </w:pPr>
      <w:r>
        <w:t xml:space="preserve">- </w:t>
      </w:r>
      <w:r w:rsidRPr="003246D5">
        <w:t xml:space="preserve">Temeljem Ugovora o nagodbi i uređenju međusobnih odnosa sa sporazumom o osiguranju novčanih tražbina zasnivanjem založnog prava na nekretninama i poslovnim udjelima od 1. travnja 2014. godine uknjižuje se pravo zaloga radi osiguranja tražbine za glavni dug u iznosu od </w:t>
      </w:r>
    </w:p>
    <w:p w:rsidRDefault="006421A8" w:rsidP="006421A8" w:rsidR="006421A8" w:rsidRPr="003246D5">
      <w:pPr>
        <w:jc w:val="both"/>
      </w:pPr>
      <w:r w:rsidRPr="003246D5">
        <w:t xml:space="preserve">24.075,696,00 EUR (dvadesetčetirimilijunasedamdesetpettisućašestodevedesetšesteura), plativo u kunskoj protuvrijednosti po srednjem tečaju HNB na dan plaćanja, sa kamatama, naknadama, troškovima i ostalim uvjetima iz Ugovora, na teret 1/20 dijela kat.čest.broj 274/ZGR ŠTALA sa 30 m2 , 275/ZGR STAJA sa 16 m2 , 276/ZGR STAMBENA KUĆA, STAJA I POSTIŽJA sa 110 m2 , 277/ZGR STAMBENA KUĆA, STAJA I POSTIŽJA sa 63 m2, upisanih u A, vlasništvo </w:t>
      </w:r>
      <w:proofErr w:type="spellStart"/>
      <w:r w:rsidRPr="003246D5">
        <w:t>Moncalvo</w:t>
      </w:r>
      <w:proofErr w:type="spellEnd"/>
      <w:r w:rsidRPr="003246D5">
        <w:t xml:space="preserve"> d.o.o. Rovinj, Rovinj, Zagrebačka br. 12a / </w:t>
      </w:r>
      <w:proofErr w:type="spellStart"/>
      <w:r w:rsidRPr="003246D5">
        <w:t>Višnjan</w:t>
      </w:r>
      <w:proofErr w:type="spellEnd"/>
      <w:r w:rsidRPr="003246D5">
        <w:t xml:space="preserve">, </w:t>
      </w:r>
      <w:proofErr w:type="spellStart"/>
      <w:r w:rsidRPr="003246D5">
        <w:t>Bokići</w:t>
      </w:r>
      <w:proofErr w:type="spellEnd"/>
      <w:r w:rsidRPr="003246D5">
        <w:t xml:space="preserve"> br. 10 (OIB: 14895126376), u korist:   </w:t>
      </w:r>
    </w:p>
    <w:p w:rsidRDefault="006421A8" w:rsidP="006421A8" w:rsidR="006421A8" w:rsidRPr="003246D5">
      <w:pPr>
        <w:jc w:val="both"/>
      </w:pPr>
      <w:r w:rsidRPr="003246D5">
        <w:t>KERMAS ULAGANJA D.O.O. PULA, OIB: 42403091909, PULA, DOBRILINA BR. 9</w:t>
      </w:r>
      <w:r>
        <w:t>,</w:t>
      </w:r>
      <w:r w:rsidRPr="003246D5">
        <w:t xml:space="preserve">    </w:t>
      </w:r>
    </w:p>
    <w:p w:rsidRDefault="006421A8" w:rsidP="006421A8" w:rsidR="006421A8" w:rsidRPr="003246D5">
      <w:pPr>
        <w:jc w:val="both"/>
      </w:pPr>
      <w:r w:rsidRPr="003246D5">
        <w:t xml:space="preserve">   </w:t>
      </w:r>
    </w:p>
    <w:p w:rsidRDefault="006421A8" w:rsidP="006421A8" w:rsidR="006421A8" w:rsidRPr="003246D5">
      <w:pPr>
        <w:jc w:val="both"/>
      </w:pPr>
      <w:r>
        <w:t xml:space="preserve">- </w:t>
      </w:r>
      <w:r w:rsidRPr="003246D5">
        <w:t xml:space="preserve">Temeljem Ugovora o nagodbi i uređenju međusobnih odnosa sa sporazumom o osiguranju novčanih tražbina zasnivanjem založnog prava na nekretninama i poslovnim udjelima od 1. travnja 2014. godine uknjižuje se pravo zaloga radi osiguranja tražbine za glavni dug u iznosu od </w:t>
      </w:r>
    </w:p>
    <w:p w:rsidRDefault="006421A8" w:rsidP="006421A8" w:rsidR="006421A8" w:rsidRPr="003246D5">
      <w:pPr>
        <w:jc w:val="both"/>
      </w:pPr>
      <w:r w:rsidRPr="003246D5">
        <w:t>11.269.301,00 EUR (</w:t>
      </w:r>
      <w:proofErr w:type="spellStart"/>
      <w:r w:rsidRPr="003246D5">
        <w:t>jedanaestmilijunadvijestošezdesetdevettisućatristojedaneuro</w:t>
      </w:r>
      <w:proofErr w:type="spellEnd"/>
      <w:r w:rsidRPr="003246D5">
        <w:t xml:space="preserve">), plativo u kunskoj protuvrijednosti po srednjem tečaju HNB na dan plaćanja, sa kamatama, naknadama, troškovima i ostalim uvjetima iz Ugovora, na teret 1/20 dijela kat.čest.broj 274/ZGR ŠTALA sa 30 m2 , 275/ZGR STAJA sa 16 m2 , 276/ZGR STAMBENA KUĆA, STAJA I POSTIŽJA sa 110 m2 , 277/ZGR STAMBENA KUĆA, STAJA I POSTIŽJA sa 63 m2, upisanih u A, vlasništvo </w:t>
      </w:r>
      <w:proofErr w:type="spellStart"/>
      <w:r w:rsidRPr="003246D5">
        <w:t>Moncalvo</w:t>
      </w:r>
      <w:proofErr w:type="spellEnd"/>
      <w:r w:rsidRPr="003246D5">
        <w:t xml:space="preserve"> d.o.o. Rovinj, Rovinj, Zagrebačka br. 12a / </w:t>
      </w:r>
      <w:proofErr w:type="spellStart"/>
      <w:r w:rsidRPr="003246D5">
        <w:t>Višnjan</w:t>
      </w:r>
      <w:proofErr w:type="spellEnd"/>
      <w:r w:rsidRPr="003246D5">
        <w:t xml:space="preserve">, </w:t>
      </w:r>
      <w:proofErr w:type="spellStart"/>
      <w:r w:rsidRPr="003246D5">
        <w:t>Bokići</w:t>
      </w:r>
      <w:proofErr w:type="spellEnd"/>
      <w:r w:rsidRPr="003246D5">
        <w:t xml:space="preserve"> br. 10 (OIB: 14895126376), u korist:  </w:t>
      </w:r>
    </w:p>
    <w:p w:rsidRDefault="006421A8" w:rsidP="006421A8" w:rsidR="006421A8" w:rsidRPr="003246D5">
      <w:pPr>
        <w:jc w:val="both"/>
      </w:pPr>
      <w:r w:rsidRPr="003246D5">
        <w:t>KERMAS HOLDING LIMITED, OIB: 43896993551, MALTA, FLORIANA FRN 1400, ST. ANNE STREET, EUROPE CENTRE, 2ND FLOOR</w:t>
      </w:r>
      <w:r>
        <w:t>,</w:t>
      </w:r>
      <w:r w:rsidRPr="003246D5">
        <w:t xml:space="preserve">     </w:t>
      </w:r>
    </w:p>
    <w:p w:rsidRDefault="006421A8" w:rsidP="006421A8" w:rsidR="006421A8" w:rsidRPr="003246D5">
      <w:pPr>
        <w:jc w:val="both"/>
      </w:pPr>
      <w:r w:rsidRPr="003246D5">
        <w:t xml:space="preserve">   </w:t>
      </w:r>
    </w:p>
    <w:p w:rsidRDefault="006421A8" w:rsidP="006421A8" w:rsidR="006421A8" w:rsidRPr="003246D5">
      <w:pPr>
        <w:jc w:val="both"/>
      </w:pPr>
      <w:r>
        <w:t>-</w:t>
      </w:r>
      <w:r w:rsidRPr="003246D5">
        <w:t xml:space="preserve">Temeljem Ugovora o osnivanju založnog prava od 21. svibnja 2013. godine uknjižuje se pravo zaloga radi osiguranja tražbine za glavni dug u iznosu od 300.000,00 EUR </w:t>
      </w:r>
      <w:r w:rsidRPr="003246D5">
        <w:lastRenderedPageBreak/>
        <w:t>(</w:t>
      </w:r>
      <w:proofErr w:type="spellStart"/>
      <w:r w:rsidRPr="003246D5">
        <w:t>tristotisućaeura</w:t>
      </w:r>
      <w:proofErr w:type="spellEnd"/>
      <w:r w:rsidRPr="003246D5">
        <w:t xml:space="preserve">), plativo u kunskoj protuvrijednosti po srednjem tečaju HNB na dan plaćanja, sa kamatama, naknadama, troškovima i ostalim uvjetima iz Ugovora, na teret 1/20 dijela kat.čest.broj 274/ZGR ŠTALA sa 30 m2 , 275/ZGR STAJA sa 16 m2 , 276/ZGR STAMBENA KUĆA, STAJA I POSTIŽJA sa 110 m2 , 277/ZGR STAMBENA KUĆA, STAJA I POSTIŽJA sa 63 m2, upisanih u A, vlasništvo </w:t>
      </w:r>
      <w:proofErr w:type="spellStart"/>
      <w:r w:rsidRPr="003246D5">
        <w:t>Moncalvo</w:t>
      </w:r>
      <w:proofErr w:type="spellEnd"/>
      <w:r w:rsidRPr="003246D5">
        <w:t xml:space="preserve"> d.o.o. Rovinj, Rovinj, Zagrebačka br. 12a / </w:t>
      </w:r>
      <w:proofErr w:type="spellStart"/>
      <w:r w:rsidRPr="003246D5">
        <w:t>Višnjan</w:t>
      </w:r>
      <w:proofErr w:type="spellEnd"/>
      <w:r w:rsidRPr="003246D5">
        <w:t xml:space="preserve">, </w:t>
      </w:r>
      <w:proofErr w:type="spellStart"/>
      <w:r w:rsidRPr="003246D5">
        <w:t>Bokići</w:t>
      </w:r>
      <w:proofErr w:type="spellEnd"/>
      <w:r w:rsidRPr="003246D5">
        <w:t xml:space="preserve"> br. 10 (OIB: 14895126376), u korist:  </w:t>
      </w:r>
    </w:p>
    <w:p w:rsidRDefault="006421A8" w:rsidP="006421A8" w:rsidR="006421A8" w:rsidRPr="003246D5">
      <w:pPr>
        <w:jc w:val="both"/>
      </w:pPr>
      <w:r w:rsidRPr="003246D5">
        <w:t>STAUFFER MARTIN, OIB: 53408759374, AUSTRIJA, BEČ, MAX EMANUEL STR. 3/13</w:t>
      </w:r>
      <w:r>
        <w:t>,</w:t>
      </w:r>
      <w:r w:rsidRPr="003246D5">
        <w:t xml:space="preserve">    </w:t>
      </w:r>
    </w:p>
    <w:p w:rsidRDefault="006421A8" w:rsidP="006421A8" w:rsidR="006421A8" w:rsidRPr="003246D5">
      <w:pPr>
        <w:jc w:val="both"/>
      </w:pPr>
      <w:r w:rsidRPr="003246D5">
        <w:t xml:space="preserve">   </w:t>
      </w:r>
    </w:p>
    <w:p w:rsidRDefault="006421A8" w:rsidP="006421A8" w:rsidR="006421A8" w:rsidRPr="003246D5">
      <w:pPr>
        <w:jc w:val="both"/>
      </w:pPr>
      <w:r>
        <w:t>-</w:t>
      </w:r>
      <w:r w:rsidRPr="003246D5">
        <w:t>Temeljem Sporazuma o osiguranju novčane tražbine zasnivanjem založnog prava na nekretninama i poslovnim udjelima od 30. Rujna 2015. godine uknjižuje se pravo zaloga radi osiguranja tražbine za glavni dug u iznosu od 5.350.396,25 Kn (petmilijunatristopedesettisućatristodevedesetšestkunaidvadesetpetlipa),</w:t>
      </w:r>
    </w:p>
    <w:p w:rsidRDefault="006421A8" w:rsidP="006421A8" w:rsidR="006421A8" w:rsidRPr="003246D5">
      <w:pPr>
        <w:jc w:val="both"/>
      </w:pPr>
      <w:r w:rsidRPr="003246D5">
        <w:t xml:space="preserve">sa kamatama, naknadama, troškovima i ostalim uvjetima iz Sporazuma, na teret 1/20 dijela kat.čest.broj 274/ZGR ŠTALA sa 30 m2 , 275/ZGR STAJA sa 16 m2 , 276/ZGR STAMBENA KUĆA, STAJA I POSTIŽJA sa 110 m2 , 277/ZGR STAMBENA KUĆA, STAJA I POSTIŽJA sa 63 m2, upisanih u A, vlasništvo </w:t>
      </w:r>
      <w:proofErr w:type="spellStart"/>
      <w:r w:rsidRPr="003246D5">
        <w:t>Moncalvo</w:t>
      </w:r>
      <w:proofErr w:type="spellEnd"/>
      <w:r w:rsidRPr="003246D5">
        <w:t xml:space="preserve"> d.o.o. Rovinj, Rovinj, Zagrebačka br. 12a / </w:t>
      </w:r>
      <w:proofErr w:type="spellStart"/>
      <w:r w:rsidRPr="003246D5">
        <w:t>Višnjan</w:t>
      </w:r>
      <w:proofErr w:type="spellEnd"/>
      <w:r w:rsidRPr="003246D5">
        <w:t xml:space="preserve">, </w:t>
      </w:r>
      <w:proofErr w:type="spellStart"/>
      <w:r w:rsidRPr="003246D5">
        <w:t>Bokići</w:t>
      </w:r>
      <w:proofErr w:type="spellEnd"/>
      <w:r w:rsidRPr="003246D5">
        <w:t xml:space="preserve"> br. 10 (OIB: 14895126376), u korist:  </w:t>
      </w:r>
    </w:p>
    <w:p w:rsidRDefault="006421A8" w:rsidP="006421A8" w:rsidR="006421A8" w:rsidRPr="003246D5">
      <w:pPr>
        <w:jc w:val="both"/>
      </w:pPr>
      <w:r w:rsidRPr="003246D5">
        <w:t xml:space="preserve">STIPINOVIĆ ARSEN, OIB: 83360526839, CRES, ZAGRAD BR. 3    </w:t>
      </w:r>
    </w:p>
    <w:p w:rsidRDefault="006421A8" w:rsidP="006421A8" w:rsidR="006421A8" w:rsidRPr="003246D5">
      <w:pPr>
        <w:jc w:val="both"/>
      </w:pPr>
      <w:r w:rsidRPr="003246D5">
        <w:t>MIOČIĆ DUŠAN, OIB: 56552157573, RIJEKA, PROLAZ MARIJE KRUCIFIKSE KOZULIĆ BR. 2</w:t>
      </w:r>
      <w:r>
        <w:t>.</w:t>
      </w:r>
      <w:r w:rsidRPr="003246D5">
        <w:t xml:space="preserve">    </w:t>
      </w:r>
    </w:p>
    <w:p w:rsidRDefault="00841F0A" w:rsidP="0074058A" w:rsidR="00841F0A">
      <w:pPr>
        <w:jc w:val="both"/>
      </w:pPr>
    </w:p>
    <w:p w:rsidRDefault="006421A8" w:rsidP="006421A8" w:rsidR="006421A8">
      <w:pPr>
        <w:jc w:val="both"/>
      </w:pPr>
      <w:r>
        <w:tab/>
        <w:t xml:space="preserve">g) u odnosu na nekretnine </w:t>
      </w:r>
      <w:r w:rsidRPr="001B4688">
        <w:t xml:space="preserve">k.č.br. 5363, 5364, 5365, upisane u </w:t>
      </w:r>
      <w:proofErr w:type="spellStart"/>
      <w:r w:rsidRPr="001B4688">
        <w:t>zk.ul</w:t>
      </w:r>
      <w:proofErr w:type="spellEnd"/>
      <w:r w:rsidRPr="001B4688">
        <w:t>. 7</w:t>
      </w:r>
      <w:r>
        <w:t xml:space="preserve">42 k.o. </w:t>
      </w:r>
      <w:proofErr w:type="spellStart"/>
      <w:r>
        <w:t>Sovinjak</w:t>
      </w:r>
      <w:proofErr w:type="spellEnd"/>
      <w:r>
        <w:t xml:space="preserve">, </w:t>
      </w:r>
    </w:p>
    <w:p w:rsidRDefault="00805714" w:rsidP="006421A8" w:rsidR="006421A8">
      <w:pPr>
        <w:jc w:val="both"/>
      </w:pPr>
      <w:r>
        <w:t>2</w:t>
      </w:r>
      <w:r w:rsidR="006421A8">
        <w:t xml:space="preserve">. Suvlasnički dio: </w:t>
      </w:r>
      <w:r w:rsidR="006421A8" w:rsidRPr="001B4688">
        <w:t>u 1/20 dijela</w:t>
      </w:r>
    </w:p>
    <w:p w:rsidRDefault="006421A8" w:rsidP="006421A8" w:rsidR="006421A8">
      <w:pPr>
        <w:jc w:val="both"/>
      </w:pPr>
      <w:r>
        <w:t>brisati će se upisi:</w:t>
      </w:r>
    </w:p>
    <w:p w:rsidRDefault="008F3D6A" w:rsidP="0074058A" w:rsidR="008F3D6A">
      <w:pPr>
        <w:jc w:val="both"/>
      </w:pPr>
    </w:p>
    <w:p w:rsidRDefault="001C522B" w:rsidP="001C522B" w:rsidR="001C522B" w:rsidRPr="003246D5">
      <w:pPr>
        <w:jc w:val="both"/>
      </w:pPr>
      <w:r>
        <w:t xml:space="preserve">- </w:t>
      </w:r>
      <w:r w:rsidRPr="003246D5">
        <w:t xml:space="preserve">ZABILJEŽBA, RJEŠENJE TRGOVAČKOG SUDA U PAZINU </w:t>
      </w:r>
      <w:proofErr w:type="spellStart"/>
      <w:r w:rsidRPr="003246D5">
        <w:t>POSL.BROJ</w:t>
      </w:r>
      <w:proofErr w:type="spellEnd"/>
      <w:r w:rsidRPr="003246D5">
        <w:t xml:space="preserve"> 2 ST-341/17-14 (PRIJE: ST-706/15) 09.06.2017, zabilježba nastavka postupka radi naknade diobe u stečajnom postupku nad stečajnom masom iza </w:t>
      </w:r>
      <w:proofErr w:type="spellStart"/>
      <w:r w:rsidRPr="003246D5">
        <w:t>Moncalvo</w:t>
      </w:r>
      <w:proofErr w:type="spellEnd"/>
      <w:r w:rsidRPr="003246D5">
        <w:t xml:space="preserve"> d.o.o. Rovinj, Rovinj, Zagrebačka Br. 12a u stečaju na nekretninama upisanim u A</w:t>
      </w:r>
      <w:r w:rsidR="00805714">
        <w:t>,</w:t>
      </w:r>
      <w:r w:rsidRPr="003246D5">
        <w:t xml:space="preserve">   </w:t>
      </w:r>
    </w:p>
    <w:p w:rsidRDefault="001C522B" w:rsidP="001C522B" w:rsidR="001C522B" w:rsidRPr="003246D5">
      <w:pPr>
        <w:jc w:val="both"/>
      </w:pPr>
      <w:r w:rsidRPr="003246D5">
        <w:t xml:space="preserve">   </w:t>
      </w:r>
    </w:p>
    <w:p w:rsidRDefault="00805714" w:rsidP="001C522B" w:rsidR="001C522B" w:rsidRPr="003246D5">
      <w:pPr>
        <w:jc w:val="both"/>
      </w:pPr>
      <w:r>
        <w:t xml:space="preserve">- </w:t>
      </w:r>
      <w:r w:rsidR="001C522B" w:rsidRPr="003246D5">
        <w:t xml:space="preserve">ZABILJEŽBA, DOSUDA, RJEŠENJE TRGOVAČKOG SUDA U PAZINU </w:t>
      </w:r>
      <w:proofErr w:type="spellStart"/>
      <w:r w:rsidR="001C522B" w:rsidRPr="003246D5">
        <w:t>POSL.BROJ</w:t>
      </w:r>
      <w:proofErr w:type="spellEnd"/>
      <w:r w:rsidR="001C522B" w:rsidRPr="003246D5">
        <w:t xml:space="preserve"> 2 ST-341/2017-38 21.03.2018, prodaje nekretnina upisanih u A</w:t>
      </w:r>
      <w:r>
        <w:t>,</w:t>
      </w:r>
      <w:r w:rsidR="001C522B" w:rsidRPr="003246D5">
        <w:t xml:space="preserve"> </w:t>
      </w:r>
    </w:p>
    <w:p w:rsidRDefault="001C522B" w:rsidP="001C522B" w:rsidR="001C522B" w:rsidRPr="003246D5">
      <w:pPr>
        <w:jc w:val="both"/>
      </w:pPr>
    </w:p>
    <w:p w:rsidRDefault="00805714" w:rsidP="001C522B" w:rsidR="001C522B" w:rsidRPr="003246D5">
      <w:pPr>
        <w:jc w:val="both"/>
      </w:pPr>
      <w:r>
        <w:t xml:space="preserve">- </w:t>
      </w:r>
      <w:r w:rsidR="001C522B" w:rsidRPr="003246D5">
        <w:t xml:space="preserve">Temeljem članaka 81 i 82 Zakona o zemljišnim knjigama (Narodne novine broj 91/96, 68/98, 137/99, 114/01, 100/04, 107/07, 152/08) - dokaz: Tužba od 26. svibnja 2011. godine </w:t>
      </w:r>
      <w:proofErr w:type="spellStart"/>
      <w:r w:rsidR="001C522B" w:rsidRPr="003246D5">
        <w:t>zabilježuje</w:t>
      </w:r>
      <w:proofErr w:type="spellEnd"/>
      <w:r w:rsidR="001C522B" w:rsidRPr="003246D5">
        <w:t xml:space="preserve"> se spor tužitelja </w:t>
      </w:r>
      <w:proofErr w:type="spellStart"/>
      <w:r w:rsidR="001C522B" w:rsidRPr="003246D5">
        <w:t>Kermas</w:t>
      </w:r>
      <w:proofErr w:type="spellEnd"/>
      <w:r w:rsidR="001C522B" w:rsidRPr="003246D5">
        <w:t xml:space="preserve"> ulaganja d.o.o. Pula, Pula, </w:t>
      </w:r>
      <w:proofErr w:type="spellStart"/>
      <w:r w:rsidR="001C522B" w:rsidRPr="003246D5">
        <w:t>Dobrilina</w:t>
      </w:r>
      <w:proofErr w:type="spellEnd"/>
      <w:r w:rsidR="001C522B" w:rsidRPr="003246D5">
        <w:t xml:space="preserve"> br. 9 (OIB: 42403091909), u građansko pravnoj stvari radi činidbe, koji se vodi kod Trgovačkog suda u Rijeci, Stalna služba u Pazinu pod </w:t>
      </w:r>
      <w:proofErr w:type="spellStart"/>
      <w:r w:rsidR="001C522B" w:rsidRPr="003246D5">
        <w:t>posl.brojem</w:t>
      </w:r>
      <w:proofErr w:type="spellEnd"/>
      <w:r w:rsidR="001C522B" w:rsidRPr="003246D5">
        <w:t xml:space="preserve"> P-2741/11, na 1/20 dijela kat.čest.broj 274/ZGR ŠTALA sa 30 m2 , 275/ZGR STAJA sa 16 m2 , 276/ZGR STAMBENA KUĆA, STAJA I POSTIŽJA sa 110 m2 , 277/ZGR STAMBENA KUĆA, STAJA I POSTIŽJA sa 63 m2 , 5363 VRT sa 70 m2 , 5364 LIVADA sa 58 m2 , 5365 LIVADA sa 285 m2, upisanih u A, vlasništvo tuženika </w:t>
      </w:r>
      <w:proofErr w:type="spellStart"/>
      <w:r w:rsidR="001C522B" w:rsidRPr="003246D5">
        <w:t>Moncalvo</w:t>
      </w:r>
      <w:proofErr w:type="spellEnd"/>
      <w:r w:rsidR="001C522B" w:rsidRPr="003246D5">
        <w:t xml:space="preserve"> d.o.o. Rovinj, Rovinj, Zagrebačka br. 12A / </w:t>
      </w:r>
      <w:proofErr w:type="spellStart"/>
      <w:r w:rsidR="001C522B" w:rsidRPr="003246D5">
        <w:t>Moncalvo</w:t>
      </w:r>
      <w:proofErr w:type="spellEnd"/>
      <w:r w:rsidR="001C522B" w:rsidRPr="003246D5">
        <w:t xml:space="preserve"> d.o.o. </w:t>
      </w:r>
      <w:proofErr w:type="spellStart"/>
      <w:r w:rsidR="001C522B" w:rsidRPr="003246D5">
        <w:t>Višnjan</w:t>
      </w:r>
      <w:proofErr w:type="spellEnd"/>
      <w:r w:rsidR="001C522B" w:rsidRPr="003246D5">
        <w:t xml:space="preserve">, </w:t>
      </w:r>
      <w:proofErr w:type="spellStart"/>
      <w:r w:rsidR="001C522B" w:rsidRPr="003246D5">
        <w:t>Višnjan</w:t>
      </w:r>
      <w:proofErr w:type="spellEnd"/>
      <w:r w:rsidR="001C522B" w:rsidRPr="003246D5">
        <w:t xml:space="preserve">, </w:t>
      </w:r>
      <w:proofErr w:type="spellStart"/>
      <w:r w:rsidR="001C522B" w:rsidRPr="003246D5">
        <w:t>Bokići</w:t>
      </w:r>
      <w:proofErr w:type="spellEnd"/>
      <w:r w:rsidR="001C522B" w:rsidRPr="003246D5">
        <w:t xml:space="preserve"> br. 10 (OIB: 14895126376)</w:t>
      </w:r>
      <w:r>
        <w:t>,</w:t>
      </w:r>
      <w:r w:rsidR="001C522B" w:rsidRPr="003246D5">
        <w:t xml:space="preserve">    </w:t>
      </w:r>
    </w:p>
    <w:p w:rsidRDefault="001C522B" w:rsidP="001C522B" w:rsidR="001C522B" w:rsidRPr="003246D5">
      <w:pPr>
        <w:jc w:val="both"/>
      </w:pPr>
      <w:r w:rsidRPr="003246D5">
        <w:t xml:space="preserve"> </w:t>
      </w:r>
    </w:p>
    <w:p w:rsidRDefault="00805714" w:rsidP="001C522B" w:rsidR="001C522B" w:rsidRPr="003246D5">
      <w:pPr>
        <w:jc w:val="both"/>
      </w:pPr>
      <w:r>
        <w:t>-</w:t>
      </w:r>
      <w:r w:rsidR="001C522B" w:rsidRPr="003246D5">
        <w:t xml:space="preserve">Temeljem pravomoćne i ovršne presude Trgovačkog suda u Rijeci, Stalna služba u Pazinu </w:t>
      </w:r>
      <w:proofErr w:type="spellStart"/>
      <w:r w:rsidR="001C522B" w:rsidRPr="003246D5">
        <w:t>posl.broj</w:t>
      </w:r>
      <w:proofErr w:type="spellEnd"/>
      <w:r w:rsidR="001C522B" w:rsidRPr="003246D5">
        <w:t xml:space="preserve"> 20 P-2741/11-27 od 23. Travnja 2014. Godine uknjižuje se pravo zaloga sa prvenstvenim redom osiguranim zabilježbom spora, upisanom temeljem </w:t>
      </w:r>
      <w:proofErr w:type="spellStart"/>
      <w:r w:rsidR="001C522B" w:rsidRPr="003246D5">
        <w:t>ovosudnog</w:t>
      </w:r>
      <w:proofErr w:type="spellEnd"/>
      <w:r w:rsidR="001C522B" w:rsidRPr="003246D5">
        <w:t xml:space="preserve"> rješenja </w:t>
      </w:r>
      <w:proofErr w:type="spellStart"/>
      <w:r w:rsidR="001C522B" w:rsidRPr="003246D5">
        <w:t>posl.broj</w:t>
      </w:r>
      <w:proofErr w:type="spellEnd"/>
      <w:r w:rsidR="001C522B" w:rsidRPr="003246D5">
        <w:t xml:space="preserve"> Z 609/11 od 3. Lipnja 2011. Godine, radi osiguranja tražbine za glavni dug u iznosu od 11.000.000,00 EUR (</w:t>
      </w:r>
      <w:proofErr w:type="spellStart"/>
      <w:r w:rsidR="001C522B" w:rsidRPr="003246D5">
        <w:t>jedanaestmilijunaeura</w:t>
      </w:r>
      <w:proofErr w:type="spellEnd"/>
      <w:r w:rsidR="001C522B" w:rsidRPr="003246D5">
        <w:t xml:space="preserve">) u kunskoj protuvrijednosti prema srednjem tečaju HNB na dan isplate, zajedno sa zakonskom zateznom kamatom u visini eskontne stope </w:t>
      </w:r>
      <w:r w:rsidR="001C522B" w:rsidRPr="003246D5">
        <w:lastRenderedPageBreak/>
        <w:t xml:space="preserve">HNB koja je vrijedila na zadnji dan polugodišta koje je prethodilo tekućem polugodištu, uvećanoj za 8 p.p., sa zakonskom zateznom kamatom kroz vrijeme od 9.9.2010. godine do isplate, </w:t>
      </w:r>
    </w:p>
    <w:p w:rsidRDefault="001C522B" w:rsidP="001C522B" w:rsidR="00805714">
      <w:pPr>
        <w:jc w:val="both"/>
      </w:pPr>
      <w:r w:rsidRPr="003246D5">
        <w:t xml:space="preserve">na teret 1/20 dijela kat.čest.broj 5363 VRT sa 70 m2 , 5364 LIVADA sa 58 m2 , 5365 LIVADA sa 285 m2, upisanih u A, vlasništvo </w:t>
      </w:r>
      <w:proofErr w:type="spellStart"/>
      <w:r w:rsidRPr="003246D5">
        <w:t>Moncalvo</w:t>
      </w:r>
      <w:proofErr w:type="spellEnd"/>
      <w:r w:rsidRPr="003246D5">
        <w:t xml:space="preserve"> d.o.o. Rovinj, Rovinj, Zagrebačka br. 12a / </w:t>
      </w:r>
      <w:proofErr w:type="spellStart"/>
      <w:r w:rsidRPr="003246D5">
        <w:t>Višnjan</w:t>
      </w:r>
      <w:proofErr w:type="spellEnd"/>
      <w:r w:rsidRPr="003246D5">
        <w:t xml:space="preserve">, </w:t>
      </w:r>
      <w:proofErr w:type="spellStart"/>
      <w:r w:rsidRPr="003246D5">
        <w:t>Bokići</w:t>
      </w:r>
      <w:proofErr w:type="spellEnd"/>
      <w:r w:rsidRPr="003246D5">
        <w:t xml:space="preserve"> br. 10 (OIB: 14895126376), u korist:</w:t>
      </w:r>
    </w:p>
    <w:p w:rsidRDefault="001C522B" w:rsidP="001C522B" w:rsidR="001C522B" w:rsidRPr="003246D5">
      <w:pPr>
        <w:jc w:val="both"/>
      </w:pPr>
      <w:r w:rsidRPr="003246D5">
        <w:t xml:space="preserve">  KERMAS ULAGANJA D.O.O. PULA, OIB: 42403091909, PULA, DOBRILINA BR. 9    </w:t>
      </w:r>
    </w:p>
    <w:p w:rsidRDefault="001C522B" w:rsidP="001C522B" w:rsidR="001C522B" w:rsidRPr="003246D5">
      <w:pPr>
        <w:jc w:val="both"/>
      </w:pPr>
      <w:r w:rsidRPr="003246D5">
        <w:t xml:space="preserve">   </w:t>
      </w:r>
    </w:p>
    <w:p w:rsidRDefault="001C522B" w:rsidP="001C522B" w:rsidR="001C522B" w:rsidRPr="003246D5">
      <w:pPr>
        <w:jc w:val="both"/>
      </w:pPr>
      <w:r w:rsidRPr="003246D5">
        <w:t xml:space="preserve"> </w:t>
      </w:r>
      <w:r w:rsidR="00805714">
        <w:t>-</w:t>
      </w:r>
      <w:r w:rsidRPr="003246D5">
        <w:t xml:space="preserve">Temeljem rješenja Općinskog suda u Pazinu </w:t>
      </w:r>
      <w:proofErr w:type="spellStart"/>
      <w:r w:rsidRPr="003246D5">
        <w:t>posl.broj</w:t>
      </w:r>
      <w:proofErr w:type="spellEnd"/>
      <w:r w:rsidRPr="003246D5">
        <w:t xml:space="preserve"> </w:t>
      </w:r>
      <w:proofErr w:type="spellStart"/>
      <w:r w:rsidRPr="003246D5">
        <w:t>Ovr</w:t>
      </w:r>
      <w:proofErr w:type="spellEnd"/>
      <w:r w:rsidRPr="003246D5">
        <w:t xml:space="preserve">-170/12-3 od 15. svibnja 2012. godine </w:t>
      </w:r>
      <w:proofErr w:type="spellStart"/>
      <w:r w:rsidRPr="003246D5">
        <w:t>zabilježuje</w:t>
      </w:r>
      <w:proofErr w:type="spellEnd"/>
      <w:r w:rsidRPr="003246D5">
        <w:t xml:space="preserve"> se odbijanje prijedloga za određivanjem privremene mjere zabranom protivniku osiguranja Dragi </w:t>
      </w:r>
      <w:proofErr w:type="spellStart"/>
      <w:r w:rsidRPr="003246D5">
        <w:t>Radoloviću</w:t>
      </w:r>
      <w:proofErr w:type="spellEnd"/>
      <w:r w:rsidRPr="003246D5">
        <w:t xml:space="preserve">, </w:t>
      </w:r>
      <w:proofErr w:type="spellStart"/>
      <w:r w:rsidRPr="003246D5">
        <w:t>Cerovlje</w:t>
      </w:r>
      <w:proofErr w:type="spellEnd"/>
      <w:r w:rsidRPr="003246D5">
        <w:t xml:space="preserve">, </w:t>
      </w:r>
      <w:proofErr w:type="spellStart"/>
      <w:r w:rsidRPr="003246D5">
        <w:t>Grimalda</w:t>
      </w:r>
      <w:proofErr w:type="spellEnd"/>
      <w:r w:rsidRPr="003246D5">
        <w:t xml:space="preserve"> kbr. 6, da do okončanja parničnog postupka koji se vodi kod Općinskog suda u Pazinu pod </w:t>
      </w:r>
      <w:proofErr w:type="spellStart"/>
      <w:r w:rsidRPr="003246D5">
        <w:t>posl.brojem</w:t>
      </w:r>
      <w:proofErr w:type="spellEnd"/>
      <w:r w:rsidRPr="003246D5">
        <w:t xml:space="preserve"> P-85/12 otuđi, optereti ili na koji drugi način raspolaže s 1/2 dijela nekretnina koje se sastoje iz 1/20 dijela kat.čest.broj 5363 VRT sa 70 m2 , 5364 LIVADA sa 58 m2 , 5365 LIVADA sa 285 m2, upisanih u A, vlasništvo </w:t>
      </w:r>
      <w:proofErr w:type="spellStart"/>
      <w:r w:rsidRPr="003246D5">
        <w:t>Moncalvo</w:t>
      </w:r>
      <w:proofErr w:type="spellEnd"/>
      <w:r w:rsidRPr="003246D5">
        <w:t xml:space="preserve"> d.o.o. Rovinj, Rovinj, Zagrebačka br. 12A</w:t>
      </w:r>
      <w:r w:rsidR="00805714">
        <w:t>,</w:t>
      </w:r>
      <w:r w:rsidRPr="003246D5">
        <w:t xml:space="preserve">    </w:t>
      </w:r>
    </w:p>
    <w:p w:rsidRDefault="001C522B" w:rsidP="001C522B" w:rsidR="001C522B" w:rsidRPr="003246D5">
      <w:pPr>
        <w:jc w:val="both"/>
      </w:pPr>
      <w:r w:rsidRPr="003246D5">
        <w:t xml:space="preserve">   </w:t>
      </w:r>
    </w:p>
    <w:p w:rsidRDefault="00805714" w:rsidP="001C522B" w:rsidR="001C522B" w:rsidRPr="003246D5">
      <w:pPr>
        <w:jc w:val="both"/>
      </w:pPr>
      <w:r>
        <w:t xml:space="preserve">- </w:t>
      </w:r>
      <w:r w:rsidR="001C522B" w:rsidRPr="003246D5">
        <w:t xml:space="preserve">Temeljem Ugovora o nagodbi i uređenju međusobnih odnosa sa sporazumom o osiguranju novčanih tražbina zasnivanjem založnog prava na nekretninama i poslovnim udjelima od 1. travnja 2014. godine uknjižuje se pravo zaloga radi osiguranja tražbine za glavni dug u iznosu od </w:t>
      </w:r>
    </w:p>
    <w:p w:rsidRDefault="001C522B" w:rsidP="001C522B" w:rsidR="001C522B" w:rsidRPr="003246D5">
      <w:pPr>
        <w:jc w:val="both"/>
      </w:pPr>
      <w:r w:rsidRPr="003246D5">
        <w:t xml:space="preserve">24.075,696,00 EUR (dvadesetčetirimilijunasedamdesetpettisućašestodevedesetšesteura), plativo u kunskoj protuvrijednosti po srednjem tečaju HNB na dan plaćanja, sa kamatama, naknadama, troškovima i ostalim uvjetima iz Ugovora, na teret 1/20 dijela kat.čest.broj 5363 VRT sa 70 m2 , 5364 LIVADA sa 58 m2 , 5365 LIVADA sa 285 m2, upisanih u A, vlasništvo </w:t>
      </w:r>
      <w:proofErr w:type="spellStart"/>
      <w:r w:rsidRPr="003246D5">
        <w:t>Moncalvo</w:t>
      </w:r>
      <w:proofErr w:type="spellEnd"/>
      <w:r w:rsidRPr="003246D5">
        <w:t xml:space="preserve"> d.o.o. Rovinj, Rovinj, Zagrebačka br. 12a / </w:t>
      </w:r>
      <w:proofErr w:type="spellStart"/>
      <w:r w:rsidRPr="003246D5">
        <w:t>Višnjan</w:t>
      </w:r>
      <w:proofErr w:type="spellEnd"/>
      <w:r w:rsidRPr="003246D5">
        <w:t xml:space="preserve">, </w:t>
      </w:r>
      <w:proofErr w:type="spellStart"/>
      <w:r w:rsidRPr="003246D5">
        <w:t>Bokići</w:t>
      </w:r>
      <w:proofErr w:type="spellEnd"/>
      <w:r w:rsidRPr="003246D5">
        <w:t xml:space="preserve"> br. 10 (OIB: 14895126376), u korist:  </w:t>
      </w:r>
    </w:p>
    <w:p w:rsidRDefault="001C522B" w:rsidP="001C522B" w:rsidR="001C522B" w:rsidRPr="003246D5">
      <w:pPr>
        <w:jc w:val="both"/>
      </w:pPr>
      <w:r w:rsidRPr="003246D5">
        <w:t>KERMAS ULAGANJA D.O.O. PULA, OIB: 42403091909, PULA, DOBRILINA BR. 9</w:t>
      </w:r>
      <w:r w:rsidR="00805714">
        <w:t>,</w:t>
      </w:r>
      <w:r w:rsidRPr="003246D5">
        <w:t xml:space="preserve">    </w:t>
      </w:r>
    </w:p>
    <w:p w:rsidRDefault="001C522B" w:rsidP="001C522B" w:rsidR="001C522B" w:rsidRPr="003246D5">
      <w:pPr>
        <w:jc w:val="both"/>
      </w:pPr>
      <w:r w:rsidRPr="003246D5">
        <w:t xml:space="preserve">   </w:t>
      </w:r>
    </w:p>
    <w:p w:rsidRDefault="00805714" w:rsidP="001C522B" w:rsidR="001C522B" w:rsidRPr="003246D5">
      <w:pPr>
        <w:jc w:val="both"/>
      </w:pPr>
      <w:r>
        <w:t xml:space="preserve">- </w:t>
      </w:r>
      <w:r w:rsidR="001C522B" w:rsidRPr="003246D5">
        <w:t xml:space="preserve">Temeljem Ugovora o nagodbi i uređenju međusobnih odnosa sa sporazumom o osiguranju novčanih tražbina zasnivanjem založnog prava na nekretninama i poslovnim udjelima od 1. travnja 2014. godine uknjižuje se pravo zaloga radi osiguranja tražbine za glavni dug u iznosu od </w:t>
      </w:r>
    </w:p>
    <w:p w:rsidRDefault="001C522B" w:rsidP="001C522B" w:rsidR="001C522B" w:rsidRPr="003246D5">
      <w:pPr>
        <w:jc w:val="both"/>
      </w:pPr>
      <w:r w:rsidRPr="003246D5">
        <w:t>11.269.301,00 EUR (</w:t>
      </w:r>
      <w:proofErr w:type="spellStart"/>
      <w:r w:rsidRPr="003246D5">
        <w:t>jedanaestmilijunadvijestošezdesetdevettisućatristojedaneuro</w:t>
      </w:r>
      <w:proofErr w:type="spellEnd"/>
      <w:r w:rsidRPr="003246D5">
        <w:t xml:space="preserve">), plativo u kunskoj protuvrijednosti po srednjem tečaju HNB na dan plaćanja, sa kamatama, naknadama, troškovima i ostalim uvjetima iz Ugovora, na teret 1/20 dijela kat.čest.broj 5363 VRT sa 70 m2 , 5364 LIVADA sa 58 m2 , 5365 LIVADA sa 285 m2, upisanih u A, vlasništvo </w:t>
      </w:r>
      <w:proofErr w:type="spellStart"/>
      <w:r w:rsidRPr="003246D5">
        <w:t>Moncalvo</w:t>
      </w:r>
      <w:proofErr w:type="spellEnd"/>
      <w:r w:rsidRPr="003246D5">
        <w:t xml:space="preserve"> d.o.o. Rovinj, Rovinj, Zagrebačka br. 12a / </w:t>
      </w:r>
      <w:proofErr w:type="spellStart"/>
      <w:r w:rsidRPr="003246D5">
        <w:t>Višnjan</w:t>
      </w:r>
      <w:proofErr w:type="spellEnd"/>
      <w:r w:rsidRPr="003246D5">
        <w:t xml:space="preserve">, </w:t>
      </w:r>
      <w:proofErr w:type="spellStart"/>
      <w:r w:rsidRPr="003246D5">
        <w:t>Bokići</w:t>
      </w:r>
      <w:proofErr w:type="spellEnd"/>
      <w:r w:rsidRPr="003246D5">
        <w:t xml:space="preserve"> br. 10 (OIB: 14895126376), u korist: </w:t>
      </w:r>
    </w:p>
    <w:p w:rsidRDefault="001C522B" w:rsidP="001C522B" w:rsidR="001C522B" w:rsidRPr="003246D5">
      <w:pPr>
        <w:jc w:val="both"/>
      </w:pPr>
      <w:r w:rsidRPr="003246D5">
        <w:t>KERMAS HOLDING LIMITED, OIB: 43896993551, MALTA, FLORIANA FRN 1400, ST. ANNE STREET, EUROPE C</w:t>
      </w:r>
      <w:r w:rsidR="00805714">
        <w:t>ENTRE, 2ND FLOOR,</w:t>
      </w:r>
      <w:r w:rsidRPr="003246D5">
        <w:t xml:space="preserve">    </w:t>
      </w:r>
    </w:p>
    <w:p w:rsidRDefault="001C522B" w:rsidP="001C522B" w:rsidR="001C522B" w:rsidRPr="003246D5">
      <w:pPr>
        <w:jc w:val="both"/>
      </w:pPr>
      <w:r w:rsidRPr="003246D5">
        <w:t xml:space="preserve">   </w:t>
      </w:r>
    </w:p>
    <w:p w:rsidRDefault="00805714" w:rsidP="00805714" w:rsidR="00805714" w:rsidRPr="003246D5">
      <w:pPr>
        <w:jc w:val="both"/>
      </w:pPr>
      <w:r>
        <w:t>- T</w:t>
      </w:r>
      <w:r w:rsidR="001C522B" w:rsidRPr="003246D5">
        <w:t>emeljem Ugovora o osnivanju založnog prava od 21. svibnja 2013. godine uknjižuje se pravo zaloga radi osiguranja tražbine za glavni dug u iznosu od 300.000,00 EUR (</w:t>
      </w:r>
      <w:proofErr w:type="spellStart"/>
      <w:r w:rsidR="001C522B" w:rsidRPr="003246D5">
        <w:t>tristotisućaeura</w:t>
      </w:r>
      <w:proofErr w:type="spellEnd"/>
      <w:r w:rsidR="001C522B" w:rsidRPr="003246D5">
        <w:t xml:space="preserve">), plativo u kunskoj protuvrijednosti po srednjem tečaju HNB na dan plaćanja, sa kamatama, naknadama, troškovima i ostalim uvjetima iz Ugovora, na teret 1/20 dijela kat.čest.broj 5363 VRT sa 70 m2 , 5364 LIVADA sa 58 m2 , 5365 LIVADA sa 285 m2, upisanih u A, vlasništvo </w:t>
      </w:r>
      <w:proofErr w:type="spellStart"/>
      <w:r w:rsidR="001C522B" w:rsidRPr="003246D5">
        <w:t>Moncalvo</w:t>
      </w:r>
      <w:proofErr w:type="spellEnd"/>
      <w:r w:rsidR="001C522B" w:rsidRPr="003246D5">
        <w:t xml:space="preserve"> d.o.o. Rovinj, Rovinj, Zagrebačka br. 12a / </w:t>
      </w:r>
      <w:proofErr w:type="spellStart"/>
      <w:r w:rsidR="001C522B" w:rsidRPr="003246D5">
        <w:t>Višnjan</w:t>
      </w:r>
      <w:proofErr w:type="spellEnd"/>
      <w:r w:rsidR="001C522B" w:rsidRPr="003246D5">
        <w:t xml:space="preserve">, </w:t>
      </w:r>
      <w:proofErr w:type="spellStart"/>
      <w:r w:rsidR="001C522B" w:rsidRPr="003246D5">
        <w:t>Bokići</w:t>
      </w:r>
      <w:proofErr w:type="spellEnd"/>
      <w:r w:rsidR="001C522B" w:rsidRPr="003246D5">
        <w:t xml:space="preserve"> br. 10 (OIB: 14895126376), u korist:</w:t>
      </w:r>
    </w:p>
    <w:p w:rsidRDefault="00805714" w:rsidP="00805714" w:rsidR="00805714" w:rsidRPr="003246D5">
      <w:pPr>
        <w:jc w:val="both"/>
      </w:pPr>
      <w:r w:rsidRPr="003246D5">
        <w:t>STAUFFER MARTIN, OIB: 53408759374, AUSTRIJA, BEČ, MAX EMANUEL STR. 3/13</w:t>
      </w:r>
      <w:r>
        <w:t>,</w:t>
      </w:r>
      <w:r w:rsidRPr="003246D5">
        <w:t xml:space="preserve">    </w:t>
      </w:r>
    </w:p>
    <w:p w:rsidRDefault="001C522B" w:rsidP="001C522B" w:rsidR="001C522B" w:rsidRPr="003246D5">
      <w:pPr>
        <w:jc w:val="both"/>
      </w:pPr>
      <w:r w:rsidRPr="003246D5">
        <w:t xml:space="preserve">   </w:t>
      </w:r>
    </w:p>
    <w:p w:rsidRDefault="001C522B" w:rsidP="001C522B" w:rsidR="001C522B" w:rsidRPr="003246D5">
      <w:pPr>
        <w:jc w:val="both"/>
      </w:pPr>
      <w:r w:rsidRPr="003246D5">
        <w:lastRenderedPageBreak/>
        <w:t xml:space="preserve"> </w:t>
      </w:r>
      <w:r w:rsidR="00805714">
        <w:t>-</w:t>
      </w:r>
      <w:r w:rsidRPr="003246D5">
        <w:t>Temeljem Sporazuma o osiguranju novčane tražbine zasnivanjem založnog prava na nekretninama i poslovnim udjelima od 30. Rujna 2015. godine uknjižuje se pravo zaloga radi osiguranja tražbine za glavni dug u iznosu od 5.350.396,25 Kn (petmilijunatristopedesettisućatristodevedesetšestkunaidvadesetpetlipa),</w:t>
      </w:r>
    </w:p>
    <w:p w:rsidRDefault="001C522B" w:rsidP="001C522B" w:rsidR="001C522B" w:rsidRPr="003246D5">
      <w:pPr>
        <w:jc w:val="both"/>
      </w:pPr>
      <w:r w:rsidRPr="003246D5">
        <w:t xml:space="preserve">sa kamatama, naknadama, troškovima i ostalim uvjetima iz Sporazuma, na teret 1/20 dijela kat.čest.broj 5363 VRT sa 70 m2 , 5364 LIVADA sa 58 m2 , 5365 LIVADA sa 285 m2, upisanih u A, vlasništvo </w:t>
      </w:r>
      <w:proofErr w:type="spellStart"/>
      <w:r w:rsidRPr="003246D5">
        <w:t>Moncalvo</w:t>
      </w:r>
      <w:proofErr w:type="spellEnd"/>
      <w:r w:rsidRPr="003246D5">
        <w:t xml:space="preserve"> d.o.o. Rovinj, Rovinj, Zagrebačka br. 12a / </w:t>
      </w:r>
      <w:proofErr w:type="spellStart"/>
      <w:r w:rsidRPr="003246D5">
        <w:t>Višnjan</w:t>
      </w:r>
      <w:proofErr w:type="spellEnd"/>
      <w:r w:rsidRPr="003246D5">
        <w:t xml:space="preserve">, </w:t>
      </w:r>
      <w:proofErr w:type="spellStart"/>
      <w:r w:rsidRPr="003246D5">
        <w:t>Bokići</w:t>
      </w:r>
      <w:proofErr w:type="spellEnd"/>
      <w:r w:rsidRPr="003246D5">
        <w:t xml:space="preserve"> br. 10 (OIB: 14895126376), u korist:  </w:t>
      </w:r>
    </w:p>
    <w:p w:rsidRDefault="001C522B" w:rsidP="001C522B" w:rsidR="001C522B" w:rsidRPr="003246D5">
      <w:pPr>
        <w:jc w:val="both"/>
      </w:pPr>
      <w:r w:rsidRPr="003246D5">
        <w:t xml:space="preserve">STIPINOVIĆ ARSEN, OIB: 83360526839, CRES, ZAGRAD BR. 3    </w:t>
      </w:r>
    </w:p>
    <w:p w:rsidRDefault="001C522B" w:rsidP="001C522B" w:rsidR="001C522B" w:rsidRPr="003246D5">
      <w:pPr>
        <w:jc w:val="both"/>
      </w:pPr>
      <w:r w:rsidRPr="003246D5">
        <w:t>MIOČIĆ DUŠAN, OIB: 56552157573, RIJEKA, PROLAZ MARIJE KRUCIFIKSE KOZULIĆ BR. 2</w:t>
      </w:r>
      <w:r w:rsidR="00805714">
        <w:t>.</w:t>
      </w:r>
      <w:r w:rsidRPr="003246D5">
        <w:t xml:space="preserve">    </w:t>
      </w:r>
    </w:p>
    <w:p w:rsidRDefault="00E30FFA" w:rsidP="0074058A" w:rsidR="00E30FFA" w:rsidRPr="00C70C8E">
      <w:pPr>
        <w:jc w:val="both"/>
      </w:pPr>
    </w:p>
    <w:p w:rsidRDefault="0074058A" w:rsidP="0074058A" w:rsidR="0074058A" w:rsidRPr="00864B81">
      <w:pPr>
        <w:ind w:firstLine="708"/>
        <w:jc w:val="both"/>
      </w:pPr>
      <w:r w:rsidRPr="00864B81">
        <w:t>IV.</w:t>
      </w:r>
      <w:r w:rsidRPr="00864B81">
        <w:tab/>
        <w:t xml:space="preserve">Nekretnine iz točke I. izreke ovog rješenja predat će se </w:t>
      </w:r>
      <w:r>
        <w:t xml:space="preserve">kupcu </w:t>
      </w:r>
      <w:r>
        <w:rPr>
          <w:bCs w:val="false"/>
        </w:rPr>
        <w:t>AUTO-HRVATSKA – STANICA ZA TEHNIČKI PREGLED d.o.o., Rijeka, Osječka 50, OIB: 62750394385</w:t>
      </w:r>
      <w:r w:rsidRPr="00864B81">
        <w:rPr>
          <w:bCs w:val="false"/>
        </w:rPr>
        <w:t>,</w:t>
      </w:r>
      <w:r w:rsidRPr="00864B81">
        <w:t xml:space="preserve"> nakon što uplati iznos iz točke II. izreke ovog rješenja i nakon što ovo rješenje postane pravomoćno. </w:t>
      </w:r>
    </w:p>
    <w:p w:rsidRDefault="0074058A" w:rsidP="0074058A" w:rsidR="0074058A" w:rsidRPr="00864B81">
      <w:pPr>
        <w:jc w:val="both"/>
      </w:pPr>
    </w:p>
    <w:p w:rsidRDefault="0074058A" w:rsidP="0074058A" w:rsidR="0074058A" w:rsidRPr="00864B81">
      <w:pPr>
        <w:ind w:firstLine="708"/>
        <w:jc w:val="both"/>
      </w:pPr>
      <w:r w:rsidRPr="00864B81">
        <w:t>V.</w:t>
      </w:r>
      <w:r w:rsidRPr="00864B81">
        <w:tab/>
        <w:t>Nalaže se Općinskom sudu u Puli – Pola, Zemljišnoknjižnom odjelu Buzet, da u zemljišnoj knjizi upiše</w:t>
      </w:r>
      <w:r>
        <w:t xml:space="preserve"> zabilježbu dosude na nekretninama</w:t>
      </w:r>
      <w:r w:rsidRPr="00864B81">
        <w:t xml:space="preserve"> iz točke I. izreke ovog rješenja.</w:t>
      </w:r>
    </w:p>
    <w:p w:rsidRDefault="0074058A" w:rsidP="0074058A" w:rsidR="0074058A" w:rsidRPr="00864B81">
      <w:pPr>
        <w:ind w:firstLine="708"/>
        <w:jc w:val="both"/>
      </w:pPr>
    </w:p>
    <w:p w:rsidRDefault="0074058A" w:rsidP="0074058A" w:rsidR="0074058A">
      <w:pPr>
        <w:ind w:firstLine="708"/>
        <w:jc w:val="both"/>
      </w:pPr>
      <w:r w:rsidRPr="00864B81">
        <w:t>VI.</w:t>
      </w:r>
      <w:r w:rsidRPr="00864B81">
        <w:tab/>
        <w:t xml:space="preserve">Općinski sud u Puli – Pola, Zemljišnoknjižni odjel Buzet, obaviti će upis iz točke III. izreke na temelju ovog pravomoćnog rješenja o dosudi nekretnina i na temelju potvrde stečajnog suda da je kupac položio </w:t>
      </w:r>
      <w:proofErr w:type="spellStart"/>
      <w:r w:rsidRPr="00864B81">
        <w:t>kupovninu</w:t>
      </w:r>
      <w:proofErr w:type="spellEnd"/>
      <w:r w:rsidRPr="00864B81">
        <w:t xml:space="preserve"> u skladu s točkom II. izreke ovog rješenja.</w:t>
      </w:r>
    </w:p>
    <w:p w:rsidRDefault="0074058A" w:rsidP="0074058A" w:rsidR="0074058A">
      <w:pPr>
        <w:ind w:firstLine="708"/>
        <w:jc w:val="both"/>
      </w:pPr>
    </w:p>
    <w:p w:rsidRDefault="0074058A" w:rsidP="0074058A" w:rsidR="0074058A" w:rsidRPr="005A2508">
      <w:pPr>
        <w:ind w:firstLine="708"/>
        <w:jc w:val="both"/>
      </w:pPr>
      <w:r w:rsidRPr="005A2508">
        <w:t>VI</w:t>
      </w:r>
      <w:r>
        <w:t>I</w:t>
      </w:r>
      <w:r w:rsidRPr="005A2508">
        <w:t>.</w:t>
      </w:r>
      <w:r w:rsidRPr="005A2508">
        <w:tab/>
        <w:t xml:space="preserve">Nalaže se stečajnom upravitelju </w:t>
      </w:r>
      <w:r w:rsidRPr="00CD7875">
        <w:t>Damir</w:t>
      </w:r>
      <w:r>
        <w:t>u</w:t>
      </w:r>
      <w:r w:rsidRPr="00CD7875">
        <w:t xml:space="preserve"> Debeljuh</w:t>
      </w:r>
      <w:r>
        <w:t>u</w:t>
      </w:r>
      <w:r w:rsidRPr="00CD7875">
        <w:t xml:space="preserve"> iz Pule, </w:t>
      </w:r>
      <w:proofErr w:type="spellStart"/>
      <w:r w:rsidRPr="00CD7875">
        <w:t>Laginjina</w:t>
      </w:r>
      <w:proofErr w:type="spellEnd"/>
      <w:r w:rsidRPr="00CD7875">
        <w:t xml:space="preserve"> 6</w:t>
      </w:r>
      <w:r w:rsidRPr="005A2508">
        <w:t>, da u roku od osam dana od dana pravomoćnosti ovog rješenja dostavi sudu obrač</w:t>
      </w:r>
      <w:r w:rsidR="00805714">
        <w:t>un troškova unovčenja nekretnina</w:t>
      </w:r>
      <w:r>
        <w:t xml:space="preserve"> iz točke I. izreke</w:t>
      </w:r>
      <w:r w:rsidRPr="005A2508">
        <w:t xml:space="preserve"> (čl. 254.</w:t>
      </w:r>
      <w:r>
        <w:t xml:space="preserve"> st. 1.</w:t>
      </w:r>
      <w:r w:rsidRPr="005A2508">
        <w:t xml:space="preserve"> Stečajnog zakona</w:t>
      </w:r>
      <w:r>
        <w:t>,</w:t>
      </w:r>
      <w:r w:rsidRPr="00D505EB">
        <w:t xml:space="preserve"> </w:t>
      </w:r>
      <w:r>
        <w:t>Narodne novine broj 71/2015, 104/2017, dalje: SZ</w:t>
      </w:r>
      <w:r w:rsidRPr="005A2508">
        <w:t>).</w:t>
      </w:r>
    </w:p>
    <w:p w:rsidRDefault="0074058A" w:rsidP="0074058A" w:rsidR="0074058A">
      <w:pPr>
        <w:rPr>
          <w:color w:val="548DD4"/>
        </w:rPr>
      </w:pPr>
    </w:p>
    <w:p w:rsidRDefault="000702CD" w:rsidP="0074058A" w:rsidR="000702CD" w:rsidRPr="00A54A86">
      <w:pPr>
        <w:rPr>
          <w:color w:val="548DD4"/>
        </w:rPr>
      </w:pPr>
    </w:p>
    <w:p w:rsidRDefault="0074058A" w:rsidP="0074058A" w:rsidR="0074058A" w:rsidRPr="005A2508">
      <w:pPr>
        <w:jc w:val="center"/>
      </w:pPr>
      <w:r w:rsidRPr="005A2508">
        <w:t>Obrazloženje</w:t>
      </w:r>
    </w:p>
    <w:p w:rsidRDefault="0074058A" w:rsidP="0074058A" w:rsidR="0074058A" w:rsidRPr="00864B81">
      <w:pPr>
        <w:jc w:val="both"/>
      </w:pPr>
    </w:p>
    <w:p w:rsidRDefault="0074058A" w:rsidP="0074058A" w:rsidR="0074058A">
      <w:pPr>
        <w:jc w:val="both"/>
      </w:pPr>
      <w:r>
        <w:tab/>
        <w:t>Nekretnine</w:t>
      </w:r>
      <w:r w:rsidRPr="00864B81">
        <w:t xml:space="preserve"> stečajnog dužnika</w:t>
      </w:r>
    </w:p>
    <w:p w:rsidRDefault="0074058A" w:rsidP="0074058A" w:rsidR="0074058A" w:rsidRPr="001B4688">
      <w:pPr>
        <w:jc w:val="both"/>
        <w:rPr>
          <w:b/>
        </w:rPr>
      </w:pPr>
      <w:r w:rsidRPr="001B4688">
        <w:t xml:space="preserve">- k.č.br. 5369 upisane u </w:t>
      </w:r>
      <w:proofErr w:type="spellStart"/>
      <w:r w:rsidRPr="001B4688">
        <w:t>zk.ul</w:t>
      </w:r>
      <w:proofErr w:type="spellEnd"/>
      <w:r w:rsidRPr="001B4688">
        <w:t xml:space="preserve">. 570 k.o. </w:t>
      </w:r>
      <w:proofErr w:type="spellStart"/>
      <w:r w:rsidRPr="001B4688">
        <w:t>Sovinjak</w:t>
      </w:r>
      <w:proofErr w:type="spellEnd"/>
      <w:r w:rsidRPr="001B4688">
        <w:t>,</w:t>
      </w:r>
    </w:p>
    <w:p w:rsidRDefault="0074058A" w:rsidP="0074058A" w:rsidR="0074058A" w:rsidRPr="001B4688">
      <w:pPr>
        <w:jc w:val="both"/>
        <w:rPr>
          <w:b/>
        </w:rPr>
      </w:pPr>
      <w:r w:rsidRPr="001B4688">
        <w:t xml:space="preserve">- k.č.br. 272 </w:t>
      </w:r>
      <w:proofErr w:type="spellStart"/>
      <w:r w:rsidRPr="001B4688">
        <w:t>zgr</w:t>
      </w:r>
      <w:proofErr w:type="spellEnd"/>
      <w:r w:rsidRPr="001B4688">
        <w:t xml:space="preserve">., 5342, 5355, 5359, 5367, upisane u </w:t>
      </w:r>
      <w:proofErr w:type="spellStart"/>
      <w:r w:rsidRPr="001B4688">
        <w:t>zk.ul</w:t>
      </w:r>
      <w:proofErr w:type="spellEnd"/>
      <w:r w:rsidRPr="001B4688">
        <w:t xml:space="preserve">. 571 k.o. </w:t>
      </w:r>
      <w:proofErr w:type="spellStart"/>
      <w:r w:rsidRPr="001B4688">
        <w:t>Sovinjak</w:t>
      </w:r>
      <w:proofErr w:type="spellEnd"/>
      <w:r w:rsidRPr="001B4688">
        <w:t>,</w:t>
      </w:r>
    </w:p>
    <w:p w:rsidRDefault="0074058A" w:rsidP="0074058A" w:rsidR="0074058A" w:rsidRPr="001B4688">
      <w:pPr>
        <w:jc w:val="both"/>
        <w:rPr>
          <w:b/>
        </w:rPr>
      </w:pPr>
      <w:r w:rsidRPr="001B4688">
        <w:t xml:space="preserve">- k.č.br. 269 </w:t>
      </w:r>
      <w:proofErr w:type="spellStart"/>
      <w:r w:rsidRPr="001B4688">
        <w:t>zgr</w:t>
      </w:r>
      <w:proofErr w:type="spellEnd"/>
      <w:r w:rsidRPr="001B4688">
        <w:t xml:space="preserve">., 270 </w:t>
      </w:r>
      <w:proofErr w:type="spellStart"/>
      <w:r w:rsidRPr="001B4688">
        <w:t>zgr</w:t>
      </w:r>
      <w:proofErr w:type="spellEnd"/>
      <w:r w:rsidRPr="001B4688">
        <w:t xml:space="preserve">., 271 </w:t>
      </w:r>
      <w:proofErr w:type="spellStart"/>
      <w:r w:rsidRPr="001B4688">
        <w:t>zgr</w:t>
      </w:r>
      <w:proofErr w:type="spellEnd"/>
      <w:r w:rsidRPr="001B4688">
        <w:t xml:space="preserve">. upisane u </w:t>
      </w:r>
      <w:proofErr w:type="spellStart"/>
      <w:r w:rsidRPr="001B4688">
        <w:t>zk.ul</w:t>
      </w:r>
      <w:proofErr w:type="spellEnd"/>
      <w:r w:rsidRPr="001B4688">
        <w:t xml:space="preserve">. 541 k.o. </w:t>
      </w:r>
      <w:proofErr w:type="spellStart"/>
      <w:r w:rsidRPr="001B4688">
        <w:t>Sovinjak</w:t>
      </w:r>
      <w:proofErr w:type="spellEnd"/>
      <w:r w:rsidRPr="001B4688">
        <w:t>,</w:t>
      </w:r>
    </w:p>
    <w:p w:rsidRDefault="0074058A" w:rsidP="0074058A" w:rsidR="0074058A" w:rsidRPr="001B4688">
      <w:pPr>
        <w:jc w:val="both"/>
        <w:rPr>
          <w:b/>
        </w:rPr>
      </w:pPr>
      <w:r w:rsidRPr="001B4688">
        <w:t xml:space="preserve">- k.č.br. 280/1 </w:t>
      </w:r>
      <w:proofErr w:type="spellStart"/>
      <w:r w:rsidRPr="001B4688">
        <w:t>zgr</w:t>
      </w:r>
      <w:proofErr w:type="spellEnd"/>
      <w:r w:rsidRPr="001B4688">
        <w:t xml:space="preserve">., 280/2 </w:t>
      </w:r>
      <w:proofErr w:type="spellStart"/>
      <w:r w:rsidRPr="001B4688">
        <w:t>zgr</w:t>
      </w:r>
      <w:proofErr w:type="spellEnd"/>
      <w:r w:rsidRPr="001B4688">
        <w:t xml:space="preserve">., 286 </w:t>
      </w:r>
      <w:proofErr w:type="spellStart"/>
      <w:r w:rsidRPr="001B4688">
        <w:t>zgr</w:t>
      </w:r>
      <w:proofErr w:type="spellEnd"/>
      <w:r w:rsidRPr="001B4688">
        <w:t xml:space="preserve">., 287 </w:t>
      </w:r>
      <w:proofErr w:type="spellStart"/>
      <w:r w:rsidRPr="001B4688">
        <w:t>zgr</w:t>
      </w:r>
      <w:proofErr w:type="spellEnd"/>
      <w:r w:rsidRPr="001B4688">
        <w:t xml:space="preserve">. upisane u </w:t>
      </w:r>
      <w:proofErr w:type="spellStart"/>
      <w:r w:rsidRPr="001B4688">
        <w:t>zk.ul</w:t>
      </w:r>
      <w:proofErr w:type="spellEnd"/>
      <w:r w:rsidRPr="001B4688">
        <w:t xml:space="preserve">. 594 k.o. </w:t>
      </w:r>
      <w:proofErr w:type="spellStart"/>
      <w:r w:rsidRPr="001B4688">
        <w:t>Sovinjak</w:t>
      </w:r>
      <w:proofErr w:type="spellEnd"/>
      <w:r w:rsidRPr="001B4688">
        <w:t>,</w:t>
      </w:r>
    </w:p>
    <w:p w:rsidRDefault="0074058A" w:rsidP="0074058A" w:rsidR="0074058A">
      <w:pPr>
        <w:jc w:val="both"/>
      </w:pPr>
      <w:r w:rsidRPr="001B4688">
        <w:t xml:space="preserve">- k.č.br. 284/1 </w:t>
      </w:r>
      <w:proofErr w:type="spellStart"/>
      <w:r w:rsidRPr="001B4688">
        <w:t>zgr</w:t>
      </w:r>
      <w:proofErr w:type="spellEnd"/>
      <w:r w:rsidRPr="001B4688">
        <w:t xml:space="preserve">., 288/2 </w:t>
      </w:r>
      <w:proofErr w:type="spellStart"/>
      <w:r w:rsidRPr="001B4688">
        <w:t>zgr</w:t>
      </w:r>
      <w:proofErr w:type="spellEnd"/>
      <w:r w:rsidRPr="001B4688">
        <w:t xml:space="preserve">., 5352/1, 5360/1, 5508/2, 5509/2, 5510 upisane u </w:t>
      </w:r>
      <w:proofErr w:type="spellStart"/>
      <w:r w:rsidRPr="001B4688">
        <w:t>zk.ul</w:t>
      </w:r>
      <w:proofErr w:type="spellEnd"/>
      <w:r w:rsidRPr="001B4688">
        <w:t xml:space="preserve">. 743 k.o. </w:t>
      </w:r>
    </w:p>
    <w:p w:rsidRDefault="0074058A" w:rsidP="0074058A" w:rsidR="0074058A" w:rsidRPr="001B4688">
      <w:pPr>
        <w:jc w:val="both"/>
        <w:rPr>
          <w:b/>
        </w:rPr>
      </w:pPr>
      <w:r>
        <w:t xml:space="preserve">  </w:t>
      </w:r>
      <w:proofErr w:type="spellStart"/>
      <w:r w:rsidRPr="001B4688">
        <w:t>Sovinjak</w:t>
      </w:r>
      <w:proofErr w:type="spellEnd"/>
      <w:r w:rsidRPr="001B4688">
        <w:t>, u 8/16 dijela,</w:t>
      </w:r>
    </w:p>
    <w:p w:rsidRDefault="0074058A" w:rsidP="0074058A" w:rsidR="0074058A">
      <w:pPr>
        <w:jc w:val="both"/>
        <w:rPr>
          <w:b/>
        </w:rPr>
      </w:pPr>
      <w:r w:rsidRPr="001B4688">
        <w:t xml:space="preserve">- k.č.br. 274 </w:t>
      </w:r>
      <w:proofErr w:type="spellStart"/>
      <w:r w:rsidRPr="001B4688">
        <w:t>zgr</w:t>
      </w:r>
      <w:proofErr w:type="spellEnd"/>
      <w:r w:rsidRPr="001B4688">
        <w:t xml:space="preserve">., 275 </w:t>
      </w:r>
      <w:proofErr w:type="spellStart"/>
      <w:r w:rsidRPr="001B4688">
        <w:t>zgr</w:t>
      </w:r>
      <w:proofErr w:type="spellEnd"/>
      <w:r w:rsidRPr="001B4688">
        <w:t xml:space="preserve">., 276 </w:t>
      </w:r>
      <w:proofErr w:type="spellStart"/>
      <w:r w:rsidRPr="001B4688">
        <w:t>zgr</w:t>
      </w:r>
      <w:proofErr w:type="spellEnd"/>
      <w:r w:rsidRPr="001B4688">
        <w:t xml:space="preserve">., 277 </w:t>
      </w:r>
      <w:proofErr w:type="spellStart"/>
      <w:r w:rsidRPr="001B4688">
        <w:t>zgr</w:t>
      </w:r>
      <w:proofErr w:type="spellEnd"/>
      <w:r w:rsidRPr="001B4688">
        <w:t xml:space="preserve">. upisane u </w:t>
      </w:r>
      <w:proofErr w:type="spellStart"/>
      <w:r w:rsidRPr="001B4688">
        <w:t>zk.ul</w:t>
      </w:r>
      <w:proofErr w:type="spellEnd"/>
      <w:r w:rsidRPr="001B4688">
        <w:t xml:space="preserve">. 917 k.o. </w:t>
      </w:r>
      <w:proofErr w:type="spellStart"/>
      <w:r w:rsidRPr="001B4688">
        <w:t>Sovinjak</w:t>
      </w:r>
      <w:proofErr w:type="spellEnd"/>
      <w:r w:rsidRPr="001B4688">
        <w:t>, u 1/20 dijela,</w:t>
      </w:r>
    </w:p>
    <w:p w:rsidRDefault="0074058A" w:rsidP="0074058A" w:rsidR="0074058A" w:rsidRPr="00864B81">
      <w:pPr>
        <w:jc w:val="both"/>
      </w:pPr>
      <w:r w:rsidRPr="001B4688">
        <w:t xml:space="preserve">- k.č.br. 5363, 5364, 5365, upisane u </w:t>
      </w:r>
      <w:proofErr w:type="spellStart"/>
      <w:r w:rsidRPr="001B4688">
        <w:t>zk.ul</w:t>
      </w:r>
      <w:proofErr w:type="spellEnd"/>
      <w:r w:rsidRPr="001B4688">
        <w:t>. 7</w:t>
      </w:r>
      <w:r>
        <w:t xml:space="preserve">42 k.o. </w:t>
      </w:r>
      <w:proofErr w:type="spellStart"/>
      <w:r>
        <w:t>Sovinjak</w:t>
      </w:r>
      <w:proofErr w:type="spellEnd"/>
      <w:r>
        <w:t>, u 1/20 dijela</w:t>
      </w:r>
      <w:r w:rsidRPr="00864B81">
        <w:t>,</w:t>
      </w:r>
      <w:r>
        <w:t xml:space="preserve"> unovčene</w:t>
      </w:r>
      <w:r w:rsidRPr="00864B81">
        <w:t xml:space="preserve"> </w:t>
      </w:r>
      <w:r>
        <w:t>su</w:t>
      </w:r>
      <w:r w:rsidRPr="00864B81">
        <w:t xml:space="preserve"> </w:t>
      </w:r>
      <w:r>
        <w:t xml:space="preserve">kao skupni predmet prodaje </w:t>
      </w:r>
      <w:r w:rsidRPr="00864B81">
        <w:t xml:space="preserve">na </w:t>
      </w:r>
      <w:r>
        <w:t>prvoj</w:t>
      </w:r>
      <w:r w:rsidRPr="00864B81">
        <w:t xml:space="preserve"> elektroničkoj javnoj dražbi putem Financijske agencije (dalje: </w:t>
      </w:r>
      <w:r w:rsidR="00805714">
        <w:t xml:space="preserve">FINA), za </w:t>
      </w:r>
      <w:proofErr w:type="spellStart"/>
      <w:r w:rsidR="00805714">
        <w:t>kupovninu</w:t>
      </w:r>
      <w:proofErr w:type="spellEnd"/>
      <w:r w:rsidR="00805714">
        <w:t xml:space="preserve"> u iznosu od</w:t>
      </w:r>
      <w:r>
        <w:t xml:space="preserve"> </w:t>
      </w:r>
      <w:r w:rsidR="00E86E46">
        <w:t>255.687,65</w:t>
      </w:r>
      <w:r w:rsidRPr="00864B81">
        <w:t xml:space="preserve"> kn.</w:t>
      </w:r>
    </w:p>
    <w:p w:rsidRDefault="0074058A" w:rsidP="0074058A" w:rsidR="0074058A" w:rsidRPr="00864B81">
      <w:pPr>
        <w:jc w:val="both"/>
      </w:pPr>
    </w:p>
    <w:p w:rsidRDefault="0074058A" w:rsidP="0074058A" w:rsidR="0074058A" w:rsidRPr="00864B81">
      <w:pPr>
        <w:jc w:val="both"/>
      </w:pPr>
      <w:r w:rsidRPr="00864B81">
        <w:tab/>
        <w:t xml:space="preserve">Na temelju izvještaja FINA-e utvrđeno je da je </w:t>
      </w:r>
      <w:r>
        <w:t>ponuditelj</w:t>
      </w:r>
      <w:r w:rsidRPr="00864B81">
        <w:t xml:space="preserve"> </w:t>
      </w:r>
      <w:r>
        <w:rPr>
          <w:bCs w:val="false"/>
        </w:rPr>
        <w:t>AUTO-HRVATSKA – STANICA ZA TEHNIČKI PREGLED d.o.o., Rijeka, Osječka 50, OIB: 62750394385</w:t>
      </w:r>
      <w:r w:rsidRPr="00864B81">
        <w:rPr>
          <w:shd w:fill="F8F8F8" w:color="auto" w:val="clear"/>
        </w:rPr>
        <w:t xml:space="preserve">, </w:t>
      </w:r>
      <w:r w:rsidRPr="00864B81">
        <w:t>dao najviši iznos valjane ponude, te su ispunjene pretpostavke da mu</w:t>
      </w:r>
      <w:r>
        <w:t xml:space="preserve"> se nekretnine</w:t>
      </w:r>
      <w:r w:rsidRPr="00864B81">
        <w:t xml:space="preserve"> dosudi po čl. 103. st. 3. Ovršnog zakona (Narodne novine br. 112/2012, 25/2013, 93/2014, 55/2016, 73/2017, dalje: O</w:t>
      </w:r>
      <w:r>
        <w:t>Z), vezano uz čl. 247. st. 1. SZ-a</w:t>
      </w:r>
      <w:r w:rsidRPr="00864B81">
        <w:t xml:space="preserve">. </w:t>
      </w:r>
    </w:p>
    <w:p w:rsidRDefault="0074058A" w:rsidP="0074058A" w:rsidR="0074058A" w:rsidRPr="00864B81">
      <w:pPr>
        <w:jc w:val="both"/>
        <w:rPr>
          <w:color w:themeShade="BF" w:themeColor="accent3" w:val="76923C"/>
        </w:rPr>
      </w:pPr>
    </w:p>
    <w:p w:rsidRDefault="0074058A" w:rsidP="0074058A" w:rsidR="0074058A" w:rsidRPr="00D505EB">
      <w:pPr>
        <w:jc w:val="both"/>
        <w:rPr>
          <w:bCs w:val="false"/>
        </w:rPr>
      </w:pPr>
      <w:r w:rsidRPr="00D505EB">
        <w:tab/>
        <w:t xml:space="preserve">Iz izvještaja Financijske agencije o provedenoj elektroničkoj javnoj dražbi proizlazi da je kupac </w:t>
      </w:r>
      <w:r>
        <w:rPr>
          <w:bCs w:val="false"/>
        </w:rPr>
        <w:t>AUTO-HRVATSKA – STANICA ZA TEHNIČKI PREGLED d.o.o., Rijeka, Osječka 50, OIB: 62750394385</w:t>
      </w:r>
      <w:r w:rsidRPr="00D505EB">
        <w:t xml:space="preserve">, uplatio jamčevinu za sudjelovanje na javnoj dražbi u iznosu od </w:t>
      </w:r>
      <w:r>
        <w:t>33.692,00</w:t>
      </w:r>
      <w:r w:rsidRPr="00D505EB">
        <w:rPr>
          <w:bCs w:val="false"/>
        </w:rPr>
        <w:t xml:space="preserve"> </w:t>
      </w:r>
      <w:r w:rsidRPr="00D505EB">
        <w:t xml:space="preserve">kn, pa je dužan uplatiti razliku </w:t>
      </w:r>
      <w:proofErr w:type="spellStart"/>
      <w:r w:rsidRPr="00D505EB">
        <w:t>kupovnine</w:t>
      </w:r>
      <w:proofErr w:type="spellEnd"/>
      <w:r w:rsidRPr="00D505EB">
        <w:t xml:space="preserve"> u iznosu od </w:t>
      </w:r>
      <w:r w:rsidR="009140AC">
        <w:rPr>
          <w:bCs w:val="false"/>
        </w:rPr>
        <w:t>221.995,65</w:t>
      </w:r>
      <w:r w:rsidRPr="00D505EB">
        <w:t xml:space="preserve"> kn.</w:t>
      </w:r>
    </w:p>
    <w:p w:rsidRDefault="0074058A" w:rsidP="0074058A" w:rsidR="0074058A" w:rsidRPr="00D505EB">
      <w:pPr>
        <w:ind w:firstLine="708"/>
        <w:jc w:val="both"/>
      </w:pPr>
      <w:r w:rsidRPr="00D505EB">
        <w:t xml:space="preserve"> Slijedom svega navedenog, a temeljem čl. 103. st. 3., 4. i 5., čl. 106. i čl. 108. OZ-a sve vezano uz čl. 247. SZ-a, odlučeno je kao u točkama I. – IV. izreke ovog rješenja.</w:t>
      </w:r>
    </w:p>
    <w:p w:rsidRDefault="0074058A" w:rsidP="0074058A" w:rsidR="0074058A" w:rsidRPr="00D505EB">
      <w:pPr>
        <w:ind w:firstLine="708"/>
        <w:jc w:val="both"/>
      </w:pPr>
      <w:r w:rsidRPr="00D505EB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D505EB">
          <w:t>89. st</w:t>
        </w:r>
      </w:smartTag>
      <w:r w:rsidRPr="00D505EB">
        <w:t xml:space="preserve">. 1. </w:t>
      </w:r>
      <w:smartTag w:element="zakoni" w:uri="http://www.java.hr/xml/smarttags/zakoni">
        <w:r w:rsidRPr="00D505EB">
          <w:t>Zakona o zemljišnim knjigama</w:t>
        </w:r>
      </w:smartTag>
      <w:r w:rsidRPr="00D505EB">
        <w:t xml:space="preserve"> odlučeno je kao u točki V. izreke ovog rješenja. </w:t>
      </w:r>
    </w:p>
    <w:p w:rsidRDefault="0074058A" w:rsidP="0074058A" w:rsidR="0074058A" w:rsidRPr="00D505EB">
      <w:pPr>
        <w:jc w:val="both"/>
      </w:pPr>
      <w:r w:rsidRPr="00D505EB">
        <w:tab/>
        <w:t>Na temelju čl. 108. st. 3. OZ-a donesena je odluka kao u točki VI. izreke.</w:t>
      </w:r>
    </w:p>
    <w:p w:rsidRDefault="0074058A" w:rsidP="0074058A" w:rsidR="0074058A" w:rsidRPr="00D505EB">
      <w:pPr>
        <w:jc w:val="both"/>
      </w:pPr>
      <w:r w:rsidRPr="00D505EB">
        <w:tab/>
        <w:t>Na temelju odredbe čl. 254. st. 1. SZ-a donesena je odluka kao u točki VII. izreke.</w:t>
      </w:r>
    </w:p>
    <w:p w:rsidRDefault="0074058A" w:rsidP="0074058A" w:rsidR="0074058A">
      <w:pPr>
        <w:jc w:val="center"/>
      </w:pPr>
    </w:p>
    <w:p w:rsidRDefault="009140AC" w:rsidP="0074058A" w:rsidR="009140AC" w:rsidRPr="00D505EB">
      <w:pPr>
        <w:jc w:val="center"/>
      </w:pPr>
    </w:p>
    <w:p w:rsidRDefault="0074058A" w:rsidP="0074058A" w:rsidR="0074058A" w:rsidRPr="00D505EB">
      <w:pPr>
        <w:jc w:val="center"/>
      </w:pPr>
      <w:r w:rsidRPr="00D505EB">
        <w:t>U Pa</w:t>
      </w:r>
      <w:r w:rsidRPr="00E30FFA">
        <w:t>zinu 2</w:t>
      </w:r>
      <w:r w:rsidR="001B4615" w:rsidRPr="00E30FFA">
        <w:t>3</w:t>
      </w:r>
      <w:r w:rsidRPr="00E30FFA">
        <w:t>. listopada 2018.</w:t>
      </w:r>
      <w:r w:rsidRPr="00EA0419">
        <w:t xml:space="preserve"> </w:t>
      </w:r>
      <w:r w:rsidRPr="00D505EB">
        <w:t xml:space="preserve"> </w:t>
      </w:r>
    </w:p>
    <w:p w:rsidRDefault="0074058A" w:rsidP="0074058A" w:rsidR="0074058A" w:rsidRPr="00D505EB"/>
    <w:p w:rsidRDefault="0074058A" w:rsidP="0074058A" w:rsidR="0074058A" w:rsidRPr="00650ACF">
      <w:r w:rsidRPr="00650ACF">
        <w:t xml:space="preserve">        </w:t>
      </w:r>
      <w:r w:rsidRPr="00650ACF"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650ACF">
        <w:t>Stečajna sutkinja</w:t>
      </w:r>
    </w:p>
    <w:p w:rsidRDefault="0074058A" w:rsidP="0074058A" w:rsidR="0074058A" w:rsidRPr="00650ACF">
      <w:pPr>
        <w:ind w:firstLine="708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650ACF">
        <w:t xml:space="preserve"> </w:t>
      </w:r>
      <w:r>
        <w:t xml:space="preserve">    </w:t>
      </w:r>
      <w:r>
        <w:tab/>
        <w:t xml:space="preserve">     </w:t>
      </w:r>
      <w:r w:rsidRPr="00650ACF">
        <w:t>Adrijana Labinjan Skok</w:t>
      </w:r>
      <w:r>
        <w:t>, v.r.</w:t>
      </w:r>
    </w:p>
    <w:p w:rsidRDefault="0074058A" w:rsidP="0074058A" w:rsidR="0074058A" w:rsidRPr="00A54A86">
      <w:pPr>
        <w:rPr>
          <w:color w:val="548DD4"/>
        </w:rPr>
      </w:pPr>
    </w:p>
    <w:p w:rsidRDefault="0074058A" w:rsidP="0074058A" w:rsidR="0074058A" w:rsidRPr="00A54A86">
      <w:pPr>
        <w:rPr>
          <w:color w:val="548DD4"/>
        </w:rPr>
      </w:pPr>
    </w:p>
    <w:p w:rsidRDefault="0074058A" w:rsidP="0074058A" w:rsidR="0074058A" w:rsidRPr="00E63B56">
      <w:r w:rsidRPr="00E63B56">
        <w:t>UPUTA O PRAVNOM LIJEKU</w:t>
      </w:r>
      <w:r>
        <w:t>:</w:t>
      </w:r>
    </w:p>
    <w:p w:rsidRDefault="0074058A" w:rsidP="0074058A" w:rsidR="0074058A" w:rsidRPr="00E63B56">
      <w:pPr>
        <w:jc w:val="both"/>
      </w:pPr>
      <w:r w:rsidRPr="00E63B56">
        <w:t>Protiv ovog rješenja žalba može se podnijeti u roku od 8 dana od dana dostave, a dostava se smatra obavljenom isteko</w:t>
      </w:r>
      <w:r w:rsidRPr="000C4573">
        <w:t>m trećeg dana od dana objave p</w:t>
      </w:r>
      <w:r w:rsidRPr="00E63B56">
        <w:t xml:space="preserve">ismena na mrežnoj stranici e-Oglasna ploča sudova (čl. </w:t>
      </w:r>
      <w:r>
        <w:t>103. st. 5. OZ-a u svezi s čl. 247. st. 1.</w:t>
      </w:r>
      <w:r w:rsidRPr="00E63B56">
        <w:t xml:space="preserve">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74058A" w:rsidP="0074058A" w:rsidR="0074058A" w:rsidRPr="00E63B56"/>
    <w:p w:rsidRDefault="0074058A" w:rsidP="0074058A" w:rsidR="0074058A" w:rsidRPr="00E63B56">
      <w:r w:rsidRPr="00E63B56">
        <w:t>DNA:</w:t>
      </w:r>
    </w:p>
    <w:p w:rsidRDefault="0074058A" w:rsidP="0074058A" w:rsidR="0074058A" w:rsidRPr="00D505EB">
      <w:r w:rsidRPr="00D505EB">
        <w:t>- e-oglasna ploča suda 3 dana</w:t>
      </w:r>
    </w:p>
    <w:p w:rsidRDefault="0074058A" w:rsidP="0074058A" w:rsidR="0074058A" w:rsidRPr="00D505EB">
      <w:r w:rsidRPr="00D505EB">
        <w:t xml:space="preserve">- Financijska agencija, Rijeka, F. Kurelca 8, radi objave na mrežnim stranicama (čl. 103. st. 4. </w:t>
      </w:r>
    </w:p>
    <w:p w:rsidRDefault="0074058A" w:rsidP="0074058A" w:rsidR="0074058A" w:rsidRPr="00D505EB">
      <w:r w:rsidRPr="00D505EB">
        <w:t xml:space="preserve">  OZ-a) </w:t>
      </w:r>
    </w:p>
    <w:p w:rsidRDefault="0074058A" w:rsidP="0074058A" w:rsidR="0074058A" w:rsidRPr="00D505EB">
      <w:r w:rsidRPr="00D505EB">
        <w:t xml:space="preserve">- </w:t>
      </w:r>
      <w:r>
        <w:rPr>
          <w:bCs w:val="false"/>
        </w:rPr>
        <w:t>AUTO-HRVATSKA – STANICA ZA TEHNIČKI PREGLED d.o.o., Rijeka, Osječka 50</w:t>
      </w:r>
    </w:p>
    <w:p w:rsidRDefault="0074058A" w:rsidP="0074058A" w:rsidR="0074058A" w:rsidRPr="00D505EB">
      <w:r w:rsidRPr="00D505EB">
        <w:t xml:space="preserve">- stečajni upravitelj </w:t>
      </w:r>
      <w:r w:rsidRPr="00CD7875">
        <w:t>Damir Debeljuh</w:t>
      </w:r>
      <w:r>
        <w:t>,</w:t>
      </w:r>
      <w:r w:rsidRPr="00CD7875">
        <w:t xml:space="preserve"> Pul</w:t>
      </w:r>
      <w:r>
        <w:t>a</w:t>
      </w:r>
      <w:r w:rsidRPr="00CD7875">
        <w:t xml:space="preserve">, </w:t>
      </w:r>
      <w:proofErr w:type="spellStart"/>
      <w:r w:rsidRPr="00CD7875">
        <w:t>Laginjina</w:t>
      </w:r>
      <w:proofErr w:type="spellEnd"/>
      <w:r w:rsidRPr="00CD7875">
        <w:t xml:space="preserve"> 6</w:t>
      </w:r>
      <w:r w:rsidRPr="00D505EB">
        <w:t xml:space="preserve"> </w:t>
      </w:r>
    </w:p>
    <w:p w:rsidRDefault="0074058A" w:rsidP="0074058A" w:rsidR="0074058A">
      <w:r w:rsidRPr="00C619B3">
        <w:t xml:space="preserve">- </w:t>
      </w:r>
      <w:r>
        <w:t>Općinski sud</w:t>
      </w:r>
      <w:r w:rsidRPr="00C619B3">
        <w:t xml:space="preserve"> u Puli-Pola, </w:t>
      </w:r>
      <w:r>
        <w:t xml:space="preserve">Stalna služba u Pazinu, Pazin, Franjevačke stube 2, </w:t>
      </w:r>
      <w:r w:rsidRPr="00C619B3">
        <w:t xml:space="preserve">radi provedbe </w:t>
      </w:r>
    </w:p>
    <w:p w:rsidRDefault="0074058A" w:rsidP="0074058A" w:rsidR="0074058A">
      <w:r>
        <w:t xml:space="preserve">  </w:t>
      </w:r>
      <w:r w:rsidRPr="00C619B3">
        <w:t xml:space="preserve">točke V. izreke ovog rješenja </w:t>
      </w:r>
    </w:p>
    <w:p w:rsidRDefault="0074058A" w:rsidP="0074058A" w:rsidR="0074058A" w:rsidRPr="00ED09FA">
      <w:pPr>
        <w:jc w:val="both"/>
      </w:pPr>
      <w:r w:rsidRPr="00ED09FA">
        <w:t xml:space="preserve">- Porezna uprava – Područni ured </w:t>
      </w:r>
      <w:r>
        <w:t>Pazin</w:t>
      </w:r>
      <w:r w:rsidRPr="00ED09FA">
        <w:t xml:space="preserve">, Pazin, M. B. Rašana 2/4, p.p. 60  </w:t>
      </w:r>
    </w:p>
    <w:p w:rsidRDefault="0074058A" w:rsidP="0074058A" w:rsidR="0074058A" w:rsidRPr="00A54A86">
      <w:pPr>
        <w:rPr>
          <w:color w:val="548DD4"/>
        </w:rPr>
      </w:pPr>
    </w:p>
    <w:p w:rsidRDefault="0074058A" w:rsidP="0074058A" w:rsidR="0074058A">
      <w:pPr>
        <w:jc w:val="both"/>
      </w:pPr>
      <w:r w:rsidRPr="00C619B3">
        <w:t xml:space="preserve">Po pravomoćnosti: </w:t>
      </w:r>
    </w:p>
    <w:p w:rsidRDefault="0074058A" w:rsidP="0074058A" w:rsidR="0074058A">
      <w:r w:rsidRPr="00C619B3">
        <w:t xml:space="preserve">- </w:t>
      </w:r>
      <w:r>
        <w:t>Općinski sud</w:t>
      </w:r>
      <w:r w:rsidRPr="00C619B3">
        <w:t xml:space="preserve"> u Puli-Pola, </w:t>
      </w:r>
      <w:r>
        <w:t xml:space="preserve">Stalna služba u Pazinu, Pazin, Franjevačke stube 2, sa potvrdom </w:t>
      </w:r>
    </w:p>
    <w:p w:rsidRDefault="0074058A" w:rsidP="0074058A" w:rsidR="0074058A">
      <w:r>
        <w:t xml:space="preserve">  pravomoćnosti i </w:t>
      </w:r>
      <w:r w:rsidRPr="00C619B3">
        <w:t xml:space="preserve">uz potvrdu o plaćenoj </w:t>
      </w:r>
      <w:proofErr w:type="spellStart"/>
      <w:r w:rsidRPr="00C619B3">
        <w:t>kupovnini</w:t>
      </w:r>
      <w:proofErr w:type="spellEnd"/>
      <w:r w:rsidRPr="00C619B3">
        <w:t>, radi provedbe točke III</w:t>
      </w:r>
      <w:r>
        <w:t xml:space="preserve">. </w:t>
      </w:r>
      <w:r w:rsidRPr="00C619B3">
        <w:t xml:space="preserve">izreke ovog </w:t>
      </w:r>
    </w:p>
    <w:p w:rsidRDefault="0074058A" w:rsidP="0074058A" w:rsidR="0074058A" w:rsidRPr="00C619B3">
      <w:r>
        <w:t xml:space="preserve">  r</w:t>
      </w:r>
      <w:r w:rsidRPr="00C619B3">
        <w:t>ješenja</w:t>
      </w:r>
    </w:p>
    <w:p w:rsidRDefault="0074058A" w:rsidP="0074058A" w:rsidR="0074058A">
      <w:r>
        <w:t>- Financijska agencija</w:t>
      </w:r>
      <w:r w:rsidRPr="00C619B3">
        <w:t xml:space="preserve">, Rijeka, F. Kurelca 8, sa potvrdom pravomoćnosti, radi objave na </w:t>
      </w:r>
    </w:p>
    <w:p w:rsidRDefault="0074058A" w:rsidP="0074058A" w:rsidR="0074058A">
      <w:pPr>
        <w:jc w:val="both"/>
      </w:pPr>
      <w:r>
        <w:t xml:space="preserve">  </w:t>
      </w:r>
      <w:r w:rsidRPr="00C619B3">
        <w:t xml:space="preserve">mrežnim stranicama (čl. 26. Pravilnika o načinu i postupku provedbe prodaje nekretnina i </w:t>
      </w:r>
    </w:p>
    <w:p w:rsidRDefault="0074058A" w:rsidP="0074058A" w:rsidR="0074058A">
      <w:pPr>
        <w:jc w:val="both"/>
      </w:pPr>
      <w:r>
        <w:t xml:space="preserve">  </w:t>
      </w:r>
      <w:r w:rsidRPr="00C619B3">
        <w:t xml:space="preserve">pokretnina u ovršnom postupku) </w:t>
      </w:r>
    </w:p>
    <w:p w:rsidRDefault="0074058A" w:rsidP="0074058A" w:rsidR="0074058A"/>
    <w:p w:rsidRDefault="00E155AC" w:rsidR="00500701"/>
    <w:p w:rsidRDefault="00E82AB8" w:rsidR="00E82AB8"/>
    <w:sectPr w:rsidSect="00C517C6" w:rsidR="00E82AB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AC" w:rsidP="0074058A" w:rsidR="00E155AC">
      <w:r>
        <w:separator/>
      </w:r>
    </w:p>
  </w:endnote>
  <w:endnote w:id="0" w:type="continuationSeparator">
    <w:p w:rsidRDefault="00E155AC" w:rsidP="0074058A" w:rsidR="00E15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AC" w:rsidP="0074058A" w:rsidR="00E155AC">
      <w:r>
        <w:separator/>
      </w:r>
    </w:p>
  </w:footnote>
  <w:footnote w:id="0" w:type="continuationSeparator">
    <w:p w:rsidRDefault="00E155AC" w:rsidP="0074058A" w:rsidR="00E155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058A" w:rsidP="00C517C6" w:rsidR="00AD5D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55AC" w:rsidR="00AD5D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058A" w:rsidP="00C517C6" w:rsidR="00AD5D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1652">
      <w:rPr>
        <w:rStyle w:val="Brojstranice"/>
        <w:noProof/>
      </w:rPr>
      <w:t>16</w:t>
    </w:r>
    <w:r>
      <w:rPr>
        <w:rStyle w:val="Brojstranice"/>
      </w:rPr>
      <w:fldChar w:fldCharType="end"/>
    </w:r>
  </w:p>
  <w:p w:rsidRDefault="0074058A" w:rsidP="00C517C6" w:rsidR="00AD5D8A">
    <w:pPr>
      <w:jc w:val="center"/>
      <w:rPr>
        <w:b/>
      </w:rPr>
    </w:pPr>
    <w:r w:rsidRPr="004E7232">
      <w:rPr>
        <w:b/>
      </w:rPr>
      <w:t xml:space="preserve">                                          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</w:t>
    </w:r>
    <w:r>
      <w:t xml:space="preserve"> 2 St-341</w:t>
    </w:r>
    <w:r w:rsidRPr="002A0273">
      <w:t>/</w:t>
    </w:r>
    <w:r w:rsidRPr="00722F29">
      <w:t>20</w:t>
    </w:r>
    <w:r>
      <w:t>1</w:t>
    </w:r>
    <w:r w:rsidRPr="002C1652">
      <w:t>7-60</w:t>
    </w:r>
    <w:r w:rsidRPr="005531E7">
      <w:rPr>
        <w:b/>
      </w:rPr>
      <w:t xml:space="preserve"> </w:t>
    </w:r>
    <w:r w:rsidRPr="004E7232">
      <w:rPr>
        <w:b/>
      </w:rPr>
      <w:t xml:space="preserve">                                 </w:t>
    </w:r>
  </w:p>
  <w:p w:rsidRDefault="0074058A" w:rsidP="00C517C6" w:rsidR="00AD5D8A" w:rsidRPr="00446407">
    <w:pPr>
      <w:jc w:val="right"/>
    </w:pPr>
    <w:r w:rsidRPr="004E7232">
      <w:rPr>
        <w:b/>
      </w:rPr>
      <w:t xml:space="preserve">        </w:t>
    </w:r>
    <w:r>
      <w:rPr>
        <w:b/>
      </w:rPr>
      <w:t xml:space="preserve">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058A" w:rsidP="00C517C6" w:rsidR="00AD5D8A">
    <w:pPr>
      <w:pStyle w:val="Zaglavlje"/>
      <w:tabs>
        <w:tab w:pos="8467" w:val="left"/>
      </w:tabs>
      <w:jc w:val="right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058A"/>
    <w:rsid w:val="000702CD"/>
    <w:rsid w:val="00140B14"/>
    <w:rsid w:val="00184325"/>
    <w:rsid w:val="001B4615"/>
    <w:rsid w:val="001C522B"/>
    <w:rsid w:val="00202FC3"/>
    <w:rsid w:val="002A0B06"/>
    <w:rsid w:val="002C1652"/>
    <w:rsid w:val="00431989"/>
    <w:rsid w:val="00450CEA"/>
    <w:rsid w:val="00554328"/>
    <w:rsid w:val="00561D09"/>
    <w:rsid w:val="006421A8"/>
    <w:rsid w:val="0065682E"/>
    <w:rsid w:val="006D56FE"/>
    <w:rsid w:val="0074058A"/>
    <w:rsid w:val="00805714"/>
    <w:rsid w:val="00841F0A"/>
    <w:rsid w:val="00853B5B"/>
    <w:rsid w:val="008E0DF4"/>
    <w:rsid w:val="008F3D6A"/>
    <w:rsid w:val="009140AC"/>
    <w:rsid w:val="00985388"/>
    <w:rsid w:val="00A22948"/>
    <w:rsid w:val="00AF7C0B"/>
    <w:rsid w:val="00B012F3"/>
    <w:rsid w:val="00D06E59"/>
    <w:rsid w:val="00E155AC"/>
    <w:rsid w:val="00E30FFA"/>
    <w:rsid w:val="00E82AB8"/>
    <w:rsid w:val="00E86E46"/>
    <w:rsid w:val="00EF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571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405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4058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4058A"/>
  </w:style>
  <w:style w:styleId="Tekstbalonia" w:type="paragraph">
    <w:name w:val="Balloon Text"/>
    <w:basedOn w:val="Normal"/>
    <w:link w:val="TekstbaloniaChar"/>
    <w:uiPriority w:val="99"/>
    <w:semiHidden/>
    <w:unhideWhenUsed/>
    <w:rsid w:val="007405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058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05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058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16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16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652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652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652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571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405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4058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4058A"/>
  </w:style>
  <w:style w:styleId="Tekstbalonia" w:type="paragraph">
    <w:name w:val="Balloon Text"/>
    <w:basedOn w:val="Normal"/>
    <w:link w:val="TekstbaloniaChar"/>
    <w:uiPriority w:val="99"/>
    <w:semiHidden/>
    <w:unhideWhenUsed/>
    <w:rsid w:val="007405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058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05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058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16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16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652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652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652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16</izvorni_sadrzaj>
    <derivirana_varijabla naziv="DomainObject.BrojStranica_1">16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stečajni upravitelj je Damir Debeljuh iz Pule, Laginjina 6, koji je imenovan u SSP koji se vodio nad dužnikom pod posl.br. 2 St-706/15</izvorni_sadrzaj>
    <derivirana_varijabla naziv="DomainObject.Predmet.PrimjedbaSuca_1">stečajni upravitelj je Damir Debeljuh iz Pule, Laginjina 6, koji je imenovan u SSP koji se vodio nad dužnikom pod posl.br. 2 St-706/15</derivirana_varijabla>
  </DomainObject.Predmet.PrimjedbaSuca>
  <DomainObject.Predmet.ProtustrankaFormated>
    <izvorni_sadrzaj>  Stečajna masa iza MONCALVO d. o. o. u stečaju</izvorni_sadrzaj>
    <derivirana_varijabla naziv="DomainObject.Predmet.ProtustrankaFormated_1">  Stečajna masa iza MONCALVO d. o. o. u stečaju</derivirana_varijabla>
  </DomainObject.Predmet.ProtustrankaFormated>
  <DomainObject.Predmet.ProtustrankaFormatedOIB>
    <izvorni_sadrzaj>  Stečajna masa iza MONCALVO d. o. o. u stečaju, OIB 20483612745</izvorni_sadrzaj>
    <derivirana_varijabla naziv="DomainObject.Predmet.ProtustrankaFormatedOIB_1">  Stečajna masa iza MONCALVO d. o. o. u stečaju, OIB 20483612745</derivirana_varijabla>
  </DomainObject.Predmet.ProtustrankaFormatedOIB>
  <DomainObject.Predmet.ProtustrankaFormatedWithAdress>
    <izvorni_sadrzaj> Stečajna masa iza MONCALVO d. o. o. u stečaju, Laginjina 6, 52100 Pula</izvorni_sadrzaj>
    <derivirana_varijabla naziv="DomainObject.Predmet.ProtustrankaFormatedWithAdress_1"> Stečajna masa iza MONCALVO d. o. o. u stečaju, Laginjina 6, 52100 Pula</derivirana_varijabla>
  </DomainObject.Predmet.ProtustrankaFormatedWithAdress>
  <DomainObject.Predmet.ProtustrankaFormatedWithAdressOIB>
    <izvorni_sadrzaj> Stečajna masa iza MONCALVO d. o. o. u stečaju, OIB 20483612745, Laginjina 6, 52100 Pula</izvorni_sadrzaj>
    <derivirana_varijabla naziv="DomainObject.Predmet.ProtustrankaFormatedWithAdressOIB_1"> Stečajna masa iza MONCALVO d. o. o. u stečaju, OIB 20483612745, Laginjina 6, 52100 Pula</derivirana_varijabla>
  </DomainObject.Predmet.ProtustrankaFormatedWithAdressOIB>
  <DomainObject.Predmet.ProtustrankaWithAdress>
    <izvorni_sadrzaj>Stečajna masa iza MONCALVO d. o. o. u stečaju Laginjina 6, 52100 Pula</izvorni_sadrzaj>
    <derivirana_varijabla naziv="DomainObject.Predmet.ProtustrankaWithAdress_1">Stečajna masa iza MONCALVO d. o. o. u stečaju Laginjina 6, 52100 Pula</derivirana_varijabla>
  </DomainObject.Predmet.ProtustrankaWithAdress>
  <DomainObject.Predmet.ProtustrankaWithAdressOIB>
    <izvorni_sadrzaj>Stečajna masa iza MONCALVO d. o. o. u stečaju, OIB 20483612745, Laginjina 6, 52100 Pula</izvorni_sadrzaj>
    <derivirana_varijabla naziv="DomainObject.Predmet.ProtustrankaWithAdressOIB_1">Stečajna masa iza MONCALVO d. o. o. u stečaju, OIB 20483612745, Laginjina 6, 52100 Pula</derivirana_varijabla>
  </DomainObject.Predmet.ProtustrankaWithAdressOIB>
  <DomainObject.Predmet.ProtustrankaNazivFormated>
    <izvorni_sadrzaj>Stečajna masa iza MONCALVO d. o. o. u stečaju</izvorni_sadrzaj>
    <derivirana_varijabla naziv="DomainObject.Predmet.ProtustrankaNazivFormated_1">Stečajna masa iza MONCALVO d. o. o. u stečaju</derivirana_varijabla>
  </DomainObject.Predmet.ProtustrankaNazivFormated>
  <DomainObject.Predmet.ProtustrankaNazivFormatedOIB>
    <izvorni_sadrzaj>Stečajna masa iza MONCALVO d. o. o. u stečaju, OIB 20483612745</izvorni_sadrzaj>
    <derivirana_varijabla naziv="DomainObject.Predmet.ProtustrankaNazivFormatedOIB_1">Stečajna masa iza MONCALVO d. o. o. u stečaju, OIB 20483612745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15722.15</izvorni_sadrzaj>
    <derivirana_varijabla naziv="DomainObject.Predmet.TrenutnaVrijednost_1">15722.15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MONCALVO d. o. o. u stečaju</item>
    </izvorni_sadrzaj>
    <derivirana_varijabla naziv="DomainObject.Predmet.ProtuStrankaListFormated_1">
      <item>Stečajna masa iza MONCALVO d. o. o. u stečaju</item>
    </derivirana_varijabla>
  </DomainObject.Predmet.ProtuStrankaListFormated>
  <DomainObject.Predmet.ProtuStrankaListFormatedOIB>
    <izvorni_sadrzaj>
      <item>Stečajna masa iza MONCALVO d. o. o. u stečaju, OIB 20483612745</item>
    </izvorni_sadrzaj>
    <derivirana_varijabla naziv="DomainObject.Predmet.ProtuStrankaListFormatedOIB_1">
      <item>Stečajna masa iza MONCALVO d. o. o. u stečaju, OIB 20483612745</item>
    </derivirana_varijabla>
  </DomainObject.Predmet.ProtuStrankaListFormatedOIB>
  <DomainObject.Predmet.ProtuStrankaListFormatedWithAdress>
    <izvorni_sadrzaj>
      <item>Stečajna masa iza MONCALVO d. o. o. u stečaju, Laginjina 6, 52100 Pula</item>
    </izvorni_sadrzaj>
    <derivirana_varijabla naziv="DomainObject.Predmet.ProtuStrankaListFormatedWithAdress_1">
      <item>Stečajna masa iza MONCALVO d. o. o. u stečaju, Laginjina 6, 52100 Pula</item>
    </derivirana_varijabla>
  </DomainObject.Predmet.ProtuStrankaListFormatedWithAdress>
  <DomainObject.Predmet.ProtuStrankaListFormatedWithAdressOIB>
    <izvorni_sadrzaj>
      <item>Stečajna masa iza MONCALVO d. o. o. u stečaju, OIB 20483612745, Laginjina 6, 52100 Pula</item>
    </izvorni_sadrzaj>
    <derivirana_varijabla naziv="DomainObject.Predmet.ProtuStrankaListFormatedWithAdressOIB_1">
      <item>Stečajna masa iza MONCALVO d. o. o. u stečaju, OIB 20483612745, Laginjina 6, 52100 Pula</item>
    </derivirana_varijabla>
  </DomainObject.Predmet.ProtuStrankaListFormatedWithAdressOIB>
  <DomainObject.Predmet.ProtuStrankaListNazivFormated>
    <izvorni_sadrzaj>
      <item>Stečajna masa iza MONCALVO d. o. o. u stečaju</item>
    </izvorni_sadrzaj>
    <derivirana_varijabla naziv="DomainObject.Predmet.ProtuStrankaListNazivFormated_1">
      <item>Stečajna masa iza MONCALVO d. o. o. u stečaju</item>
    </derivirana_varijabla>
  </DomainObject.Predmet.ProtuStrankaListNazivFormated>
  <DomainObject.Predmet.ProtuStrankaListNazivFormatedOIB>
    <izvorni_sadrzaj>
      <item>Stečajna masa iza MONCALVO d. o. o. u stečaju, OIB 20483612745</item>
    </izvorni_sadrzaj>
    <derivirana_varijabla naziv="DomainObject.Predmet.ProtuStrankaListNazivFormatedOIB_1">
      <item>Stečajna masa iza MONCALVO d. o. o. u stečaju, OIB 20483612745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MONCALVO d. o. o. u stečaju</izvorni_sadrzaj>
    <derivirana_varijabla naziv="DomainObject.Predmet.ProtustrankaIDrugi_1">Stečajna masa iza MONCALVO d. o. o. u stečaju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MONCALVO d. o. o. u stečaju, OIB 20483612745, Laginjina 6, 52100 Pula</izvorni_sadrzaj>
    <derivirana_varijabla naziv="DomainObject.Predmet.ProtustrankaIDrugiAdressOIB_1">Stečajna masa iza MONCALVO d. o. o. u stečaju, OIB 20483612745,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MONCALVO d. o. o. u stečaju</item>
      <item>Stečajni upravitelj Damir Debeljuh</item>
    </izvorni_sadrzaj>
    <derivirana_varijabla naziv="DomainObject.Predmet.SudioniciListNaziv_1">
      <item>Stečajna masa iza MONCALVO d. o. o. u stečaju</item>
      <item>Stečajni upravitelj Damir Debeljuh</item>
    </derivirana_varijabla>
  </DomainObject.Predmet.SudioniciListNaziv>
  <DomainObject.Predmet.SudioniciListAdressOIB>
    <izvorni_sadrzaj>
      <item>Stečajna masa iza MONCALVO d. o. o. u stečaju, OIB 20483612745, Laginjina 6,52100 Pula</item>
      <item>Stečajni upravitelj Damir Debeljuh, OIB 29203139768, Laginjina 6,52100 Pula</item>
    </izvorni_sadrzaj>
    <derivirana_varijabla naziv="DomainObject.Predmet.SudioniciListAdressOIB_1">
      <item>Stečajna masa iza MONCALVO d. o. o. u stečaju, OIB 20483612745, Laginjina 6,52100 Pula</item>
      <item>Stečajni upravitelj Damir Debeljuh, OIB 29203139768, Laginjina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20483612745</item>
      <item>, OIB 29203139768</item>
    </izvorni_sadrzaj>
    <derivirana_varijabla naziv="DomainObject.Predmet.SudioniciListNazivOIB_1">
      <item>, OIB 20483612745</item>
      <item>, OIB 29203139768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travnja 2018.</izvorni_sadrzaj>
    <derivirana_varijabla naziv="DomainObject.Predmet.DatumZadnjeOdrzaneSudskeRadnje_1">23. travnja 2018.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St-341/2017-55</izvorni_sadrzaj>
    <derivirana_varijabla naziv="DomainObject.PredzadnjaOdlukaIzPredmeta.Oznaka_1">St-341/2017-55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16</properties:Pages>
  <properties:Words>7722</properties:Words>
  <properties:Characters>42275</properties:Characters>
  <properties:Lines>789</properties:Lines>
  <properties:Paragraphs>217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2018-10-18T12:27:00Z</dcterms:created>
  <dc:creator>Jasmina Matika</dc:creator>
  <cp:lastModifiedBy>Jasmina Matika</cp:lastModifiedBy>
  <dcterms:modified xmlns:xsi="http://www.w3.org/2001/XMLSchema-instance" xsi:type="dcterms:W3CDTF">2018-10-23T12:28:00Z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(St-341-17 - RJEŠENJE - DOSUDA - AUTO-HRVATSKA-STANICA ZA TEHNIČKI PREGLED.docx)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16</vt:i4>
  </prop:property>
</prop:Properties>
</file>