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83c97" w14:paraId="1683c97"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4101F6">
        <w:t>SUN &amp; SEA DREAMS</w:t>
      </w:r>
      <w:r w:rsidR="000A279C">
        <w:t xml:space="preserve"> d.o.o., </w:t>
      </w:r>
      <w:r w:rsidR="004101F6">
        <w:t>Uz Pjacu b.b., Bol, OIB: 39595289314</w:t>
      </w:r>
      <w:r>
        <w:t xml:space="preserve">, dana </w:t>
      </w:r>
      <w:r w:rsidR="00832712">
        <w:t>28</w:t>
      </w:r>
      <w:r w:rsidR="003F51CD">
        <w:t>. prosinca</w:t>
      </w:r>
      <w:r>
        <w:t xml:space="preserve"> 2016.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4101F6">
        <w:t>SUN &amp; SEA DREAMS d.o.o., Uz Pjacu b.b., Bol, OIB: 39595289314</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4101F6" w:rsidP="00107E09" w:rsidR="00107E09">
      <w:pPr>
        <w:jc w:val="center"/>
        <w:rPr>
          <w:b/>
          <w:u w:val="single"/>
        </w:rPr>
      </w:pPr>
      <w:r>
        <w:rPr>
          <w:b/>
          <w:u w:val="single"/>
        </w:rPr>
        <w:t>27</w:t>
      </w:r>
      <w:r w:rsidR="00832712">
        <w:rPr>
          <w:b/>
          <w:u w:val="single"/>
        </w:rPr>
        <w:t>. siječnja</w:t>
      </w:r>
      <w:r w:rsidR="00107E09">
        <w:rPr>
          <w:b/>
          <w:u w:val="single"/>
        </w:rPr>
        <w:t xml:space="preserve"> </w:t>
      </w:r>
      <w:r w:rsidR="003F51CD">
        <w:rPr>
          <w:b/>
          <w:u w:val="single"/>
        </w:rPr>
        <w:t>2017</w:t>
      </w:r>
      <w:r w:rsidR="00107E09">
        <w:rPr>
          <w:b/>
          <w:u w:val="single"/>
        </w:rPr>
        <w:t xml:space="preserve">. godine u </w:t>
      </w:r>
      <w:r>
        <w:rPr>
          <w:b/>
          <w:u w:val="single"/>
        </w:rPr>
        <w:t>09.15</w:t>
      </w:r>
      <w:r w:rsidR="00107E09">
        <w:rPr>
          <w:b/>
          <w:u w:val="single"/>
        </w:rPr>
        <w:t xml:space="preserve"> sati</w:t>
      </w:r>
    </w:p>
    <w:p w:rsidRDefault="00107E09" w:rsidP="00107E09" w:rsidR="00107E09">
      <w:pPr>
        <w:jc w:val="center"/>
        <w:rPr>
          <w:b/>
        </w:rPr>
      </w:pPr>
    </w:p>
    <w:p w:rsidRDefault="00107E09" w:rsidP="00107E09" w:rsidR="00107E09" w:rsidRPr="00183CFD">
      <w:pPr>
        <w:pStyle w:val="Odlomakpopisa"/>
        <w:numPr>
          <w:ilvl w:val="0"/>
          <w:numId w:val="1"/>
        </w:numPr>
        <w:jc w:val="both"/>
        <w:rPr>
          <w:rFonts w:cs="Times New Roman" w:hAnsi="Times New Roman" w:ascii="Times New Roman"/>
          <w:sz w:val="24"/>
          <w:szCs w:val="24"/>
        </w:rPr>
      </w:pPr>
      <w:r w:rsidRPr="00183CFD">
        <w:rPr>
          <w:rFonts w:cs="Times New Roman" w:hAnsi="Times New Roman" w:ascii="Times New Roman"/>
          <w:sz w:val="24"/>
          <w:szCs w:val="24"/>
        </w:rPr>
        <w:t>Pozivaju se predstavnik predlagatelja Financijske agencije, Regionalni centar Split i zastupni</w:t>
      </w:r>
      <w:r w:rsidR="000B6C49">
        <w:rPr>
          <w:rFonts w:cs="Times New Roman" w:hAnsi="Times New Roman" w:ascii="Times New Roman"/>
          <w:sz w:val="24"/>
          <w:szCs w:val="24"/>
        </w:rPr>
        <w:t>k</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4101F6">
        <w:rPr>
          <w:rFonts w:cs="Times New Roman" w:hAnsi="Times New Roman" w:ascii="Times New Roman"/>
          <w:sz w:val="24"/>
          <w:szCs w:val="24"/>
        </w:rPr>
        <w:t>Lara Vekić, Pišćine 13, Podstrana, OIB: 31300505640</w:t>
      </w:r>
      <w:r w:rsidR="003F51CD">
        <w:rPr>
          <w:rFonts w:cs="Times New Roman" w:hAnsi="Times New Roman" w:ascii="Times New Roman"/>
          <w:sz w:val="24"/>
          <w:szCs w:val="24"/>
        </w:rPr>
        <w:t>,</w:t>
      </w:r>
      <w:r w:rsidR="00183CFD">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B6C49">
        <w:t>ku</w:t>
      </w:r>
      <w:r>
        <w:t xml:space="preserve"> po zakonu dužnika </w:t>
      </w:r>
      <w:r w:rsidR="004101F6">
        <w:t>Lari Vekić</w:t>
      </w:r>
      <w:r w:rsidR="003F51CD">
        <w:t xml:space="preserve"> </w:t>
      </w:r>
      <w:r>
        <w:t>da u roku od 8 (osam) dana dostavi 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 xml:space="preserve">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832712">
        <w:rPr>
          <w:rFonts w:cs="Times New Roman" w:eastAsia="Times New Roman" w:hAnsi="Times New Roman" w:ascii="Times New Roman"/>
          <w:sz w:val="24"/>
          <w:szCs w:val="24"/>
          <w:lang w:eastAsia="hr-HR" w:val="fr-FR"/>
        </w:rPr>
        <w:t>(2</w:t>
      </w:r>
      <w:r w:rsidR="004101F6">
        <w:rPr>
          <w:rFonts w:cs="Times New Roman" w:eastAsia="Times New Roman" w:hAnsi="Times New Roman" w:ascii="Times New Roman"/>
          <w:sz w:val="24"/>
          <w:szCs w:val="24"/>
          <w:lang w:eastAsia="hr-HR" w:val="fr-FR"/>
        </w:rPr>
        <w:t>6</w:t>
      </w:r>
      <w:r w:rsidR="00832712">
        <w:rPr>
          <w:rFonts w:cs="Times New Roman" w:eastAsia="Times New Roman" w:hAnsi="Times New Roman" w:ascii="Times New Roman"/>
          <w:sz w:val="24"/>
          <w:szCs w:val="24"/>
          <w:lang w:eastAsia="hr-HR" w:val="fr-FR"/>
        </w:rPr>
        <w:t>.01.</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4101F6">
        <w:t>12. veljače 2016</w:t>
      </w:r>
      <w:r>
        <w:t xml:space="preserve">. godine predložio otvaranje stečajnog postupka nad dužnikom </w:t>
      </w:r>
      <w:r w:rsidR="004101F6">
        <w:t>SUN &amp; SEA DREAMS d.o.o., Uz Pjacu b.b., Bol, OIB: 39595289314</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4101F6">
        <w:t>10. veljače 2016</w:t>
      </w:r>
      <w:r>
        <w:t xml:space="preserve">. godine u Očevidniku redoslijeda osnova za plaćanje ima evidentirane neizvršene osnove za plaćanje u neprekinutom razdoblju od 120 dana, u ukupnom iznosu od </w:t>
      </w:r>
      <w:r w:rsidR="004101F6">
        <w:t>235.675,55</w:t>
      </w:r>
      <w:r>
        <w:t xml:space="preserve"> kuna, te da prema podacima HZMO ima </w:t>
      </w:r>
      <w:r w:rsidR="004101F6">
        <w:t>2</w:t>
      </w:r>
      <w:r w:rsidR="00832712">
        <w:t xml:space="preserve"> zaposlena</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832712">
        <w:t>28</w:t>
      </w:r>
      <w:r w:rsidR="003F51CD">
        <w:t>. prosinca</w:t>
      </w:r>
      <w:r w:rsidRPr="008D1AEA">
        <w:t xml:space="preserve"> 2016.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zakonskom</w:t>
      </w:r>
      <w:r w:rsidR="00107E09">
        <w:t xml:space="preserve"> </w:t>
      </w:r>
      <w:r w:rsidR="0054141D">
        <w:t>zastupniku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406814">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46EEA">
      <w:t>-475/2016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46EEA">
      <w:t>475/2016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A279C"/>
    <w:rsid w:val="000B4D96"/>
    <w:rsid w:val="000B6C49"/>
    <w:rsid w:val="000D4EF9"/>
    <w:rsid w:val="00107E09"/>
    <w:rsid w:val="00152CB8"/>
    <w:rsid w:val="00183CFD"/>
    <w:rsid w:val="001844C2"/>
    <w:rsid w:val="001C7CA1"/>
    <w:rsid w:val="003C2F22"/>
    <w:rsid w:val="003F51CD"/>
    <w:rsid w:val="00406814"/>
    <w:rsid w:val="004101F6"/>
    <w:rsid w:val="00417EA6"/>
    <w:rsid w:val="0054141D"/>
    <w:rsid w:val="00665B16"/>
    <w:rsid w:val="0071519E"/>
    <w:rsid w:val="00726D30"/>
    <w:rsid w:val="00746EEA"/>
    <w:rsid w:val="007F7A84"/>
    <w:rsid w:val="00814EDB"/>
    <w:rsid w:val="00815142"/>
    <w:rsid w:val="00832712"/>
    <w:rsid w:val="00853B3E"/>
    <w:rsid w:val="00856131"/>
    <w:rsid w:val="008D1AEA"/>
    <w:rsid w:val="00981D37"/>
    <w:rsid w:val="00A466BB"/>
    <w:rsid w:val="00A51DE9"/>
    <w:rsid w:val="00AB2BB4"/>
    <w:rsid w:val="00B7506F"/>
    <w:rsid w:val="00C05643"/>
    <w:rsid w:val="00C50430"/>
    <w:rsid w:val="00D573DA"/>
    <w:rsid w:val="00DD0D50"/>
    <w:rsid w:val="00EB6A52"/>
    <w:rsid w:val="00ED301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406814"/>
    <w:rPr>
      <w:color w:val="808080"/>
      <w:bdr w:space="0" w:sz="0" w:color="auto" w:val="none"/>
      <w:shd w:fill="auto" w:color="auto" w:val="clear"/>
    </w:rPr>
  </w:style>
  <w:style w:customStyle="true" w:styleId="eSPISCCParagraphDefaultFont" w:type="character">
    <w:name w:val="eSPIS_CC_Paragraph Default Font"/>
    <w:basedOn w:val="Zadanifontodlomka"/>
    <w:rsid w:val="0040681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06814"/>
    <w:rPr>
      <w:b/>
      <w:bdr w:space="0" w:sz="0" w:color="auto" w:val="none"/>
      <w:shd w:fill="FFFFCC" w:color="auto" w:val="clear"/>
      <w:lang w:val="hr-HR"/>
    </w:rPr>
  </w:style>
  <w:style w:customStyle="true" w:styleId="PozadinaSvijetloCrvena" w:type="character">
    <w:name w:val="Pozadina_SvijetloCrvena"/>
    <w:basedOn w:val="eSPISCCParagraphDefaultFont"/>
    <w:rsid w:val="0040681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0681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406814"/>
    <w:rPr>
      <w:color w:val="808080"/>
      <w:bdr w:color="auto" w:space="0" w:sz="0" w:val="none"/>
      <w:shd w:color="auto" w:fill="auto" w:val="clear"/>
    </w:rPr>
  </w:style>
  <w:style w:customStyle="1" w:styleId="eSPISCCParagraphDefaultFont" w:type="character">
    <w:name w:val="eSPIS_CC_Paragraph Default Font"/>
    <w:basedOn w:val="Zadanifontodlomka"/>
    <w:rsid w:val="0040681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06814"/>
    <w:rPr>
      <w:b/>
      <w:bdr w:color="auto" w:space="0" w:sz="0" w:val="none"/>
      <w:shd w:color="auto" w:fill="FFFFCC" w:val="clear"/>
      <w:lang w:val="hr-HR"/>
    </w:rPr>
  </w:style>
  <w:style w:customStyle="1" w:styleId="PozadinaSvijetloCrvena" w:type="character">
    <w:name w:val="Pozadina_SvijetloCrvena"/>
    <w:basedOn w:val="eSPISCCParagraphDefaultFont"/>
    <w:rsid w:val="0040681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0681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2016.</izvorni_sadrzaj>
    <derivirana_varijabla naziv="DomainObject.DatumDonosenjaOdluke_1">28.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475</izvorni_sadrzaj>
    <derivirana_varijabla naziv="DomainObject.Predmet.Broj_1">475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veljače 2016.</izvorni_sadrzaj>
    <derivirana_varijabla naziv="DomainObject.Predmet.DatumOsnivanja_1">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zaposlenika</izvorni_sadrzaj>
    <derivirana_varijabla naziv="DomainObject.Predmet.Opis_1">2 zaposlenika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St-475/2016</izvorni_sadrzaj>
    <derivirana_varijabla naziv="DomainObject.Predmet.OznakaBroj_1">St-475/2016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SUN &amp; SEA DREAMS društvo s ograničenom odgovornošću, za građenje, trgovinu i turizam, turistička agencija</izvorni_sadrzaj>
    <derivirana_varijabla naziv="DomainObject.Predmet.ProtustrankaFormated_1">  SUN &amp; SEA DREAMS društvo s ograničenom odgovornošću, za građenje, trgovinu i turizam, turistička agencija</derivirana_varijabla>
  </DomainObject.Predmet.ProtustrankaFormated>
  <DomainObject.Predmet.ProtustrankaFormatedOIB>
    <izvorni_sadrzaj>  SUN &amp; SEA DREAMS društvo s ograničenom odgovornošću, za građenje, trgovinu i turizam, turistička agencija, OIB 39595289314</izvorni_sadrzaj>
    <derivirana_varijabla naziv="DomainObject.Predmet.ProtustrankaFormatedOIB_1">  SUN &amp; SEA DREAMS društvo s ograničenom odgovornošću, za građenje, trgovinu i turizam, turistička agencija, OIB 39595289314</derivirana_varijabla>
  </DomainObject.Predmet.ProtustrankaFormatedOIB>
  <DomainObject.Predmet.ProtustrankaFormatedWithAdress>
    <izvorni_sadrzaj> SUN &amp; SEA DREAMS društvo s ograničenom odgovornošću, za građenje, trgovinu i turizam, turistička agencija, Uz Pjacu b.b., 21420 Bol</izvorni_sadrzaj>
    <derivirana_varijabla naziv="DomainObject.Predmet.ProtustrankaFormatedWithAdress_1"> SUN &amp; SEA DREAMS društvo s ograničenom odgovornošću, za građenje, trgovinu i turizam, turistička agencija, Uz Pjacu b.b., 21420 Bol</derivirana_varijabla>
  </DomainObject.Predmet.ProtustrankaFormatedWithAdress>
  <DomainObject.Predmet.ProtustrankaFormatedWithAdressOIB>
    <izvorni_sadrzaj> SUN &amp; SEA DREAMS društvo s ograničenom odgovornošću, za građenje, trgovinu i turizam, turistička agencija, OIB 39595289314, Uz Pjacu b.b., 21420 Bol</izvorni_sadrzaj>
    <derivirana_varijabla naziv="DomainObject.Predmet.ProtustrankaFormatedWithAdressOIB_1"> SUN &amp; SEA DREAMS društvo s ograničenom odgovornošću, za građenje, trgovinu i turizam, turistička agencija, OIB 39595289314, Uz Pjacu b.b., 21420 Bol</derivirana_varijabla>
  </DomainObject.Predmet.ProtustrankaFormatedWithAdressOIB>
  <DomainObject.Predmet.ProtustrankaWithAdress>
    <izvorni_sadrzaj>SUN &amp; SEA DREAMS društvo s ograničenom odgovornošću, za građenje, trgovinu i turizam, turistička agencija Uz Pjacu b.b., 21420 Bol</izvorni_sadrzaj>
    <derivirana_varijabla naziv="DomainObject.Predmet.ProtustrankaWithAdress_1">SUN &amp; SEA DREAMS društvo s ograničenom odgovornošću, za građenje, trgovinu i turizam, turistička agencija Uz Pjacu b.b., 21420 Bol</derivirana_varijabla>
  </DomainObject.Predmet.ProtustrankaWithAdress>
  <DomainObject.Predmet.ProtustrankaWithAdressOIB>
    <izvorni_sadrzaj>SUN &amp; SEA DREAMS društvo s ograničenom odgovornošću, za građenje, trgovinu i turizam, turistička agencija, OIB 39595289314, Uz Pjacu b.b., 21420 Bol</izvorni_sadrzaj>
    <derivirana_varijabla naziv="DomainObject.Predmet.ProtustrankaWithAdressOIB_1">SUN &amp; SEA DREAMS društvo s ograničenom odgovornošću, za građenje, trgovinu i turizam, turistička agencija, OIB 39595289314, Uz Pjacu b.b., 21420 Bol</derivirana_varijabla>
  </DomainObject.Predmet.ProtustrankaWithAdressOIB>
  <DomainObject.Predmet.ProtustrankaNazivFormated>
    <izvorni_sadrzaj>SUN &amp; SEA DREAMS društvo s ograničenom odgovornošću, za građenje, trgovinu i turizam, turistička agencija</izvorni_sadrzaj>
    <derivirana_varijabla naziv="DomainObject.Predmet.ProtustrankaNazivFormated_1">SUN &amp; SEA DREAMS društvo s ograničenom odgovornošću, za građenje, trgovinu i turizam, turistička agencija</derivirana_varijabla>
  </DomainObject.Predmet.ProtustrankaNazivFormated>
  <DomainObject.Predmet.ProtustrankaNazivFormatedOIB>
    <izvorni_sadrzaj>SUN &amp; SEA DREAMS društvo s ograničenom odgovornošću, za građenje, trgovinu i turizam, turistička agencija, OIB 39595289314</izvorni_sadrzaj>
    <derivirana_varijabla naziv="DomainObject.Predmet.ProtustrankaNazivFormatedOIB_1">SUN &amp; SEA DREAMS društvo s ograničenom odgovornošću, za građenje, trgovinu i turizam, turistička agencija, OIB 39595289314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235675.55</izvorni_sadrzaj>
    <derivirana_varijabla naziv="DomainObject.Predmet.TrenutnaVrijednost_1">235675.55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SUN &amp; SEA DREAMS društvo s ograničenom odgovornošću, za građenje, trgovinu i turizam, turistička agencija</item>
    </izvorni_sadrzaj>
    <derivirana_varijabla naziv="DomainObject.Predmet.ProtuStrankaListFormated_1">
      <item>SUN &amp; SEA DREAMS društvo s ograničenom odgovornošću, za građenje, trgovinu i turizam, turistička agencija</item>
    </derivirana_varijabla>
  </DomainObject.Predmet.ProtuStrankaListFormated>
  <DomainObject.Predmet.ProtuStrankaListFormatedOIB>
    <izvorni_sadrzaj>
      <item>SUN &amp; SEA DREAMS društvo s ograničenom odgovornošću, za građenje, trgovinu i turizam, turistička agencija, OIB 39595289314</item>
    </izvorni_sadrzaj>
    <derivirana_varijabla naziv="DomainObject.Predmet.ProtuStrankaListFormatedOIB_1">
      <item>SUN &amp; SEA DREAMS društvo s ograničenom odgovornošću, za građenje, trgovinu i turizam, turistička agencija, OIB 39595289314</item>
    </derivirana_varijabla>
  </DomainObject.Predmet.ProtuStrankaListFormatedOIB>
  <DomainObject.Predmet.ProtuStrankaListFormatedWithAdress>
    <izvorni_sadrzaj>
      <item>SUN &amp; SEA DREAMS društvo s ograničenom odgovornošću, za građenje, trgovinu i turizam, turistička agencija, Uz Pjacu b.b., 21420 Bol</item>
    </izvorni_sadrzaj>
    <derivirana_varijabla naziv="DomainObject.Predmet.ProtuStrankaListFormatedWithAdress_1">
      <item>SUN &amp; SEA DREAMS društvo s ograničenom odgovornošću, za građenje, trgovinu i turizam, turistička agencija, Uz Pjacu b.b., 21420 Bol</item>
    </derivirana_varijabla>
  </DomainObject.Predmet.ProtuStrankaListFormatedWithAdress>
  <DomainObject.Predmet.ProtuStrankaListFormatedWithAdressOIB>
    <izvorni_sadrzaj>
      <item>SUN &amp; SEA DREAMS društvo s ograničenom odgovornošću, za građenje, trgovinu i turizam, turistička agencija, OIB 39595289314, Uz Pjacu b.b., 21420 Bol</item>
    </izvorni_sadrzaj>
    <derivirana_varijabla naziv="DomainObject.Predmet.ProtuStrankaListFormatedWithAdressOIB_1">
      <item>SUN &amp; SEA DREAMS društvo s ograničenom odgovornošću, za građenje, trgovinu i turizam, turistička agencija, OIB 39595289314, Uz Pjacu b.b., 21420 Bol</item>
    </derivirana_varijabla>
  </DomainObject.Predmet.ProtuStrankaListFormatedWithAdressOIB>
  <DomainObject.Predmet.ProtuStrankaListNazivFormated>
    <izvorni_sadrzaj>
      <item>SUN &amp; SEA DREAMS društvo s ograničenom odgovornošću, za građenje, trgovinu i turizam, turistička agencija</item>
    </izvorni_sadrzaj>
    <derivirana_varijabla naziv="DomainObject.Predmet.ProtuStrankaListNazivFormated_1">
      <item>SUN &amp; SEA DREAMS društvo s ograničenom odgovornošću, za građenje, trgovinu i turizam, turistička agencija</item>
    </derivirana_varijabla>
  </DomainObject.Predmet.ProtuStrankaListNazivFormated>
  <DomainObject.Predmet.ProtuStrankaListNazivFormatedOIB>
    <izvorni_sadrzaj>
      <item>SUN &amp; SEA DREAMS društvo s ograničenom odgovornošću, za građenje, trgovinu i turizam, turistička agencija, OIB 39595289314</item>
    </izvorni_sadrzaj>
    <derivirana_varijabla naziv="DomainObject.Predmet.ProtuStrankaListNazivFormatedOIB_1">
      <item>SUN &amp; SEA DREAMS društvo s ograničenom odgovornošću, za građenje, trgovinu i turizam, turistička agencija, OIB 39595289314</item>
    </derivirana_varijabla>
  </DomainObject.Predmet.ProtuStrankaListNazivFormatedOIB>
  <DomainObject.Predmet.OstaliListFormated>
    <izvorni_sadrzaj>
      <item>Lara Vekić</item>
    </izvorni_sadrzaj>
    <derivirana_varijabla naziv="DomainObject.Predmet.OstaliListFormated_1">
      <item>Lara Vekić</item>
    </derivirana_varijabla>
  </DomainObject.Predmet.OstaliListFormated>
  <DomainObject.Predmet.OstaliListFormatedOIB>
    <izvorni_sadrzaj>
      <item>Lara Vekić, OIB 31300505640</item>
    </izvorni_sadrzaj>
    <derivirana_varijabla naziv="DomainObject.Predmet.OstaliListFormatedOIB_1">
      <item>Lara Vekić, OIB 31300505640</item>
    </derivirana_varijabla>
  </DomainObject.Predmet.OstaliListFormatedOIB>
  <DomainObject.Predmet.OstaliListFormatedWithAdress>
    <izvorni_sadrzaj>
      <item>Lara Vekić, Pišćine 13, 21311 Podstrana</item>
    </izvorni_sadrzaj>
    <derivirana_varijabla naziv="DomainObject.Predmet.OstaliListFormatedWithAdress_1">
      <item>Lara Vekić, Pišćine 13, 21311 Podstrana</item>
    </derivirana_varijabla>
  </DomainObject.Predmet.OstaliListFormatedWithAdress>
  <DomainObject.Predmet.OstaliListFormatedWithAdressOIB>
    <izvorni_sadrzaj>
      <item>Lara Vekić, OIB 31300505640, Pišćine 13, 21311 Podstrana</item>
    </izvorni_sadrzaj>
    <derivirana_varijabla naziv="DomainObject.Predmet.OstaliListFormatedWithAdressOIB_1">
      <item>Lara Vekić, OIB 31300505640, Pišćine 13, 21311 Podstrana</item>
    </derivirana_varijabla>
  </DomainObject.Predmet.OstaliListFormatedWithAdressOIB>
  <DomainObject.Predmet.OstaliListNazivFormated>
    <izvorni_sadrzaj>
      <item>Lara Vekić</item>
    </izvorni_sadrzaj>
    <derivirana_varijabla naziv="DomainObject.Predmet.OstaliListNazivFormated_1">
      <item>Lara Vekić</item>
    </derivirana_varijabla>
  </DomainObject.Predmet.OstaliListNazivFormated>
  <DomainObject.Predmet.OstaliListNazivFormatedOIB>
    <izvorni_sadrzaj>
      <item>Lara Vekić, OIB 31300505640</item>
    </izvorni_sadrzaj>
    <derivirana_varijabla naziv="DomainObject.Predmet.OstaliListNazivFormatedOIB_1">
      <item>Lara Vekić, OIB 31300505640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2016.</izvorni_sadrzaj>
    <derivirana_varijabla naziv="DomainObject.Datum_1">28. prosinca 2016.</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SUN &amp; SEA DREAMS društvo s ograničenom odgovornošću, za građenje, trgovinu i turizam, turistička agencija</izvorni_sadrzaj>
    <derivirana_varijabla naziv="DomainObject.Predmet.ProtustrankaIDrugi_1">SUN &amp; SEA DREAMS društvo s ograničenom odgovornošću, za građenje, trgovinu i turizam, turistička agencija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SUN &amp; SEA DREAMS društvo s ograničenom odgovornošću, za građenje, trgovinu i turizam, turistička agencija, OIB 39595289314, Uz Pjacu b.b., 21420 Bol</izvorni_sadrzaj>
    <derivirana_varijabla naziv="DomainObject.Predmet.ProtustrankaIDrugiAdressOIB_1">SUN &amp; SEA DREAMS društvo s ograničenom odgovornošću, za građenje, trgovinu i turizam, turistička agencija, OIB 39595289314, Uz Pjacu b.b., 21420 Bol</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SUN &amp; SEA DREAMS društvo s ograničenom odgovornošću, za građenje, trgovinu i turizam, turistička agencija</item>
      <item>FINANCIJSKA AGENCIJA, RC SPLIT</item>
      <item>Lara Vekić</item>
    </izvorni_sadrzaj>
    <derivirana_varijabla naziv="DomainObject.Predmet.SudioniciListNaziv_1">
      <item>SUN &amp; SEA DREAMS društvo s ograničenom odgovornošću, za građenje, trgovinu i turizam, turistička agencija</item>
      <item>FINANCIJSKA AGENCIJA, RC SPLIT</item>
      <item>Lara Vekić</item>
    </derivirana_varijabla>
  </DomainObject.Predmet.SudioniciListNaziv>
  <DomainObject.Predmet.SudioniciListAdressOIB>
    <izvorni_sadrzaj>
      <item>SUN &amp; SEA DREAMS društvo s ograničenom odgovornošću, za građenje, trgovinu i turizam, turistička agencija, OIB 39595289314, Uz Pjacu b.b.,21420 Bol</item>
      <item>FINANCIJSKA AGENCIJA, RC SPLIT, OIB 85821130368, Mažuranićevo šetalište 24 b,21000 Split</item>
      <item>Lara Vekić, OIB 31300505640, Pišćine 13,21311 Podstrana</item>
    </izvorni_sadrzaj>
    <derivirana_varijabla naziv="DomainObject.Predmet.SudioniciListAdressOIB_1">
      <item>SUN &amp; SEA DREAMS društvo s ograničenom odgovornošću, za građenje, trgovinu i turizam, turistička agencija, OIB 39595289314, Uz Pjacu b.b.,21420 Bol</item>
      <item>FINANCIJSKA AGENCIJA, RC SPLIT, OIB 85821130368, Mažuranićevo šetalište 24 b,21000 Split</item>
      <item>Lara Vekić, OIB 31300505640, Pišćine 13,21311 Podstrana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39595289314</item>
      <item>, OIB 85821130368</item>
      <item>, OIB 31300505640</item>
    </izvorni_sadrzaj>
    <derivirana_varijabla naziv="DomainObject.Predmet.SudioniciListNazivOIB_1">
      <item>, OIB 39595289314</item>
      <item>, OIB 85821130368</item>
      <item>, OIB 31300505640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992</properties:Words>
  <properties:Characters>5461</properties:Characters>
  <properties:Lines>140</properties:Lines>
  <properties:Paragraphs>37</properties:Paragraphs>
  <properties:TotalTime>77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2016-12-28T08:27:00Z</cp:lastPrinted>
  <dcterms:modified xmlns:xsi="http://www.w3.org/2001/XMLSchema-instance" xsi:type="dcterms:W3CDTF">2016-12-28T08:30:00Z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