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9a25f" w14:paraId="919a25f" w:rsidRDefault="00710601" w:rsidP="007F50E6" w:rsidR="00710601">
      <w:pPr>
        <w15:collapsed w:val="false"/>
        <w:rPr>
          <w:rFonts w:hAnsi="Times New Roman" w:ascii="Times New Roman"/>
        </w:rPr>
      </w:pPr>
      <w:bookmarkStart w:name="_GoBack" w:id="0"/>
      <w:bookmarkEnd w:id="0"/>
    </w:p>
    <w:p w:rsidRDefault="002775D1" w:rsidP="007F50E6" w:rsidR="00017A9F">
      <w:pPr>
        <w:rPr>
          <w:rFonts w:hAnsi="Times New Roman" w:ascii="Times New Roman"/>
        </w:rPr>
      </w:pPr>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017A9F">
        <w:rPr>
          <w:rFonts w:hAnsi="Times New Roman" w:ascii="Times New Roman"/>
        </w:rPr>
        <w:t>U KARLOVCU</w:t>
      </w:r>
    </w:p>
    <w:p w:rsidRDefault="002775D1" w:rsidP="00916759" w:rsidR="00277D1E">
      <w:pPr>
        <w:rPr>
          <w:rFonts w:hAnsi="Times New Roman" w:ascii="Times New Roman"/>
        </w:rPr>
      </w:pPr>
      <w:r w:rsidRPr="001A1A01">
        <w:rPr>
          <w:rFonts w:hAnsi="Times New Roman" w:ascii="Times New Roman"/>
        </w:rPr>
        <w:t xml:space="preserve">Karlovac, </w:t>
      </w:r>
      <w:r w:rsidR="00017A9F">
        <w:rPr>
          <w:rFonts w:hAnsi="Times New Roman" w:ascii="Times New Roman"/>
        </w:rPr>
        <w:t>Trg hrvatskih branitelja 1/II</w:t>
      </w:r>
      <w:r w:rsidRPr="001A1A01">
        <w:rPr>
          <w:rFonts w:hAnsi="Times New Roman" w:ascii="Times New Roman"/>
        </w:rPr>
        <w:t xml:space="preserve"> </w:t>
      </w:r>
    </w:p>
    <w:p w:rsidRDefault="005F06BF" w:rsidP="005F06BF" w:rsidR="005F06BF"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FE0E02" w:rsidR="00017A9F" w:rsidRPr="00277D1E">
      <w:pPr>
        <w:jc w:val="center"/>
        <w:rPr>
          <w:rFonts w:hAnsi="Times New Roman" w:ascii="Times New Roman"/>
        </w:rPr>
      </w:pPr>
      <w:r w:rsidRPr="00277D1E">
        <w:rPr>
          <w:rFonts w:hAnsi="Times New Roman" w:ascii="Times New Roman"/>
        </w:rPr>
        <w:t xml:space="preserve">Z A K </w:t>
      </w:r>
      <w:r w:rsidR="00FE0E02">
        <w:rPr>
          <w:rFonts w:hAnsi="Times New Roman" w:ascii="Times New Roman"/>
        </w:rPr>
        <w:t>L J U Č A K</w:t>
      </w:r>
    </w:p>
    <w:p w:rsidRDefault="00916759" w:rsidP="00916759" w:rsidR="00916759" w:rsidRPr="00916759">
      <w:pPr>
        <w:rPr>
          <w:rFonts w:hAnsi="Times New Roman" w:ascii="Times New Roman"/>
        </w:rPr>
      </w:pPr>
    </w:p>
    <w:p w:rsidRDefault="00916759" w:rsidP="00916759" w:rsidR="00017A9F">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r>
      <w:r w:rsidR="00017A9F" w:rsidRPr="00017A9F">
        <w:rPr>
          <w:rFonts w:hAnsi="Times New Roman" w:ascii="Times New Roman"/>
        </w:rPr>
        <w:t xml:space="preserve">Trgovački sud u Zagrebu, Stalna služba u Karlovcu, po stečajnom sucu Vesni Fundurulić Perišin, </w:t>
      </w:r>
      <w:r w:rsidR="00283C14" w:rsidRPr="00283C14">
        <w:rPr>
          <w:rFonts w:hAnsi="Times New Roman" w:ascii="Times New Roman"/>
        </w:rPr>
        <w:t>u stečajnom postupku nad Stečajnom masom iza ENIGMA d.o.o. u stečaju, Zagreb, IV. Požarinje 6, OIB: 98500726877,  20. srpnja 2018.,</w:t>
      </w:r>
    </w:p>
    <w:p w:rsidRDefault="00283C14" w:rsidP="00916759" w:rsidR="00283C14"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16759" w:rsidRPr="00916759">
      <w:pPr>
        <w:jc w:val="both"/>
        <w:rPr>
          <w:rFonts w:hAnsi="Times New Roman" w:ascii="Times New Roman"/>
        </w:rPr>
      </w:pPr>
    </w:p>
    <w:p w:rsidRDefault="00916759" w:rsidP="00916759" w:rsidR="009F3CBC">
      <w:pPr>
        <w:jc w:val="both"/>
        <w:rPr>
          <w:rFonts w:hAnsi="Times New Roman" w:ascii="Times New Roman"/>
        </w:rPr>
      </w:pPr>
      <w:r w:rsidRPr="00916759">
        <w:rPr>
          <w:rFonts w:hAnsi="Times New Roman" w:ascii="Times New Roman"/>
        </w:rPr>
        <w:tab/>
      </w:r>
    </w:p>
    <w:p w:rsidRDefault="009C0F65" w:rsidP="009C0F65" w:rsidR="00E8432B">
      <w:pPr>
        <w:ind w:firstLine="708"/>
        <w:jc w:val="both"/>
        <w:rPr>
          <w:rFonts w:hAnsi="Times New Roman" w:ascii="Times New Roman"/>
        </w:rPr>
      </w:pPr>
      <w:r>
        <w:rPr>
          <w:rFonts w:hAnsi="Times New Roman" w:ascii="Times New Roman"/>
        </w:rPr>
        <w:t>I.</w:t>
      </w:r>
      <w:r w:rsidR="009F3CBC" w:rsidRPr="009C0F65">
        <w:rPr>
          <w:rFonts w:hAnsi="Times New Roman" w:ascii="Times New Roman"/>
        </w:rPr>
        <w:t>Određu</w:t>
      </w:r>
      <w:r w:rsidR="00E8432B">
        <w:rPr>
          <w:rFonts w:hAnsi="Times New Roman" w:ascii="Times New Roman"/>
        </w:rPr>
        <w:t>je se ročište za diobu kupovnina</w:t>
      </w:r>
      <w:r w:rsidR="009F3CBC" w:rsidRPr="009C0F65">
        <w:rPr>
          <w:rFonts w:hAnsi="Times New Roman" w:ascii="Times New Roman"/>
        </w:rPr>
        <w:t xml:space="preserve"> </w:t>
      </w:r>
      <w:r w:rsidR="00E8432B">
        <w:rPr>
          <w:rFonts w:hAnsi="Times New Roman" w:ascii="Times New Roman"/>
        </w:rPr>
        <w:t>nekretnina</w:t>
      </w:r>
      <w:r w:rsidR="009F3CBC" w:rsidRPr="009C0F65">
        <w:rPr>
          <w:rFonts w:hAnsi="Times New Roman" w:ascii="Times New Roman"/>
        </w:rPr>
        <w:t xml:space="preserve"> upisan</w:t>
      </w:r>
      <w:r w:rsidR="00E8432B">
        <w:rPr>
          <w:rFonts w:hAnsi="Times New Roman" w:ascii="Times New Roman"/>
        </w:rPr>
        <w:t>ih</w:t>
      </w:r>
      <w:r w:rsidR="00017A9F" w:rsidRPr="009C0F65">
        <w:rPr>
          <w:rFonts w:hAnsi="Times New Roman" w:ascii="Times New Roman"/>
        </w:rPr>
        <w:t xml:space="preserve"> u zemljišnim knjigama </w:t>
      </w:r>
    </w:p>
    <w:p w:rsidRDefault="00E8432B" w:rsidP="00E8432B" w:rsidR="00E8432B">
      <w:pPr>
        <w:ind w:firstLine="708"/>
        <w:jc w:val="both"/>
        <w:rPr>
          <w:rFonts w:hAnsi="Times New Roman" w:ascii="Times New Roman"/>
        </w:rPr>
      </w:pPr>
      <w:r w:rsidRPr="00E8432B">
        <w:rPr>
          <w:rFonts w:hAnsi="Times New Roman" w:ascii="Times New Roman"/>
        </w:rPr>
        <w:t>Općinskog</w:t>
      </w:r>
      <w:r w:rsidR="00283C14">
        <w:rPr>
          <w:rFonts w:hAnsi="Times New Roman" w:ascii="Times New Roman"/>
        </w:rPr>
        <w:t xml:space="preserve"> </w:t>
      </w:r>
      <w:r w:rsidRPr="00E8432B">
        <w:rPr>
          <w:rFonts w:hAnsi="Times New Roman" w:ascii="Times New Roman"/>
        </w:rPr>
        <w:t xml:space="preserve"> </w:t>
      </w:r>
      <w:r>
        <w:rPr>
          <w:rFonts w:hAnsi="Times New Roman" w:ascii="Times New Roman"/>
        </w:rPr>
        <w:t>suda u Za</w:t>
      </w:r>
      <w:r w:rsidR="00283C14">
        <w:rPr>
          <w:rFonts w:hAnsi="Times New Roman" w:ascii="Times New Roman"/>
        </w:rPr>
        <w:t xml:space="preserve">dru i to </w:t>
      </w:r>
      <w:r w:rsidR="00283C14" w:rsidRPr="00283C14">
        <w:rPr>
          <w:rFonts w:hAnsi="Times New Roman" w:ascii="Times New Roman"/>
        </w:rPr>
        <w:t>1. Etaže: 450/10000 dijela čest.zem. 3370/1 u naravi zgrada i dvorište površine 828 m2, te s istim povezano pravo vlasništva na stanu u prizemlju zgrade oznake "A" ukupne površine 51,40 m2 u elaboratu obojan smeđom bojom i 15. Etaže: 560/10000 dijela čest.zem. 3370/1 u naravi zgrada i dvorište površine 828 m2, te s istom povezano pravo vlasništva na vrtu oznake "O1" ukupne površine 64,00 m2 u elaboratu obojana plavom bojom upisane u zk.ul. 5827 k.o. Zadar</w:t>
      </w:r>
    </w:p>
    <w:p w:rsidRDefault="00E8432B" w:rsidP="00283C14" w:rsidR="00E8432B" w:rsidRPr="00283C14">
      <w:pPr>
        <w:jc w:val="both"/>
        <w:rPr>
          <w:rFonts w:hAnsi="Times New Roman" w:ascii="Times New Roman"/>
        </w:rPr>
      </w:pPr>
    </w:p>
    <w:p w:rsidRDefault="009F3CBC" w:rsidP="009F3CBC" w:rsidR="009F3CBC" w:rsidRPr="009F3CBC">
      <w:pPr>
        <w:pStyle w:val="Odlomakpopisa"/>
        <w:jc w:val="both"/>
        <w:rPr>
          <w:rFonts w:hAnsi="Times New Roman" w:ascii="Times New Roman"/>
        </w:rPr>
      </w:pPr>
      <w:r>
        <w:rPr>
          <w:rFonts w:hAnsi="Times New Roman" w:ascii="Times New Roman"/>
        </w:rPr>
        <w:t xml:space="preserve"> </w:t>
      </w:r>
      <w:r w:rsidRPr="009F3CBC">
        <w:rPr>
          <w:rFonts w:hAnsi="Times New Roman" w:ascii="Times New Roman"/>
        </w:rPr>
        <w:t>za dan:</w:t>
      </w:r>
    </w:p>
    <w:p w:rsidRDefault="009F3CBC" w:rsidP="009F3CBC" w:rsidR="009F3CBC">
      <w:pPr>
        <w:jc w:val="both"/>
        <w:rPr>
          <w:rFonts w:hAnsi="Times New Roman" w:ascii="Times New Roman"/>
        </w:rPr>
      </w:pPr>
    </w:p>
    <w:p w:rsidRDefault="00E8432B" w:rsidP="009F3CBC" w:rsidR="009F3CBC">
      <w:pPr>
        <w:jc w:val="center"/>
        <w:rPr>
          <w:rFonts w:hAnsi="Times New Roman" w:ascii="Times New Roman"/>
        </w:rPr>
      </w:pPr>
      <w:r>
        <w:rPr>
          <w:rFonts w:hAnsi="Times New Roman" w:ascii="Times New Roman"/>
        </w:rPr>
        <w:t>1</w:t>
      </w:r>
      <w:r w:rsidR="00283C14">
        <w:rPr>
          <w:rFonts w:hAnsi="Times New Roman" w:ascii="Times New Roman"/>
        </w:rPr>
        <w:t>7</w:t>
      </w:r>
      <w:r>
        <w:rPr>
          <w:rFonts w:hAnsi="Times New Roman" w:ascii="Times New Roman"/>
        </w:rPr>
        <w:t>. rujna</w:t>
      </w:r>
      <w:r w:rsidR="009F3CBC">
        <w:rPr>
          <w:rFonts w:hAnsi="Times New Roman" w:ascii="Times New Roman"/>
        </w:rPr>
        <w:t xml:space="preserve"> 2018. u 12,00 sati </w:t>
      </w:r>
    </w:p>
    <w:p w:rsidRDefault="009F3CBC" w:rsidP="009F3CBC" w:rsidR="009F3CBC">
      <w:pPr>
        <w:jc w:val="both"/>
        <w:rPr>
          <w:rFonts w:hAnsi="Times New Roman" w:ascii="Times New Roman"/>
        </w:rPr>
      </w:pPr>
    </w:p>
    <w:p w:rsidRDefault="00E8432B" w:rsidP="009F3CBC" w:rsidR="009F3CBC">
      <w:pPr>
        <w:jc w:val="both"/>
        <w:rPr>
          <w:rFonts w:hAnsi="Times New Roman" w:ascii="Times New Roman"/>
        </w:rPr>
      </w:pPr>
      <w:r w:rsidRPr="00E8432B">
        <w:rPr>
          <w:rFonts w:hAnsi="Times New Roman" w:ascii="Times New Roman"/>
        </w:rPr>
        <w:t>u Trgovačkom sudu u Zagrebu, Stalna služba u Karlovcu, Karlovac, Trg hrvatskih branitelja 1/II, soba broj 205</w:t>
      </w:r>
      <w:r w:rsidR="009F3CBC">
        <w:rPr>
          <w:rFonts w:hAnsi="Times New Roman" w:ascii="Times New Roman"/>
        </w:rPr>
        <w:t>.</w:t>
      </w:r>
    </w:p>
    <w:p w:rsidRDefault="009C0F65" w:rsidP="009F3CBC" w:rsidR="009C0F65">
      <w:pPr>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 xml:space="preserve">II.Na ročište se pozivaju: </w:t>
      </w:r>
    </w:p>
    <w:p w:rsidRDefault="009C0F65" w:rsidP="00E8432B" w:rsidR="009C0F65">
      <w:pPr>
        <w:ind w:firstLine="708"/>
        <w:jc w:val="both"/>
        <w:rPr>
          <w:rFonts w:hAnsi="Times New Roman" w:ascii="Times New Roman"/>
        </w:rPr>
      </w:pPr>
      <w:r>
        <w:rPr>
          <w:rFonts w:hAnsi="Times New Roman" w:ascii="Times New Roman"/>
        </w:rPr>
        <w:t>- stečajni upravitelj,</w:t>
      </w:r>
    </w:p>
    <w:p w:rsidRDefault="009C0F65" w:rsidP="009C0F65" w:rsidR="009C0F65">
      <w:pPr>
        <w:ind w:firstLine="708"/>
        <w:jc w:val="both"/>
        <w:rPr>
          <w:rFonts w:hAnsi="Times New Roman" w:ascii="Times New Roman"/>
        </w:rPr>
      </w:pPr>
      <w:r>
        <w:rPr>
          <w:rFonts w:hAnsi="Times New Roman" w:ascii="Times New Roman"/>
        </w:rPr>
        <w:t>-</w:t>
      </w:r>
      <w:r w:rsidR="00710601">
        <w:rPr>
          <w:rFonts w:hAnsi="Times New Roman" w:ascii="Times New Roman"/>
        </w:rPr>
        <w:t xml:space="preserve"> </w:t>
      </w:r>
      <w:r w:rsidR="00B115EE">
        <w:rPr>
          <w:rFonts w:hAnsi="Times New Roman" w:ascii="Times New Roman"/>
        </w:rPr>
        <w:t>OTP banka d.d., Zadar.</w:t>
      </w:r>
    </w:p>
    <w:p w:rsidRDefault="009C0F65" w:rsidP="009C0F65" w:rsidR="009C0F65">
      <w:pPr>
        <w:jc w:val="both"/>
        <w:rPr>
          <w:rFonts w:hAnsi="Times New Roman" w:ascii="Times New Roman"/>
        </w:rPr>
      </w:pPr>
    </w:p>
    <w:p w:rsidRDefault="009C0F65" w:rsidP="009C0F65" w:rsidR="009F3CBC">
      <w:pPr>
        <w:ind w:firstLine="708"/>
        <w:jc w:val="both"/>
        <w:rPr>
          <w:rFonts w:hAnsi="Times New Roman" w:ascii="Times New Roman"/>
        </w:rPr>
      </w:pPr>
      <w:r>
        <w:rPr>
          <w:rFonts w:hAnsi="Times New Roman" w:ascii="Times New Roman"/>
        </w:rPr>
        <w:t xml:space="preserve">III.Tražbina vjerovnika koji ne dođe na ročište utvrditi će se prema stanju koje proizlazi iz spisa. </w:t>
      </w:r>
    </w:p>
    <w:p w:rsidRDefault="009C0F65" w:rsidP="009C0F65" w:rsidR="009C0F65">
      <w:pPr>
        <w:ind w:firstLine="708"/>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IV.Osnov, visinu i isplatni red tražbine vjerovnici mogu prijaviti pismeno do ročišta za diobu ili na samom ročištu.</w:t>
      </w:r>
    </w:p>
    <w:p w:rsidRDefault="00102555" w:rsidP="009C0F65" w:rsidR="00102555">
      <w:pPr>
        <w:ind w:firstLine="708"/>
        <w:jc w:val="both"/>
        <w:rPr>
          <w:rFonts w:hAnsi="Times New Roman" w:ascii="Times New Roman"/>
        </w:rPr>
      </w:pPr>
    </w:p>
    <w:p w:rsidRDefault="009C0F65" w:rsidP="00102555" w:rsidR="009C0F65" w:rsidRPr="00102555">
      <w:pPr>
        <w:ind w:firstLine="708"/>
        <w:jc w:val="both"/>
        <w:rPr>
          <w:rFonts w:hAnsi="Times New Roman" w:ascii="Times New Roman"/>
        </w:rPr>
      </w:pPr>
      <w:r w:rsidRPr="00102555">
        <w:rPr>
          <w:rFonts w:hAnsi="Times New Roman" w:ascii="Times New Roman"/>
        </w:rPr>
        <w:t>UPOZORENJE:</w:t>
      </w:r>
    </w:p>
    <w:p w:rsidRDefault="009C0F65" w:rsidP="009C0F65" w:rsidR="009C0F65">
      <w:pPr>
        <w:ind w:firstLine="708"/>
        <w:jc w:val="both"/>
        <w:rPr>
          <w:rFonts w:hAnsi="Times New Roman" w:ascii="Times New Roman"/>
        </w:rPr>
      </w:pPr>
      <w:r>
        <w:rPr>
          <w:rFonts w:hAnsi="Times New Roman" w:ascii="Times New Roman"/>
        </w:rPr>
        <w:t>-tražbina se ne može prijaviti nakon održanog ročišta za dražbu</w:t>
      </w:r>
    </w:p>
    <w:p w:rsidRDefault="009C0F65" w:rsidP="009C0F65" w:rsidR="009C0F65">
      <w:pPr>
        <w:ind w:left="708"/>
        <w:jc w:val="both"/>
        <w:rPr>
          <w:rFonts w:hAnsi="Times New Roman" w:ascii="Times New Roman"/>
        </w:rPr>
      </w:pPr>
      <w:r>
        <w:rPr>
          <w:rFonts w:hAnsi="Times New Roman" w:ascii="Times New Roman"/>
        </w:rPr>
        <w:t>-tražbine vjerovnika koji ne podnesu prijave ili ne dođu na ročište za diobu uzeti će se prema stanju koje proizlazi iz spisa</w:t>
      </w:r>
    </w:p>
    <w:p w:rsidRDefault="009C0F65" w:rsidP="009C0F65" w:rsidR="009C0F65">
      <w:pPr>
        <w:ind w:left="708"/>
        <w:jc w:val="both"/>
        <w:rPr>
          <w:rFonts w:hAnsi="Times New Roman" w:ascii="Times New Roman"/>
        </w:rPr>
      </w:pPr>
      <w:r>
        <w:rPr>
          <w:rFonts w:hAnsi="Times New Roman" w:ascii="Times New Roman"/>
        </w:rPr>
        <w:t xml:space="preserve">-ako tražbina vjerovnika ne proizlazi iz zemljišnih knjiga ili spisa, uz prijavu tražbine vjerovnici su dužni dostaviti ili na ročištu za diobu pokazati isprave kojima dokazuju </w:t>
      </w:r>
      <w:r>
        <w:rPr>
          <w:rFonts w:hAnsi="Times New Roman" w:ascii="Times New Roman"/>
        </w:rPr>
        <w:lastRenderedPageBreak/>
        <w:t>postojanje tražbine, odnosno isprave na temelju kojih osporavaju postojanje tražbine kojem od vjerovnika (pravomoćna presuda, javna ili privatna isprava koja ima značenje javne isprave)</w:t>
      </w:r>
    </w:p>
    <w:p w:rsidRDefault="009C0F65" w:rsidP="009C0F65" w:rsidR="009C0F65">
      <w:pPr>
        <w:ind w:left="708"/>
        <w:jc w:val="both"/>
        <w:rPr>
          <w:rFonts w:hAnsi="Times New Roman" w:ascii="Times New Roman"/>
        </w:rPr>
      </w:pPr>
      <w:r>
        <w:rPr>
          <w:rFonts w:hAnsi="Times New Roman" w:ascii="Times New Roman"/>
        </w:rPr>
        <w:t xml:space="preserve">-nakon održanog ročišta za diobu ne može se osporavati tražbina, njena visina i red namirenja. </w:t>
      </w:r>
    </w:p>
    <w:p w:rsidRDefault="00916759" w:rsidP="00916759" w:rsidR="00916759" w:rsidRPr="00916759">
      <w:pPr>
        <w:jc w:val="both"/>
        <w:rPr>
          <w:rFonts w:hAnsi="Times New Roman" w:ascii="Times New Roman"/>
        </w:rPr>
      </w:pPr>
    </w:p>
    <w:p w:rsidRDefault="00916759" w:rsidP="00916759" w:rsidR="00916759">
      <w:pPr>
        <w:jc w:val="center"/>
        <w:rPr>
          <w:rFonts w:hAnsi="Times New Roman" w:ascii="Times New Roman"/>
        </w:rPr>
      </w:pPr>
      <w:r w:rsidRPr="00916759">
        <w:rPr>
          <w:rFonts w:hAnsi="Times New Roman" w:ascii="Times New Roman"/>
        </w:rPr>
        <w:t xml:space="preserve">U Karlovcu </w:t>
      </w:r>
      <w:r w:rsidR="00283C14">
        <w:rPr>
          <w:rFonts w:hAnsi="Times New Roman" w:ascii="Times New Roman"/>
        </w:rPr>
        <w:t>20. srpnja</w:t>
      </w:r>
      <w:r w:rsidRPr="00916759">
        <w:rPr>
          <w:rFonts w:hAnsi="Times New Roman" w:ascii="Times New Roman"/>
        </w:rPr>
        <w:t xml:space="preserve"> 201</w:t>
      </w:r>
      <w:r w:rsidR="00017A9F">
        <w:rPr>
          <w:rFonts w:hAnsi="Times New Roman" w:ascii="Times New Roman"/>
        </w:rPr>
        <w:t>8</w:t>
      </w:r>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573299" w:rsidP="00573299" w:rsidR="00573299" w:rsidRPr="00573299">
      <w:pPr>
        <w:jc w:val="right"/>
        <w:rPr>
          <w:rFonts w:hAnsi="Times New Roman" w:ascii="Times New Roman"/>
        </w:rPr>
      </w:pPr>
      <w:r w:rsidRPr="00573299">
        <w:rPr>
          <w:rFonts w:hAnsi="Times New Roman" w:ascii="Times New Roman"/>
        </w:rPr>
        <w:t>Vesna Fundurulić Perišin, v.r.</w:t>
      </w:r>
    </w:p>
    <w:p w:rsidRDefault="00573299" w:rsidP="00573299" w:rsidR="00573299" w:rsidRPr="00573299">
      <w:pPr>
        <w:jc w:val="right"/>
        <w:rPr>
          <w:rFonts w:hAnsi="Times New Roman" w:ascii="Times New Roman"/>
        </w:rPr>
      </w:pPr>
    </w:p>
    <w:p w:rsidRDefault="00573299" w:rsidP="00573299" w:rsidR="00573299" w:rsidRPr="00573299">
      <w:pPr>
        <w:jc w:val="right"/>
        <w:rPr>
          <w:rFonts w:hAnsi="Times New Roman" w:ascii="Times New Roman"/>
        </w:rPr>
      </w:pPr>
      <w:r w:rsidRPr="00573299">
        <w:rPr>
          <w:rFonts w:hAnsi="Times New Roman" w:ascii="Times New Roman"/>
        </w:rPr>
        <w:t>Za točnost otpravka-</w:t>
      </w:r>
    </w:p>
    <w:p w:rsidRDefault="00573299" w:rsidP="00573299" w:rsidR="00573299" w:rsidRPr="00573299">
      <w:pPr>
        <w:jc w:val="right"/>
        <w:rPr>
          <w:rFonts w:hAnsi="Times New Roman" w:ascii="Times New Roman"/>
        </w:rPr>
      </w:pPr>
      <w:r w:rsidRPr="00573299">
        <w:rPr>
          <w:rFonts w:hAnsi="Times New Roman" w:ascii="Times New Roman"/>
        </w:rPr>
        <w:t>ovlašteni službenik:</w:t>
      </w:r>
    </w:p>
    <w:p w:rsidRDefault="00573299" w:rsidP="00573299" w:rsidR="009C0F65">
      <w:pPr>
        <w:jc w:val="right"/>
        <w:rPr>
          <w:rFonts w:hAnsi="Times New Roman" w:ascii="Times New Roman"/>
        </w:rPr>
      </w:pPr>
      <w:r w:rsidRPr="00573299">
        <w:rPr>
          <w:rFonts w:hAnsi="Times New Roman" w:ascii="Times New Roman"/>
        </w:rPr>
        <w:t>Žana Livaja</w:t>
      </w:r>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916759" w:rsidR="00916759">
      <w:pPr>
        <w:jc w:val="both"/>
        <w:rPr>
          <w:rFonts w:hAnsi="Times New Roman" w:ascii="Times New Roman"/>
        </w:rPr>
      </w:pPr>
      <w:r w:rsidRPr="00916759">
        <w:rPr>
          <w:rFonts w:hAnsi="Times New Roman" w:ascii="Times New Roman"/>
        </w:rPr>
        <w:t>Protiv ovog zaključka nije dopuštena žalba čl.11.st.9. SZ-a.</w:t>
      </w:r>
    </w:p>
    <w:p w:rsidRDefault="00810A04" w:rsidP="00916759" w:rsidR="00810A04" w:rsidRPr="00916759">
      <w:pPr>
        <w:jc w:val="both"/>
        <w:rPr>
          <w:rFonts w:hAnsi="Times New Roman" w:ascii="Times New Roman"/>
        </w:rPr>
      </w:pPr>
    </w:p>
    <w:p w:rsidRDefault="002775D1" w:rsidP="002775D1" w:rsidR="002775D1" w:rsidRPr="001A1A01">
      <w:pPr>
        <w:rPr>
          <w:rFonts w:hAnsi="Times New Roman" w:ascii="Times New Roman"/>
        </w:rPr>
      </w:pPr>
    </w:p>
    <w:sectPr w:rsidSect="00102555" w:rsidR="002775D1" w:rsidRPr="001A1A01">
      <w:headerReference w:type="default" r:id="rId11"/>
      <w:headerReference w:type="first" r:id="rId12"/>
      <w:pgSz w:code="9" w:h="16838" w:w="11906"/>
      <w:pgMar w:gutter="0" w:footer="709" w:header="709" w:left="1418" w:bottom="1276" w:right="1418" w:top="85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573299">
          <w:rPr>
            <w:noProof/>
          </w:rPr>
          <w:t>2</w:t>
        </w:r>
        <w:r>
          <w:fldChar w:fldCharType="end"/>
        </w:r>
      </w:p>
      <w:p w:rsidRDefault="00200FA9" w:rsidP="00D07638" w:rsidR="00D07638" w:rsidRPr="009C0F65">
        <w:pPr>
          <w:jc w:val="right"/>
          <w:rPr>
            <w:rFonts w:hAnsi="Times New Roman" w:ascii="Times New Roman"/>
          </w:rPr>
        </w:pPr>
        <w:r w:rsidRPr="009C0F65">
          <w:rPr>
            <w:rFonts w:hAnsi="Times New Roman" w:ascii="Times New Roman"/>
          </w:rPr>
          <w:t xml:space="preserve">                                                                </w:t>
        </w:r>
        <w:r w:rsidR="005A09DF" w:rsidRPr="005A09DF">
          <w:rPr>
            <w:rFonts w:hAnsi="Times New Roman" w:ascii="Times New Roman"/>
          </w:rPr>
          <w:t>3  St-1610/18-4</w:t>
        </w:r>
      </w:p>
      <w:p w:rsidRDefault="00573299" w:rsidR="0060670C">
        <w:pPr>
          <w:pStyle w:val="Zaglavlje"/>
          <w:jc w:val="center"/>
        </w:pPr>
      </w:p>
    </w:sdtContent>
  </w:sdt>
  <w:p w:rsidRDefault="00573299"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E02" w:rsidP="00FE0E02" w:rsidR="00FE0E02" w:rsidRPr="00FE0E02">
    <w:pPr>
      <w:pStyle w:val="Zaglavlje"/>
      <w:jc w:val="right"/>
      <w:rPr>
        <w:rFonts w:hAnsi="Times New Roman" w:ascii="Times New Roman"/>
      </w:rPr>
    </w:pPr>
    <w:r w:rsidRPr="00FE0E02">
      <w:t xml:space="preserve">                                                                                               </w:t>
    </w:r>
    <w:r w:rsidR="00485878">
      <w:rPr>
        <w:rFonts w:hAnsi="Times New Roman" w:ascii="Times New Roman"/>
      </w:rPr>
      <w:t>3  St-</w:t>
    </w:r>
    <w:r w:rsidR="005A09DF">
      <w:rPr>
        <w:rFonts w:hAnsi="Times New Roman" w:ascii="Times New Roman"/>
      </w:rPr>
      <w:t>1610/18-4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61C80AF7"/>
    <w:multiLevelType w:val="hybridMultilevel"/>
    <w:tmpl w:val="294C9B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8"/>
  </w:num>
  <w:num w:numId="8">
    <w:abstractNumId w:val="3"/>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7A9F"/>
    <w:rsid w:val="00025BA9"/>
    <w:rsid w:val="00042EC5"/>
    <w:rsid w:val="0008590B"/>
    <w:rsid w:val="00092E8E"/>
    <w:rsid w:val="00096468"/>
    <w:rsid w:val="000A302D"/>
    <w:rsid w:val="000E3302"/>
    <w:rsid w:val="00102555"/>
    <w:rsid w:val="001414CE"/>
    <w:rsid w:val="00164E08"/>
    <w:rsid w:val="00181C25"/>
    <w:rsid w:val="0019399D"/>
    <w:rsid w:val="001A1A01"/>
    <w:rsid w:val="001C1992"/>
    <w:rsid w:val="00200FA9"/>
    <w:rsid w:val="002043D1"/>
    <w:rsid w:val="00210B7B"/>
    <w:rsid w:val="002207BD"/>
    <w:rsid w:val="00247DC5"/>
    <w:rsid w:val="002775D1"/>
    <w:rsid w:val="00277787"/>
    <w:rsid w:val="00277D1E"/>
    <w:rsid w:val="00283C14"/>
    <w:rsid w:val="002D485F"/>
    <w:rsid w:val="003422B3"/>
    <w:rsid w:val="00395F7D"/>
    <w:rsid w:val="0042534A"/>
    <w:rsid w:val="00427C8B"/>
    <w:rsid w:val="00445660"/>
    <w:rsid w:val="00456E7D"/>
    <w:rsid w:val="00485878"/>
    <w:rsid w:val="004B1F2D"/>
    <w:rsid w:val="004C28B3"/>
    <w:rsid w:val="004D6401"/>
    <w:rsid w:val="005137EB"/>
    <w:rsid w:val="0052756B"/>
    <w:rsid w:val="00573299"/>
    <w:rsid w:val="005A09DF"/>
    <w:rsid w:val="005C3DA6"/>
    <w:rsid w:val="005F06BF"/>
    <w:rsid w:val="005F7E02"/>
    <w:rsid w:val="00601A6F"/>
    <w:rsid w:val="00646ADE"/>
    <w:rsid w:val="006862D5"/>
    <w:rsid w:val="006A7CBC"/>
    <w:rsid w:val="006D1F66"/>
    <w:rsid w:val="006D50C3"/>
    <w:rsid w:val="006F1934"/>
    <w:rsid w:val="00710601"/>
    <w:rsid w:val="007230A2"/>
    <w:rsid w:val="00762C1C"/>
    <w:rsid w:val="00793A12"/>
    <w:rsid w:val="007F50E6"/>
    <w:rsid w:val="00810A04"/>
    <w:rsid w:val="00813D04"/>
    <w:rsid w:val="00827435"/>
    <w:rsid w:val="00866493"/>
    <w:rsid w:val="008753F6"/>
    <w:rsid w:val="008C2992"/>
    <w:rsid w:val="00916759"/>
    <w:rsid w:val="00966407"/>
    <w:rsid w:val="009701A0"/>
    <w:rsid w:val="00997385"/>
    <w:rsid w:val="009B3948"/>
    <w:rsid w:val="009C0F65"/>
    <w:rsid w:val="009D3F5B"/>
    <w:rsid w:val="009D733B"/>
    <w:rsid w:val="009E0674"/>
    <w:rsid w:val="009F3CBC"/>
    <w:rsid w:val="00A15F4F"/>
    <w:rsid w:val="00A265B2"/>
    <w:rsid w:val="00A85C1E"/>
    <w:rsid w:val="00A96B27"/>
    <w:rsid w:val="00AB0985"/>
    <w:rsid w:val="00AC09A6"/>
    <w:rsid w:val="00AE6744"/>
    <w:rsid w:val="00B028D4"/>
    <w:rsid w:val="00B115EE"/>
    <w:rsid w:val="00B12C85"/>
    <w:rsid w:val="00B408FC"/>
    <w:rsid w:val="00B61A50"/>
    <w:rsid w:val="00B675C5"/>
    <w:rsid w:val="00BA218D"/>
    <w:rsid w:val="00BA660F"/>
    <w:rsid w:val="00BA6D04"/>
    <w:rsid w:val="00BD617B"/>
    <w:rsid w:val="00BE4259"/>
    <w:rsid w:val="00BF06A7"/>
    <w:rsid w:val="00C070C4"/>
    <w:rsid w:val="00C327CC"/>
    <w:rsid w:val="00C46D17"/>
    <w:rsid w:val="00C623C1"/>
    <w:rsid w:val="00CF5826"/>
    <w:rsid w:val="00D42E48"/>
    <w:rsid w:val="00D76CC9"/>
    <w:rsid w:val="00D83C04"/>
    <w:rsid w:val="00D930C1"/>
    <w:rsid w:val="00E35DA4"/>
    <w:rsid w:val="00E5782A"/>
    <w:rsid w:val="00E64B06"/>
    <w:rsid w:val="00E8432B"/>
    <w:rsid w:val="00F115F0"/>
    <w:rsid w:val="00F75C06"/>
    <w:rsid w:val="00FB77B4"/>
    <w:rsid w:val="00FE0E02"/>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true"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573299"/>
    <w:rPr>
      <w:color w:val="808080"/>
      <w:bdr w:space="0" w:sz="0" w:color="auto" w:val="none"/>
      <w:shd w:fill="auto" w:color="auto" w:val="clear"/>
    </w:rPr>
  </w:style>
  <w:style w:customStyle="true" w:styleId="eSPISCCParagraphDefaultFont" w:type="character">
    <w:name w:val="eSPIS_CC_Paragraph Default Font"/>
    <w:basedOn w:val="Zadanifontodlomka"/>
    <w:rsid w:val="005732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329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732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32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1"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573299"/>
    <w:rPr>
      <w:color w:val="808080"/>
      <w:bdr w:color="auto" w:space="0" w:sz="0" w:val="none"/>
      <w:shd w:color="auto" w:fill="auto" w:val="clear"/>
    </w:rPr>
  </w:style>
  <w:style w:customStyle="1" w:styleId="eSPISCCParagraphDefaultFont" w:type="character">
    <w:name w:val="eSPIS_CC_Paragraph Default Font"/>
    <w:basedOn w:val="Zadanifontodlomka"/>
    <w:rsid w:val="005732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329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732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32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2018.</izvorni_sadrzaj>
    <derivirana_varijabla naziv="DomainObject.DatumDonosenjaOdluke_1">20.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1610</izvorni_sadrzaj>
    <derivirana_varijabla naziv="DomainObject.Predmet.Broj_1">1610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2018.</izvorni_sadrzaj>
    <derivirana_varijabla naziv="DomainObject.Predmet.DatumOsnivanja_1">28.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izvorni_sadrzaj>
    <derivirana_varijabla naziv="DomainObject.Predmet.Opis_1">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St-1610/2018</izvorni_sadrzaj>
    <derivirana_varijabla naziv="DomainObject.Predmet.OznakaBroj_1">St-1610/2018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ENIGMA d.o.o.  u stečaju</izvorni_sadrzaj>
    <derivirana_varijabla naziv="DomainObject.Predmet.ProtustrankaFormated_1">  Stečajna masa iza ENIGMA d.o.o.  u stečaju</derivirana_varijabla>
  </DomainObject.Predmet.ProtustrankaFormated>
  <DomainObject.Predmet.ProtustrankaFormatedOIB>
    <izvorni_sadrzaj>  Stečajna masa iza ENIGMA d.o.o.  u stečaju, OIB 98500726877</izvorni_sadrzaj>
    <derivirana_varijabla naziv="DomainObject.Predmet.ProtustrankaFormatedOIB_1">  Stečajna masa iza ENIGMA d.o.o.  u stečaju, OIB 98500726877</derivirana_varijabla>
  </DomainObject.Predmet.ProtustrankaFormatedOIB>
  <DomainObject.Predmet.ProtustrankaFormatedWithAdress>
    <izvorni_sadrzaj> Stečajna masa iza ENIGMA d.o.o.  u stečaju, VI. Požarinje 6, 10000 Zagreb</izvorni_sadrzaj>
    <derivirana_varijabla naziv="DomainObject.Predmet.ProtustrankaFormatedWithAdress_1"> Stečajna masa iza ENIGMA d.o.o.  u stečaju, VI. Požarinje 6, 10000 Zagreb</derivirana_varijabla>
  </DomainObject.Predmet.ProtustrankaFormatedWithAdress>
  <DomainObject.Predmet.ProtustrankaFormatedWithAdressOIB>
    <izvorni_sadrzaj> Stečajna masa iza ENIGMA d.o.o.  u stečaju, OIB 98500726877, VI. Požarinje 6, 10000 Zagreb</izvorni_sadrzaj>
    <derivirana_varijabla naziv="DomainObject.Predmet.ProtustrankaFormatedWithAdressOIB_1"> Stečajna masa iza ENIGMA d.o.o.  u stečaju, OIB 98500726877, VI. Požarinje 6, 10000 Zagreb</derivirana_varijabla>
  </DomainObject.Predmet.ProtustrankaFormatedWithAdressOIB>
  <DomainObject.Predmet.ProtustrankaWithAdress>
    <izvorni_sadrzaj>Stečajna masa iza ENIGMA d.o.o.  u stečaju VI. Požarinje 6, 10000 Zagreb</izvorni_sadrzaj>
    <derivirana_varijabla naziv="DomainObject.Predmet.ProtustrankaWithAdress_1">Stečajna masa iza ENIGMA d.o.o.  u stečaju VI. Požarinje 6, 10000 Zagreb</derivirana_varijabla>
  </DomainObject.Predmet.ProtustrankaWithAdress>
  <DomainObject.Predmet.ProtustrankaWithAdressOIB>
    <izvorni_sadrzaj>Stečajna masa iza ENIGMA d.o.o.  u stečaju, OIB 98500726877, VI. Požarinje 6, 10000 Zagreb</izvorni_sadrzaj>
    <derivirana_varijabla naziv="DomainObject.Predmet.ProtustrankaWithAdressOIB_1">Stečajna masa iza ENIGMA d.o.o.  u stečaju, OIB 98500726877, VI. Požarinje 6, 10000 Zagreb</derivirana_varijabla>
  </DomainObject.Predmet.ProtustrankaWithAdressOIB>
  <DomainObject.Predmet.ProtustrankaNazivFormated>
    <izvorni_sadrzaj>Stečajna masa iza ENIGMA d.o.o.  u stečaju</izvorni_sadrzaj>
    <derivirana_varijabla naziv="DomainObject.Predmet.ProtustrankaNazivFormated_1">Stečajna masa iza ENIGMA d.o.o.  u stečaju</derivirana_varijabla>
  </DomainObject.Predmet.ProtustrankaNazivFormated>
  <DomainObject.Predmet.ProtustrankaNazivFormatedOIB>
    <izvorni_sadrzaj>Stečajna masa iza ENIGMA d.o.o.  u stečaju, OIB 98500726877</izvorni_sadrzaj>
    <derivirana_varijabla naziv="DomainObject.Predmet.ProtustrankaNazivFormatedOIB_1">Stečajna masa iza ENIGMA d.o.o.  u stečaju, OIB 98500726877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 Milorad Volaš; AUTO - PULS d.o.o. za trgovinu i usluge; FHC d.o.o. za graditeljstvo, projektiranje i usluge; Jelena Kraljević Bašić; Branko Bašić; Leon Kukec; Marko Štefanac; AUTO-MAK društvo s ograničenom odgovornošću za trgovinu i usluge; VI-ZA MOBILE j.d.o.o. za trgovinu i usluge; AUTO BEKI 13 društvo s ograničenom odgovornošću za trgovinu i usluge; TITAN društvo s ograničenom odgovornošću za trgovinu, prijevoz i građenje; AUTO-DABO društvo s ograničenom odgovornošću za trgovinu i usluge; Z.T.T., d.o.o. za unutarnju i vanjsku trgovinu i usluge; VV - PROMET d.o.o. prijevoz,građevinarstvo, trgovina i usluge; SAMO TREBA DELATI d.o.o. za trgovinu i usluge; Mario Bosiljkov; Kruno Štefanek; Zvonko Hlevnjak; V.D.M. PROMET d.o.o. za graditeljstvo; Davor Videc; M.R.TRANSPORT d.o.o. za trgovinu i usluge; Davor Bogović; D.I. ING. d.o.o. za građevinarstvo, trgovinu i usluge; HOC LOCO d.o.o. za trgovinu; BAK UNIJA d.o.o. za usluge i trgovinu; Općinski sud u Zadru</izvorni_sadrzaj>
    <derivirana_varijabla naziv="DomainObject.Predmet.StrankaFormated_1">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 Milorad Volaš; AUTO - PULS d.o.o. za trgovinu i usluge; FHC d.o.o. za graditeljstvo, projektiranje i usluge; Jelena Kraljević Bašić; Branko Bašić; Leon Kukec; Marko Štefanac; AUTO-MAK društvo s ograničenom odgovornošću za trgovinu i usluge; VI-ZA MOBILE j.d.o.o. za trgovinu i usluge; AUTO BEKI 13 društvo s ograničenom odgovornošću za trgovinu i usluge; TITAN društvo s ograničenom odgovornošću za trgovinu, prijevoz i građenje; AUTO-DABO društvo s ograničenom odgovornošću za trgovinu i usluge; Z.T.T., d.o.o. za unutarnju i vanjsku trgovinu i usluge; VV - PROMET d.o.o. prijevoz,građevinarstvo, trgovina i usluge; SAMO TREBA DELATI d.o.o. za trgovinu i usluge; Mario Bosiljkov; Kruno Štefanek; Zvonko Hlevnjak; V.D.M. PROMET d.o.o. za graditeljstvo; Davor Videc; M.R.TRANSPORT d.o.o. za trgovinu i usluge; Davor Bogović; D.I. ING. d.o.o. za građevinarstvo, trgovinu i usluge; HOC LOCO d.o.o. za trgovinu; BAK UNIJA d.o.o. za usluge i trgovinu; Općinski sud u Zadru</derivirana_varijabla>
  </DomainObject.Predmet.StrankaFormated>
  <DomainObject.Predmet.StrankaFormatedOIB>
    <izvorni_sadrzaj>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 Milorad Volaš, OIB 85309020949; AUTO - PULS d.o.o. za trgovinu i usluge, OIB 30937172834; FHC d.o.o. za graditeljstvo, projektiranje i usluge, OIB 73396822478; Jelena Kraljević Bašić, OIB 29791745585; Branko Bašić, OIB 10893920769; Leon Kukec, OIB 72074545880; Marko Štefanac; AUTO-MAK društvo s ograničenom odgovornošću za trgovinu i usluge, OIB 11480283722; VI-ZA MOBILE j.d.o.o. za trgovinu i usluge, OIB 80038405182; AUTO BEKI 13 društvo s ograničenom odgovornošću za trgovinu i usluge, OIB 56778285696; TITAN društvo s ograničenom odgovornošću za trgovinu, prijevoz i građenje, OIB 85148271926; AUTO-DABO društvo s ograničenom odgovornošću za trgovinu i usluge, OIB 81363721800; Z.T.T., d.o.o. za unutarnju i vanjsku trgovinu i usluge, OIB 75935511444; VV - PROMET d.o.o. prijevoz,građevinarstvo, trgovina i usluge, OIB 41078691127; SAMO TREBA DELATI d.o.o. za trgovinu i usluge, OIB 91854435907; Mario Bosiljkov, OIB 17821905027; Kruno Štefanek, OIB 61067848748; Zvonko Hlevnjak, OIB 35841292482; V.D.M. PROMET d.o.o. za graditeljstvo, OIB 77440333831; Davor Videc, OIB 59014486653; M.R.TRANSPORT d.o.o. za trgovinu i usluge, OIB 95687639772; Davor Bogović, OIB 90737617352; D.I. ING. d.o.o. za građevinarstvo, trgovinu i usluge, OIB 28968593743; HOC LOCO d.o.o. za trgovinu, OIB 34166635138; BAK UNIJA d.o.o. za usluge i trgovinu, OIB 54860305385; Općinski sud u Zadru</izvorni_sadrzaj>
    <derivirana_varijabla naziv="DomainObject.Predmet.StrankaFormatedOIB_1">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 Milorad Volaš, OIB 85309020949; AUTO - PULS d.o.o. za trgovinu i usluge, OIB 30937172834; FHC d.o.o. za graditeljstvo, projektiranje i usluge, OIB 73396822478; Jelena Kraljević Bašić, OIB 29791745585; Branko Bašić, OIB 10893920769; Leon Kukec, OIB 72074545880; Marko Štefanac; AUTO-MAK društvo s ograničenom odgovornošću za trgovinu i usluge, OIB 11480283722; VI-ZA MOBILE j.d.o.o. za trgovinu i usluge, OIB 80038405182; AUTO BEKI 13 društvo s ograničenom odgovornošću za trgovinu i usluge, OIB 56778285696; TITAN društvo s ograničenom odgovornošću za trgovinu, prijevoz i građenje, OIB 85148271926; AUTO-DABO društvo s ograničenom odgovornošću za trgovinu i usluge, OIB 81363721800; Z.T.T., d.o.o. za unutarnju i vanjsku trgovinu i usluge, OIB 75935511444; VV - PROMET d.o.o. prijevoz,građevinarstvo, trgovina i usluge, OIB 41078691127; SAMO TREBA DELATI d.o.o. za trgovinu i usluge, OIB 91854435907; Mario Bosiljkov, OIB 17821905027; Kruno Štefanek, OIB 61067848748; Zvonko Hlevnjak, OIB 35841292482; V.D.M. PROMET d.o.o. za graditeljstvo, OIB 77440333831; Davor Videc, OIB 59014486653; M.R.TRANSPORT d.o.o. za trgovinu i usluge, OIB 95687639772; Davor Bogović, OIB 90737617352; D.I. ING. d.o.o. za građevinarstvo, trgovinu i usluge, OIB 28968593743; HOC LOCO d.o.o. za trgovinu, OIB 34166635138; BAK UNIJA d.o.o. za usluge i trgovinu, OIB 54860305385; Općinski sud u Zadru</derivirana_varijabla>
  </DomainObject.Predmet.StrankaFormatedOIB>
  <DomainObject.Predmet.StrankaFormatedWithAdress>
    <izvorni_sadrzaj>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Jasensko 195, 21230 Jasensko; MARENČIĆ TRANSPORTI j.d.o.o. za trgovinu i prijevoz, Podvorec 22, 42225 Podvorec; MEHANIKA-ELEKTRONIKA društvo s ograničenom odgovornošću za usluge, Petra Svačića 10, 10450 Donja Zdenčina; Zlatko Tomašinec, Zvečaj 18, 10000 Zagreb; Marijo-marko Pavletić, Selska 8, 10437 Rakitje; Milorad Volaš, Milana Rustanbega 9, 51000 Rijeka; AUTO - PULS d.o.o. za trgovinu i usluge, Blaževdol, Ulica Đuki 5, 10380 Sveti Ivan Zelina; FHC d.o.o. za graditeljstvo, projektiranje i usluge, Butkovec 54/E, 42225 Butkovec; Jelena Kraljević Bašić, Mlinovi 75, 10000 Zagreb; Branko Bašić, Mlinovi 75, 10000 Zagreb; Leon Kukec, Ulica Matije Antuna Reljkovića 12, 42000 Varaždin; Marko Štefanac; AUTO-MAK društvo s ograničenom odgovornošću za trgovinu i usluge, Matije Antuna Reljkovića 12, 42000 Varaždin; VI-ZA MOBILE j.d.o.o. za trgovinu i usluge, Prekratova 56, 10000 Zagreb; AUTO BEKI 13 društvo s ograničenom odgovornošću za trgovinu i usluge, Željeznička 88, 10360 Sesvete; TITAN društvo s ograničenom odgovornošću za trgovinu, prijevoz i građenje, Sokolova 17, 34000 Požega; AUTO-DABO društvo s ograničenom odgovornošću za trgovinu i usluge, Kaniža/bb, 42240 Kaniža; Z.T.T., d.o.o. za unutarnju i vanjsku trgovinu i usluge, Fancevljev Prilaz 9, 10000 Zagreb; VV - PROMET d.o.o. prijevoz,građevinarstvo, trgovina i usluge, Marijana Haberlea 12, 10000 Zagreb; SAMO TREBA DELATI d.o.o. za trgovinu i usluge, Selska 8, 10437 Bestovje; Mario Bosiljkov, Zagrebačka Ulica 11, 10450 Gornji Desinec; Kruno Štefanek, Dubrava 180, 10000 Zagreb; Zvonko Hlevnjak, Šaša 50, 42253 Šaša; V.D.M. PROMET d.o.o. za graditeljstvo, Zagorska 22, 10000 Zagreb; Davor Videc, Kaniža 21 D, 42240 Kaniža; M.R.TRANSPORT d.o.o. za trgovinu i usluge, Križni put 120, 32221 Nuštar; Davor Bogović; D.I. ING. d.o.o. za građevinarstvo, trgovinu i usluge, I Savica 94/f, 10000 Zagreb; HOC LOCO d.o.o. za trgovinu, Zagrebačka 24, 10450 Jastrebarsko; BAK UNIJA d.o.o. za usluge i trgovinu, Dobronićeva 28, 10000 Zagreb; Općinski sud u Zadru</izvorni_sadrzaj>
    <derivirana_varijabla naziv="DomainObject.Predmet.StrankaFormatedWithAdress_1">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Jasensko 195, 21230 Jasensko; MARENČIĆ TRANSPORTI j.d.o.o. za trgovinu i prijevoz, Podvorec 22, 42225 Podvorec; MEHANIKA-ELEKTRONIKA društvo s ograničenom odgovornošću za usluge, Petra Svačića 10, 10450 Donja Zdenčina; Zlatko Tomašinec, Zvečaj 18, 10000 Zagreb; Marijo-marko Pavletić, Selska 8, 10437 Rakitje; Milorad Volaš, Milana Rustanbega 9, 51000 Rijeka; AUTO - PULS d.o.o. za trgovinu i usluge, Blaževdol, Ulica Đuki 5, 10380 Sveti Ivan Zelina; FHC d.o.o. za graditeljstvo, projektiranje i usluge, Butkovec 54/E, 42225 Butkovec; Jelena Kraljević Bašić, Mlinovi 75, 10000 Zagreb; Branko Bašić, Mlinovi 75, 10000 Zagreb; Leon Kukec, Ulica Matije Antuna Reljkovića 12, 42000 Varaždin; Marko Štefanac; AUTO-MAK društvo s ograničenom odgovornošću za trgovinu i usluge, Matije Antuna Reljkovića 12, 42000 Varaždin; VI-ZA MOBILE j.d.o.o. za trgovinu i usluge, Prekratova 56, 10000 Zagreb; AUTO BEKI 13 društvo s ograničenom odgovornošću za trgovinu i usluge, Željeznička 88, 10360 Sesvete; TITAN društvo s ograničenom odgovornošću za trgovinu, prijevoz i građenje, Sokolova 17, 34000 Požega; AUTO-DABO društvo s ograničenom odgovornošću za trgovinu i usluge, Kaniža/bb, 42240 Kaniža; Z.T.T., d.o.o. za unutarnju i vanjsku trgovinu i usluge, Fancevljev Prilaz 9, 10000 Zagreb; VV - PROMET d.o.o. prijevoz,građevinarstvo, trgovina i usluge, Marijana Haberlea 12, 10000 Zagreb; SAMO TREBA DELATI d.o.o. za trgovinu i usluge, Selska 8, 10437 Bestovje; Mario Bosiljkov, Zagrebačka Ulica 11, 10450 Gornji Desinec; Kruno Štefanek, Dubrava 180, 10000 Zagreb; Zvonko Hlevnjak, Šaša 50, 42253 Šaša; V.D.M. PROMET d.o.o. za graditeljstvo, Zagorska 22, 10000 Zagreb; Davor Videc, Kaniža 21 D, 42240 Kaniža; M.R.TRANSPORT d.o.o. za trgovinu i usluge, Križni put 120, 32221 Nuštar; Davor Bogović; D.I. ING. d.o.o. za građevinarstvo, trgovinu i usluge, I Savica 94/f, 10000 Zagreb; HOC LOCO d.o.o. za trgovinu, Zagrebačka 24, 10450 Jastrebarsko; BAK UNIJA d.o.o. za usluge i trgovinu, Dobronićeva 28, 10000 Zagreb; Općinski sud u Zadru</derivirana_varijabla>
  </DomainObject.Predmet.StrankaFormatedWithAdress>
  <DomainObject.Predmet.StrankaFormatedWithAdressOIB>
    <izvorni_sadrzaj>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Jasensko 195, 21230 Jasensko;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 Milorad Volaš, OIB 85309020949, Milana Rustanbega 9, 51000 Rijeka; AUTO - PULS d.o.o. za trgovinu i usluge, OIB 30937172834, Blaževdol, Ulica Đuki 5, 10380 Sveti Ivan Zelina; FHC d.o.o. za graditeljstvo, projektiranje i usluge, OIB 73396822478, Butkovec 54/E, 42225 Butkovec; Jelena Kraljević Bašić, OIB 29791745585, Mlinovi 75, 10000 Zagreb; Branko Bašić, OIB 10893920769, Mlinovi 75, 10000 Zagreb; Leon Kukec, OIB 72074545880, Ulica Matije Antuna Reljkovića 12, 42000 Varaždin; Marko Štefanac; AUTO-MAK društvo s ograničenom odgovornošću za trgovinu i usluge, OIB 11480283722, Matije Antuna Reljkovića 12, 42000 Varaždin; VI-ZA MOBILE j.d.o.o. za trgovinu i usluge, OIB 80038405182, Prekratova 56, 10000 Zagreb; AUTO BEKI 13 društvo s ograničenom odgovornošću za trgovinu i usluge, OIB 56778285696, Željeznička 88, 10360 Sesvete; TITAN društvo s ograničenom odgovornošću za trgovinu, prijevoz i građenje, OIB 85148271926, Sokolova 17, 34000 Požega; AUTO-DABO društvo s ograničenom odgovornošću za trgovinu i usluge, OIB 81363721800, Kaniža/bb, 42240 Kaniža; Z.T.T., d.o.o. za unutarnju i vanjsku trgovinu i usluge, OIB 75935511444, Fancevljev Prilaz 9, 10000 Zagreb; VV - PROMET d.o.o. prijevoz,građevinarstvo, trgovina i usluge, OIB 41078691127, Marijana Haberlea 12, 10000 Zagreb; SAMO TREBA DELATI d.o.o. za trgovinu i usluge, OIB 91854435907, Selska 8, 10437 Bestovje; Mario Bosiljkov, OIB 17821905027, Zagrebačka Ulica 11, 10450 Gornji Desinec; Kruno Štefanek, OIB 61067848748, Dubrava 180, 10000 Zagreb; Zvonko Hlevnjak, OIB 35841292482, Šaša 50, 42253 Šaša; V.D.M. PROMET d.o.o. za graditeljstvo, OIB 77440333831, Zagorska 22, 10000 Zagreb; Davor Videc, OIB 59014486653, Kaniža 21 D, 42240 Kaniža; M.R.TRANSPORT d.o.o. za trgovinu i usluge, OIB 95687639772, Križni put 120, 32221 Nuštar; Davor Bogović, OIB 90737617352; D.I. ING. d.o.o. za građevinarstvo, trgovinu i usluge, OIB 28968593743, I Savica 94/f, 10000 Zagreb; HOC LOCO d.o.o. za trgovinu, OIB 34166635138, Zagrebačka 24, 10450 Jastrebarsko; BAK UNIJA d.o.o. za usluge i trgovinu, OIB 54860305385, Dobronićeva 28, 10000 Zagreb; Općinski sud u Zadru</izvorni_sadrzaj>
    <derivirana_varijabla naziv="DomainObject.Predmet.StrankaFormatedWithAdressOIB_1">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Jasensko 195, 21230 Jasensko;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 Milorad Volaš, OIB 85309020949, Milana Rustanbega 9, 51000 Rijeka; AUTO - PULS d.o.o. za trgovinu i usluge, OIB 30937172834, Blaževdol, Ulica Đuki 5, 10380 Sveti Ivan Zelina; FHC d.o.o. za graditeljstvo, projektiranje i usluge, OIB 73396822478, Butkovec 54/E, 42225 Butkovec; Jelena Kraljević Bašić, OIB 29791745585, Mlinovi 75, 10000 Zagreb; Branko Bašić, OIB 10893920769, Mlinovi 75, 10000 Zagreb; Leon Kukec, OIB 72074545880, Ulica Matije Antuna Reljkovića 12, 42000 Varaždin; Marko Štefanac; AUTO-MAK društvo s ograničenom odgovornošću za trgovinu i usluge, OIB 11480283722, Matije Antuna Reljkovića 12, 42000 Varaždin; VI-ZA MOBILE j.d.o.o. za trgovinu i usluge, OIB 80038405182, Prekratova 56, 10000 Zagreb; AUTO BEKI 13 društvo s ograničenom odgovornošću za trgovinu i usluge, OIB 56778285696, Željeznička 88, 10360 Sesvete; TITAN društvo s ograničenom odgovornošću za trgovinu, prijevoz i građenje, OIB 85148271926, Sokolova 17, 34000 Požega; AUTO-DABO društvo s ograničenom odgovornošću za trgovinu i usluge, OIB 81363721800, Kaniža/bb, 42240 Kaniža; Z.T.T., d.o.o. za unutarnju i vanjsku trgovinu i usluge, OIB 75935511444, Fancevljev Prilaz 9, 10000 Zagreb; VV - PROMET d.o.o. prijevoz,građevinarstvo, trgovina i usluge, OIB 41078691127, Marijana Haberlea 12, 10000 Zagreb; SAMO TREBA DELATI d.o.o. za trgovinu i usluge, OIB 91854435907, Selska 8, 10437 Bestovje; Mario Bosiljkov, OIB 17821905027, Zagrebačka Ulica 11, 10450 Gornji Desinec; Kruno Štefanek, OIB 61067848748, Dubrava 180, 10000 Zagreb; Zvonko Hlevnjak, OIB 35841292482, Šaša 50, 42253 Šaša; V.D.M. PROMET d.o.o. za graditeljstvo, OIB 77440333831, Zagorska 22, 10000 Zagreb; Davor Videc, OIB 59014486653, Kaniža 21 D, 42240 Kaniža; M.R.TRANSPORT d.o.o. za trgovinu i usluge, OIB 95687639772, Križni put 120, 32221 Nuštar; Davor Bogović, OIB 90737617352; D.I. ING. d.o.o. za građevinarstvo, trgovinu i usluge, OIB 28968593743, I Savica 94/f, 10000 Zagreb; HOC LOCO d.o.o. za trgovinu, OIB 34166635138, Zagrebačka 24, 10450 Jastrebarsko; BAK UNIJA d.o.o. za usluge i trgovinu, OIB 54860305385, Dobronićeva 28, 10000 Zagreb; Općinski sud u Zadru</derivirana_varijabla>
  </DomainObject.Predmet.StrankaFormatedWithAdressOIB>
  <DomainObject.Predmet.StrankaWithAdress>
    <izvorni_sadrzaj>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Jasensko 195,21230 Jasensko,MARENČIĆ TRANSPORTI j.d.o.o. za trgovinu i prijevoz Podvorec 22,42225 Podvorec,MEHANIKA-ELEKTRONIKA društvo s ograničenom odgovornošću za usluge Petra Svačića 10,10450 Donja Zdenčina,Zlatko Tomašinec Zvečaj 18,10000 Zagreb,Marijo-marko Pavletić Selska 8,10437 Rakitje,Milorad Volaš Milana Rustanbega 9,51000 Rijeka,AUTO - PULS d.o.o. za trgovinu i usluge Blaževdol, Ulica Đuki 5,10380 Sveti Ivan Zelina,FHC d.o.o. za graditeljstvo, projektiranje i usluge Butkovec 54/E,42225 Butkovec,Jelena Kraljević Bašić Mlinovi 75,10000 Zagreb,Branko Bašić Mlinovi 75,10000 Zagreb,Leon Kukec Ulica Matije Antuna Reljkovića 12,42000 Varaždin,Marko Štefanac ,AUTO-MAK društvo s ograničenom odgovornošću za trgovinu i usluge Matije Antuna Reljkovića 12,42000 Varaždin,VI-ZA MOBILE j.d.o.o. za trgovinu i usluge Prekratova 56,10000 Zagreb,AUTO BEKI 13 društvo s ograničenom odgovornošću za trgovinu i usluge Željeznička 88,10360 Sesvete,TITAN društvo s ograničenom odgovornošću za trgovinu, prijevoz i građenje Sokolova 17,34000 Požega,AUTO-DABO društvo s ograničenom odgovornošću za trgovinu i usluge Kaniža/bb,42240 Kaniža,Z.T.T., d.o.o. za unutarnju i vanjsku trgovinu i usluge Fancevljev Prilaz 9,10000 Zagreb,VV - PROMET d.o.o. prijevoz,građevinarstvo, trgovina i usluge Marijana Haberlea 12,10000 Zagreb,SAMO TREBA DELATI d.o.o. za trgovinu i usluge Selska 8,10437 Bestovje,Mario Bosiljkov Zagrebačka Ulica 11,10450 Gornji Desinec,Kruno Štefanek Dubrava 180,10000 Zagreb,Zvonko Hlevnjak Šaša 50,42253 Šaša,V.D.M. PROMET d.o.o. za graditeljstvo Zagorska 22,10000 Zagreb,Davor Videc Kaniža 21 D,42240 Kaniža,M.R.TRANSPORT d.o.o. za trgovinu i usluge Križni put 120,32221 Nuštar,Davor Bogović ,D.I. ING. d.o.o. za građevinarstvo, trgovinu i usluge I Savica 94/f,10000 Zagreb,HOC LOCO d.o.o. za trgovinu Zagrebačka 24,10450 Jastrebarsko,BAK UNIJA d.o.o. za usluge i trgovinu Dobronićeva 28,10000 Zagreb,Općinski sud u Zadru </izvorni_sadrzaj>
    <derivirana_varijabla naziv="DomainObject.Predmet.StrankaWithAdress_1">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Jasensko 195,21230 Jasensko,MARENČIĆ TRANSPORTI j.d.o.o. za trgovinu i prijevoz Podvorec 22,42225 Podvorec,MEHANIKA-ELEKTRONIKA društvo s ograničenom odgovornošću za usluge Petra Svačića 10,10450 Donja Zdenčina,Zlatko Tomašinec Zvečaj 18,10000 Zagreb,Marijo-marko Pavletić Selska 8,10437 Rakitje,Milorad Volaš Milana Rustanbega 9,51000 Rijeka,AUTO - PULS d.o.o. za trgovinu i usluge Blaževdol, Ulica Đuki 5,10380 Sveti Ivan Zelina,FHC d.o.o. za graditeljstvo, projektiranje i usluge Butkovec 54/E,42225 Butkovec,Jelena Kraljević Bašić Mlinovi 75,10000 Zagreb,Branko Bašić Mlinovi 75,10000 Zagreb,Leon Kukec Ulica Matije Antuna Reljkovića 12,42000 Varaždin,Marko Štefanac ,AUTO-MAK društvo s ograničenom odgovornošću za trgovinu i usluge Matije Antuna Reljkovića 12,42000 Varaždin,VI-ZA MOBILE j.d.o.o. za trgovinu i usluge Prekratova 56,10000 Zagreb,AUTO BEKI 13 društvo s ograničenom odgovornošću za trgovinu i usluge Željeznička 88,10360 Sesvete,TITAN društvo s ograničenom odgovornošću za trgovinu, prijevoz i građenje Sokolova 17,34000 Požega,AUTO-DABO društvo s ograničenom odgovornošću za trgovinu i usluge Kaniža/bb,42240 Kaniža,Z.T.T., d.o.o. za unutarnju i vanjsku trgovinu i usluge Fancevljev Prilaz 9,10000 Zagreb,VV - PROMET d.o.o. prijevoz,građevinarstvo, trgovina i usluge Marijana Haberlea 12,10000 Zagreb,SAMO TREBA DELATI d.o.o. za trgovinu i usluge Selska 8,10437 Bestovje,Mario Bosiljkov Zagrebačka Ulica 11,10450 Gornji Desinec,Kruno Štefanek Dubrava 180,10000 Zagreb,Zvonko Hlevnjak Šaša 50,42253 Šaša,V.D.M. PROMET d.o.o. za graditeljstvo Zagorska 22,10000 Zagreb,Davor Videc Kaniža 21 D,42240 Kaniža,M.R.TRANSPORT d.o.o. za trgovinu i usluge Križni put 120,32221 Nuštar,Davor Bogović ,D.I. ING. d.o.o. za građevinarstvo, trgovinu i usluge I Savica 94/f,10000 Zagreb,HOC LOCO d.o.o. za trgovinu Zagrebačka 24,10450 Jastrebarsko,BAK UNIJA d.o.o. za usluge i trgovinu Dobronićeva 28,10000 Zagreb,Općinski sud u Zadru </derivirana_varijabla>
  </DomainObject.Predmet.StrankaWithAdress>
  <DomainObject.Predmet.StrankaWithAdressOIB>
    <izvorni_sadrzaj>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Jasensko 195,21230 Jasensko,MARENČIĆ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Rakitje,Milorad Volaš, OIB 85309020949, Milana Rustanbega 9,51000 Rijeka,AUTO - PULS d.o.o. za trgovinu i usluge, OIB 30937172834, Blaževdol, Ulica Đuki 5,10380 Sveti Ivan Zelina,FHC d.o.o. za graditeljstvo, projektiranje i usluge, OIB 73396822478, Butkovec 54/E,42225 Butkovec,Jelena Kraljević Bašić, OIB 29791745585, Mlinovi 75,10000 Zagreb,Branko Bašić, OIB 10893920769, Mlinovi 75,10000 Zagreb,Leon Kukec, OIB 72074545880, Ulica Matije Antuna Reljkovića 12,42000 Varaždin,Marko Štefanac,AUTO-MAK društvo s ograničenom odgovornošću za trgovinu i usluge, OIB 11480283722, Matije Antuna Reljkovića 12,42000 Varaždin,VI-ZA MOBILE j.d.o.o. za trgovinu i usluge, OIB 80038405182, Prekratova 56,10000 Zagreb,AUTO BEKI 13 društvo s ograničenom odgovornošću za trgovinu i usluge, OIB 56778285696, Željeznička 88,10360 Sesvete,TITAN društvo s ograničenom odgovornošću za trgovinu, prijevoz i građenje, OIB 85148271926, Sokolova 17,34000 Požega,AUTO-DABO društvo s ograničenom odgovornošću za trgovinu i usluge, OIB 81363721800, Kaniža/bb,42240 Kaniža,Z.T.T., d.o.o. za unutarnju i vanjsku trgovinu i usluge, OIB 75935511444, Fancevljev Prilaz 9,10000 Zagreb,VV - PROMET d.o.o. prijevoz,građevinarstvo, trgovina i usluge, OIB 41078691127, Marijana Haberlea 12,10000 Zagreb,SAMO TREBA DELATI d.o.o. za trgovinu i usluge, OIB 91854435907, Selska 8,10437 Bestovje,Mario Bosiljkov, OIB 17821905027, Zagrebačka Ulica 11,10450 Gornji Desinec,Kruno Štefanek, OIB 61067848748, Dubrava 180,10000 Zagreb,Zvonko Hlevnjak, OIB 35841292482, Šaša 50,42253 Šaša,V.D.M. PROMET d.o.o. za graditeljstvo, OIB 77440333831, Zagorska 22,10000 Zagreb,Davor Videc, OIB 59014486653, Kaniža 21 D,42240 Kaniža,M.R.TRANSPORT d.o.o. za trgovinu i usluge, OIB 95687639772, Križni put 120,32221 Nuštar,Davor Bogović, OIB 90737617352,D.I. ING. d.o.o. za građevinarstvo, trgovinu i usluge, OIB 28968593743, I Savica 94/f,10000 Zagreb,HOC LOCO d.o.o. za trgovinu, OIB 34166635138, Zagrebačka 24,10450 Jastrebarsko,BAK UNIJA d.o.o. za usluge i trgovinu, OIB 54860305385, Dobronićeva 28,10000 Zagreb,Općinski sud u Zadru</izvorni_sadrzaj>
    <derivirana_varijabla naziv="DomainObject.Predmet.StrankaWithAdressOIB_1">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Jasensko 195,21230 Jasensko,MARENČIĆ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Rakitje,Milorad Volaš, OIB 85309020949, Milana Rustanbega 9,51000 Rijeka,AUTO - PULS d.o.o. za trgovinu i usluge, OIB 30937172834, Blaževdol, Ulica Đuki 5,10380 Sveti Ivan Zelina,FHC d.o.o. za graditeljstvo, projektiranje i usluge, OIB 73396822478, Butkovec 54/E,42225 Butkovec,Jelena Kraljević Bašić, OIB 29791745585, Mlinovi 75,10000 Zagreb,Branko Bašić, OIB 10893920769, Mlinovi 75,10000 Zagreb,Leon Kukec, OIB 72074545880, Ulica Matije Antuna Reljkovića 12,42000 Varaždin,Marko Štefanac,AUTO-MAK društvo s ograničenom odgovornošću za trgovinu i usluge, OIB 11480283722, Matije Antuna Reljkovića 12,42000 Varaždin,VI-ZA MOBILE j.d.o.o. za trgovinu i usluge, OIB 80038405182, Prekratova 56,10000 Zagreb,AUTO BEKI 13 društvo s ograničenom odgovornošću za trgovinu i usluge, OIB 56778285696, Željeznička 88,10360 Sesvete,TITAN društvo s ograničenom odgovornošću za trgovinu, prijevoz i građenje, OIB 85148271926, Sokolova 17,34000 Požega,AUTO-DABO društvo s ograničenom odgovornošću za trgovinu i usluge, OIB 81363721800, Kaniža/bb,42240 Kaniža,Z.T.T., d.o.o. za unutarnju i vanjsku trgovinu i usluge, OIB 75935511444, Fancevljev Prilaz 9,10000 Zagreb,VV - PROMET d.o.o. prijevoz,građevinarstvo, trgovina i usluge, OIB 41078691127, Marijana Haberlea 12,10000 Zagreb,SAMO TREBA DELATI d.o.o. za trgovinu i usluge, OIB 91854435907, Selska 8,10437 Bestovje,Mario Bosiljkov, OIB 17821905027, Zagrebačka Ulica 11,10450 Gornji Desinec,Kruno Štefanek, OIB 61067848748, Dubrava 180,10000 Zagreb,Zvonko Hlevnjak, OIB 35841292482, Šaša 50,42253 Šaša,V.D.M. PROMET d.o.o. za graditeljstvo, OIB 77440333831, Zagorska 22,10000 Zagreb,Davor Videc, OIB 59014486653, Kaniža 21 D,42240 Kaniža,M.R.TRANSPORT d.o.o. za trgovinu i usluge, OIB 95687639772, Križni put 120,32221 Nuštar,Davor Bogović, OIB 90737617352,D.I. ING. d.o.o. za građevinarstvo, trgovinu i usluge, OIB 28968593743, I Savica 94/f,10000 Zagreb,HOC LOCO d.o.o. za trgovinu, OIB 34166635138, Zagrebačka 24,10450 Jastrebarsko,BAK UNIJA d.o.o. za usluge i trgovinu, OIB 54860305385, Dobronićeva 28,10000 Zagreb,Općinski sud u Zadru</derivirana_varijabla>
  </DomainObject.Predmet.StrankaWithAdressOIB>
  <DomainObject.Predmet.StrankaNazivFormated>
    <izvorni_sadrzaj>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Pavletić,Milorad Volaš,AUTO - PULS d.o.o. za trgovinu i usluge,FHC d.o.o. za graditeljstvo, projektiranje i usluge,Jelena Kraljević Bašić,Branko Bašić,Leon Kukec,Marko Štefanac,AUTO-MAK društvo s ograničenom odgovornošću za trgovinu i usluge,VI-ZA MOBILE j.d.o.o. za trgovinu i usluge,AUTO BEKI 13 društvo s ograničenom odgovornošću za trgovinu i usluge,TITAN društvo s ograničenom odgovornošću za trgovinu, prijevoz i građenje,AUTO-DABO društvo s ograničenom odgovornošću za trgovinu i usluge,Z.T.T., d.o.o. za unutarnju i vanjsku trgovinu i usluge,VV - PROMET d.o.o. prijevoz,građevinarstvo, trgovina i usluge,SAMO TREBA DELATI d.o.o. za trgovinu i usluge,Mario Bosiljkov,Kruno Štefanek,Zvonko Hlevnjak,V.D.M. PROMET d.o.o. za graditeljstvo,Davor Videc,M.R.TRANSPORT d.o.o. za trgovinu i usluge,Davor Bogović,D.I. ING. d.o.o. za građevinarstvo, trgovinu i usluge,HOC LOCO d.o.o. za trgovinu,BAK UNIJA d.o.o. za usluge i trgovinu,Općinski sud u Zadru</izvorni_sadrzaj>
    <derivirana_varijabla naziv="DomainObject.Predmet.StrankaNazivFormated_1">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Pavletić,Milorad Volaš,AUTO - PULS d.o.o. za trgovinu i usluge,FHC d.o.o. za graditeljstvo, projektiranje i usluge,Jelena Kraljević Bašić,Branko Bašić,Leon Kukec,Marko Štefanac,AUTO-MAK društvo s ograničenom odgovornošću za trgovinu i usluge,VI-ZA MOBILE j.d.o.o. za trgovinu i usluge,AUTO BEKI 13 društvo s ograničenom odgovornošću za trgovinu i usluge,TITAN društvo s ograničenom odgovornošću za trgovinu, prijevoz i građenje,AUTO-DABO društvo s ograničenom odgovornošću za trgovinu i usluge,Z.T.T., d.o.o. za unutarnju i vanjsku trgovinu i usluge,VV - PROMET d.o.o. prijevoz,građevinarstvo, trgovina i usluge,SAMO TREBA DELATI d.o.o. za trgovinu i usluge,Mario Bosiljkov,Kruno Štefanek,Zvonko Hlevnjak,V.D.M. PROMET d.o.o. za graditeljstvo,Davor Videc,M.R.TRANSPORT d.o.o. za trgovinu i usluge,Davor Bogović,D.I. ING. d.o.o. za građevinarstvo, trgovinu i usluge,HOC LOCO d.o.o. za trgovinu,BAK UNIJA d.o.o. za usluge i trgovinu,Općinski sud u Zadru</derivirana_varijabla>
  </DomainObject.Predmet.StrankaNazivFormated>
  <DomainObject.Predmet.StrankaNazivFormatedOIB>
    <izvorni_sadrzaj>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62982725235,Milorad Volaš, OIB 85309020949,AUTO - PULS d.o.o. za trgovinu i usluge, OIB 30937172834,FHC d.o.o. za graditeljstvo, projektiranje i usluge, OIB 73396822478,Jelena Kraljević Bašić, OIB 29791745585,Branko Bašić, OIB 10893920769,Leon Kukec, OIB 72074545880,Marko Štefanac,AUTO-MAK društvo s ograničenom odgovornošću za trgovinu i usluge, OIB 11480283722,VI-ZA MOBILE j.d.o.o. za trgovinu i usluge, OIB 80038405182,AUTO BEKI 13 društvo s ograničenom odgovornošću za trgovinu i usluge, OIB 56778285696,TITAN društvo s ograničenom odgovornošću za trgovinu, prijevoz i građenje, OIB 85148271926,AUTO-DABO društvo s ograničenom odgovornošću za trgovinu i usluge, OIB 81363721800,Z.T.T., d.o.o. za unutarnju i vanjsku trgovinu i usluge, OIB 75935511444,VV - PROMET d.o.o. prijevoz,građevinarstvo, trgovina i usluge, OIB 41078691127,SAMO TREBA DELATI d.o.o. za trgovinu i usluge, OIB 91854435907,Mario Bosiljkov, OIB 17821905027,Kruno Štefanek, OIB 61067848748,Zvonko Hlevnjak, OIB 35841292482,V.D.M. PROMET d.o.o. za graditeljstvo, OIB 77440333831,Davor Videc, OIB 59014486653,M.R.TRANSPORT d.o.o. za trgovinu i usluge, OIB 95687639772,Davor Bogović, OIB 90737617352,D.I. ING. d.o.o. za građevinarstvo, trgovinu i usluge, OIB 28968593743,HOC LOCO d.o.o. za trgovinu, OIB 34166635138,BAK UNIJA d.o.o. za usluge i trgovinu, OIB 54860305385,Općinski sud u Zadru</izvorni_sadrzaj>
    <derivirana_varijabla naziv="DomainObject.Predmet.StrankaNazivFormatedOIB_1">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62982725235,Milorad Volaš, OIB 85309020949,AUTO - PULS d.o.o. za trgovinu i usluge, OIB 30937172834,FHC d.o.o. za graditeljstvo, projektiranje i usluge, OIB 73396822478,Jelena Kraljević Bašić, OIB 29791745585,Branko Bašić, OIB 10893920769,Leon Kukec, OIB 72074545880,Marko Štefanac,AUTO-MAK društvo s ograničenom odgovornošću za trgovinu i usluge, OIB 11480283722,VI-ZA MOBILE j.d.o.o. za trgovinu i usluge, OIB 80038405182,AUTO BEKI 13 društvo s ograničenom odgovornošću za trgovinu i usluge, OIB 56778285696,TITAN društvo s ograničenom odgovornošću za trgovinu, prijevoz i građenje, OIB 85148271926,AUTO-DABO društvo s ograničenom odgovornošću za trgovinu i usluge, OIB 81363721800,Z.T.T., d.o.o. za unutarnju i vanjsku trgovinu i usluge, OIB 75935511444,VV - PROMET d.o.o. prijevoz,građevinarstvo, trgovina i usluge, OIB 41078691127,SAMO TREBA DELATI d.o.o. za trgovinu i usluge, OIB 91854435907,Mario Bosiljkov, OIB 17821905027,Kruno Štefanek, OIB 61067848748,Zvonko Hlevnjak, OIB 35841292482,V.D.M. PROMET d.o.o. za graditeljstvo, OIB 77440333831,Davor Videc, OIB 59014486653,M.R.TRANSPORT d.o.o. za trgovinu i usluge, OIB 95687639772,Davor Bogović, OIB 90737617352,D.I. ING. d.o.o. za građevinarstvo, trgovinu i usluge, OIB 28968593743,HOC LOCO d.o.o. za trgovinu, OIB 34166635138,BAK UNIJA d.o.o. za usluge i trgovinu, OIB 54860305385,Općinski sud u Zadru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item>Općinski sud u Zadru</item>
    </izvorni_sadrzaj>
    <derivirana_varijabla naziv="DomainObject.Predmet.StrankaListFormated_1">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item>Općinski sud u Zadru</item>
    </derivirana_varijabla>
  </DomainObject.Predmet.StrankaListFormated>
  <DomainObject.Predmet.StrankaListFormatedOIB>
    <izvorni_sadrzaj>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 OIB 90737617352</item>
      <item>D.I. ING. d.o.o. za građevinarstvo, trgovinu i usluge, OIB 28968593743</item>
      <item>HOC LOCO d.o.o. za trgovinu, OIB 34166635138</item>
      <item>BAK UNIJA d.o.o. za usluge i trgovinu, OIB 54860305385</item>
      <item>Općinski sud u Zadru</item>
    </izvorni_sadrzaj>
    <derivirana_varijabla naziv="DomainObject.Predmet.StrankaListFormatedOIB_1">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 OIB 90737617352</item>
      <item>D.I. ING. d.o.o. za građevinarstvo, trgovinu i usluge, OIB 28968593743</item>
      <item>HOC LOCO d.o.o. za trgovinu, OIB 34166635138</item>
      <item>BAK UNIJA d.o.o. za usluge i trgovinu, OIB 54860305385</item>
      <item>Općinski sud u Zadru</item>
    </derivirana_varijabla>
  </DomainObject.Predmet.StrankaListFormatedOIB>
  <DomainObject.Predmet.StrankaListFormatedWithAdress>
    <izvorni_sadrzaj>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Jasensko 195, 21230 Jasensko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tem>Milorad Volaš, Milana Rustanbega 9, 51000 Rijeka</item>
      <item>AUTO - PULS d.o.o. za trgovinu i usluge, Blaževdol, Ulica Đuki 5, 10380 Sveti Ivan Zelina</item>
      <item>FHC d.o.o. za graditeljstvo, projektiranje i usluge, Butkovec 54/E, 42225 Butkovec</item>
      <item>Jelena Kraljević Bašić, Mlinovi 75, 10000 Zagreb</item>
      <item>Branko Bašić, Mlinovi 75, 10000 Zagreb</item>
      <item>Leon Kukec, Ulica Matije Antuna Reljkovića 12, 42000 Varaždin</item>
      <item>Marko Štefanac</item>
      <item>AUTO-MAK društvo s ograničenom odgovornošću za trgovinu i usluge, Matije Antuna Reljkovića 12, 42000 Varaždin</item>
      <item>VI-ZA MOBILE j.d.o.o. za trgovinu i usluge, Prekratova 56, 10000 Zagreb</item>
      <item>AUTO BEKI 13 društvo s ograničenom odgovornošću za trgovinu i usluge, Željeznička 88, 10360 Sesvete</item>
      <item>TITAN društvo s ograničenom odgovornošću za trgovinu, prijevoz i građenje, Sokolova 17, 34000 Požega</item>
      <item>AUTO-DABO društvo s ograničenom odgovornošću za trgovinu i usluge, Kaniža/bb, 42240 Kaniža</item>
      <item>Z.T.T., d.o.o. za unutarnju i vanjsku trgovinu i usluge, Fancevljev Prilaz 9, 10000 Zagreb</item>
      <item>VV - PROMET d.o.o. prijevoz,građevinarstvo, trgovina i usluge, Marijana Haberlea 12, 10000 Zagreb</item>
      <item>SAMO TREBA DELATI d.o.o. za trgovinu i usluge, Selska 8, 10437 Bestovje</item>
      <item>Mario Bosiljkov, Zagrebačka Ulica 11, 10450 Gornji Desinec</item>
      <item>Kruno Štefanek, Dubrava 180, 10000 Zagreb</item>
      <item>Zvonko Hlevnjak, Šaša 50, 42253 Šaša</item>
      <item>V.D.M. PROMET d.o.o. za graditeljstvo, Zagorska 22, 10000 Zagreb</item>
      <item>Davor Videc, Kaniža 21 D, 42240 Kaniža</item>
      <item>M.R.TRANSPORT d.o.o. za trgovinu i usluge, Križni put 120, 32221 Nuštar</item>
      <item>Davor Bogović</item>
      <item>D.I. ING. d.o.o. za građevinarstvo, trgovinu i usluge, I Savica 94/f, 10000 Zagreb</item>
      <item>HOC LOCO d.o.o. za trgovinu, Zagrebačka 24, 10450 Jastrebarsko</item>
      <item>BAK UNIJA d.o.o. za usluge i trgovinu, Dobronićeva 28, 10000 Zagreb</item>
      <item>Općinski sud u Zadru</item>
    </izvorni_sadrzaj>
    <derivirana_varijabla naziv="DomainObject.Predmet.StrankaListFormatedWithAdress_1">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Jasensko 195, 21230 Jasensko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tem>Milorad Volaš, Milana Rustanbega 9, 51000 Rijeka</item>
      <item>AUTO - PULS d.o.o. za trgovinu i usluge, Blaževdol, Ulica Đuki 5, 10380 Sveti Ivan Zelina</item>
      <item>FHC d.o.o. za graditeljstvo, projektiranje i usluge, Butkovec 54/E, 42225 Butkovec</item>
      <item>Jelena Kraljević Bašić, Mlinovi 75, 10000 Zagreb</item>
      <item>Branko Bašić, Mlinovi 75, 10000 Zagreb</item>
      <item>Leon Kukec, Ulica Matije Antuna Reljkovića 12, 42000 Varaždin</item>
      <item>Marko Štefanac</item>
      <item>AUTO-MAK društvo s ograničenom odgovornošću za trgovinu i usluge, Matije Antuna Reljkovića 12, 42000 Varaždin</item>
      <item>VI-ZA MOBILE j.d.o.o. za trgovinu i usluge, Prekratova 56, 10000 Zagreb</item>
      <item>AUTO BEKI 13 društvo s ograničenom odgovornošću za trgovinu i usluge, Željeznička 88, 10360 Sesvete</item>
      <item>TITAN društvo s ograničenom odgovornošću za trgovinu, prijevoz i građenje, Sokolova 17, 34000 Požega</item>
      <item>AUTO-DABO društvo s ograničenom odgovornošću za trgovinu i usluge, Kaniža/bb, 42240 Kaniža</item>
      <item>Z.T.T., d.o.o. za unutarnju i vanjsku trgovinu i usluge, Fancevljev Prilaz 9, 10000 Zagreb</item>
      <item>VV - PROMET d.o.o. prijevoz,građevinarstvo, trgovina i usluge, Marijana Haberlea 12, 10000 Zagreb</item>
      <item>SAMO TREBA DELATI d.o.o. za trgovinu i usluge, Selska 8, 10437 Bestovje</item>
      <item>Mario Bosiljkov, Zagrebačka Ulica 11, 10450 Gornji Desinec</item>
      <item>Kruno Štefanek, Dubrava 180, 10000 Zagreb</item>
      <item>Zvonko Hlevnjak, Šaša 50, 42253 Šaša</item>
      <item>V.D.M. PROMET d.o.o. za graditeljstvo, Zagorska 22, 10000 Zagreb</item>
      <item>Davor Videc, Kaniža 21 D, 42240 Kaniža</item>
      <item>M.R.TRANSPORT d.o.o. za trgovinu i usluge, Križni put 120, 32221 Nuštar</item>
      <item>Davor Bogović</item>
      <item>D.I. ING. d.o.o. za građevinarstvo, trgovinu i usluge, I Savica 94/f, 10000 Zagreb</item>
      <item>HOC LOCO d.o.o. za trgovinu, Zagrebačka 24, 10450 Jastrebarsko</item>
      <item>BAK UNIJA d.o.o. za usluge i trgovinu, Dobronićeva 28, 10000 Zagreb</item>
      <item>Općinski sud u Zadru</item>
    </derivirana_varijabla>
  </DomainObject.Predmet.StrankaListFormatedWithAdress>
  <DomainObject.Predmet.StrankaListFormatedWithAdressOIB>
    <izvorni_sadrzaj>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Jasensko 195, 21230 Jasensko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tem>Milorad Volaš, OIB 85309020949, Milana Rustanbega 9, 51000 Rijeka</item>
      <item>AUTO - PULS d.o.o. za trgovinu i usluge, OIB 30937172834, Blaževdol, Ulica Đuki 5, 10380 Sveti Ivan Zelina</item>
      <item>FHC d.o.o. za graditeljstvo, projektiranje i usluge, OIB 73396822478, Butkovec 54/E, 42225 Butkovec</item>
      <item>Jelena Kraljević Bašić, OIB 29791745585, Mlinovi 75, 10000 Zagreb</item>
      <item>Branko Bašić, OIB 10893920769, Mlinovi 75, 10000 Zagreb</item>
      <item>Leon Kukec, OIB 72074545880, Ulica Matije Antuna Reljkovića 12, 42000 Varaždin</item>
      <item>Marko Štefanac</item>
      <item>AUTO-MAK društvo s ograničenom odgovornošću za trgovinu i usluge, OIB 11480283722, Matije Antuna Reljkovića 12, 42000 Varaždin</item>
      <item>VI-ZA MOBILE j.d.o.o. za trgovinu i usluge, OIB 80038405182, Prekratova 56, 10000 Zagreb</item>
      <item>AUTO BEKI 13 društvo s ograničenom odgovornošću za trgovinu i usluge, OIB 56778285696, Željeznička 88, 10360 Sesvete</item>
      <item>TITAN društvo s ograničenom odgovornošću za trgovinu, prijevoz i građenje, OIB 85148271926, Sokolova 17, 34000 Požega</item>
      <item>AUTO-DABO društvo s ograničenom odgovornošću za trgovinu i usluge, OIB 81363721800, Kaniža/bb, 42240 Kaniža</item>
      <item>Z.T.T., d.o.o. za unutarnju i vanjsku trgovinu i usluge, OIB 75935511444, Fancevljev Prilaz 9, 10000 Zagreb</item>
      <item>VV - PROMET d.o.o. prijevoz,građevinarstvo, trgovina i usluge, OIB 41078691127, Marijana Haberlea 12, 10000 Zagreb</item>
      <item>SAMO TREBA DELATI d.o.o. za trgovinu i usluge, OIB 91854435907, Selska 8, 10437 Bestovje</item>
      <item>Mario Bosiljkov, OIB 17821905027, Zagrebačka Ulica 11, 10450 Gornji Desinec</item>
      <item>Kruno Štefanek, OIB 61067848748, Dubrava 180, 10000 Zagreb</item>
      <item>Zvonko Hlevnjak, OIB 35841292482, Šaša 50, 42253 Šaša</item>
      <item>V.D.M. PROMET d.o.o. za graditeljstvo, OIB 77440333831, Zagorska 22, 10000 Zagreb</item>
      <item>Davor Videc, OIB 59014486653, Kaniža 21 D, 42240 Kaniža</item>
      <item>M.R.TRANSPORT d.o.o. za trgovinu i usluge, OIB 95687639772, Križni put 120, 32221 Nuštar</item>
      <item>Davor Bogović, OIB 90737617352</item>
      <item>D.I. ING. d.o.o. za građevinarstvo, trgovinu i usluge, OIB 28968593743, I Savica 94/f, 10000 Zagreb</item>
      <item>HOC LOCO d.o.o. za trgovinu, OIB 34166635138, Zagrebačka 24, 10450 Jastrebarsko</item>
      <item>BAK UNIJA d.o.o. za usluge i trgovinu, OIB 54860305385, Dobronićeva 28, 10000 Zagreb</item>
      <item>Općinski sud u Zadru</item>
    </izvorni_sadrzaj>
    <derivirana_varijabla naziv="DomainObject.Predmet.StrankaListFormatedWithAdressOIB_1">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Jasensko 195, 21230 Jasensko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tem>Milorad Volaš, OIB 85309020949, Milana Rustanbega 9, 51000 Rijeka</item>
      <item>AUTO - PULS d.o.o. za trgovinu i usluge, OIB 30937172834, Blaževdol, Ulica Đuki 5, 10380 Sveti Ivan Zelina</item>
      <item>FHC d.o.o. za graditeljstvo, projektiranje i usluge, OIB 73396822478, Butkovec 54/E, 42225 Butkovec</item>
      <item>Jelena Kraljević Bašić, OIB 29791745585, Mlinovi 75, 10000 Zagreb</item>
      <item>Branko Bašić, OIB 10893920769, Mlinovi 75, 10000 Zagreb</item>
      <item>Leon Kukec, OIB 72074545880, Ulica Matije Antuna Reljkovića 12, 42000 Varaždin</item>
      <item>Marko Štefanac</item>
      <item>AUTO-MAK društvo s ograničenom odgovornošću za trgovinu i usluge, OIB 11480283722, Matije Antuna Reljkovića 12, 42000 Varaždin</item>
      <item>VI-ZA MOBILE j.d.o.o. za trgovinu i usluge, OIB 80038405182, Prekratova 56, 10000 Zagreb</item>
      <item>AUTO BEKI 13 društvo s ograničenom odgovornošću za trgovinu i usluge, OIB 56778285696, Željeznička 88, 10360 Sesvete</item>
      <item>TITAN društvo s ograničenom odgovornošću za trgovinu, prijevoz i građenje, OIB 85148271926, Sokolova 17, 34000 Požega</item>
      <item>AUTO-DABO društvo s ograničenom odgovornošću za trgovinu i usluge, OIB 81363721800, Kaniža/bb, 42240 Kaniža</item>
      <item>Z.T.T., d.o.o. za unutarnju i vanjsku trgovinu i usluge, OIB 75935511444, Fancevljev Prilaz 9, 10000 Zagreb</item>
      <item>VV - PROMET d.o.o. prijevoz,građevinarstvo, trgovina i usluge, OIB 41078691127, Marijana Haberlea 12, 10000 Zagreb</item>
      <item>SAMO TREBA DELATI d.o.o. za trgovinu i usluge, OIB 91854435907, Selska 8, 10437 Bestovje</item>
      <item>Mario Bosiljkov, OIB 17821905027, Zagrebačka Ulica 11, 10450 Gornji Desinec</item>
      <item>Kruno Štefanek, OIB 61067848748, Dubrava 180, 10000 Zagreb</item>
      <item>Zvonko Hlevnjak, OIB 35841292482, Šaša 50, 42253 Šaša</item>
      <item>V.D.M. PROMET d.o.o. za graditeljstvo, OIB 77440333831, Zagorska 22, 10000 Zagreb</item>
      <item>Davor Videc, OIB 59014486653, Kaniža 21 D, 42240 Kaniža</item>
      <item>M.R.TRANSPORT d.o.o. za trgovinu i usluge, OIB 95687639772, Križni put 120, 32221 Nuštar</item>
      <item>Davor Bogović, OIB 90737617352</item>
      <item>D.I. ING. d.o.o. za građevinarstvo, trgovinu i usluge, OIB 28968593743, I Savica 94/f, 10000 Zagreb</item>
      <item>HOC LOCO d.o.o. za trgovinu, OIB 34166635138, Zagrebačka 24, 10450 Jastrebarsko</item>
      <item>BAK UNIJA d.o.o. za usluge i trgovinu, OIB 54860305385, Dobronićeva 28, 10000 Zagreb</item>
      <item>Općinski sud u Zadru</item>
    </derivirana_varijabla>
  </DomainObject.Predmet.StrankaListFormatedWithAdressOIB>
  <DomainObject.Predmet.StrankaListNazivFormated>
    <izvorni_sadrzaj>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item>Općinski sud u Zadru</item>
    </izvorni_sadrzaj>
    <derivirana_varijabla naziv="DomainObject.Predmet.StrankaListNazivFormated_1">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item>Općinski sud u Zadru</item>
    </derivirana_varijabla>
  </DomainObject.Predmet.StrankaListNazivFormated>
  <DomainObject.Predmet.StrankaListNazivFormatedOIB>
    <izvorni_sadrzaj>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 OIB 90737617352</item>
      <item>D.I. ING. d.o.o. za građevinarstvo, trgovinu i usluge, OIB 28968593743</item>
      <item>HOC LOCO d.o.o. za trgovinu, OIB 34166635138</item>
      <item>BAK UNIJA d.o.o. za usluge i trgovinu, OIB 54860305385</item>
      <item>Općinski sud u Zadru</item>
    </izvorni_sadrzaj>
    <derivirana_varijabla naziv="DomainObject.Predmet.StrankaListNazivFormatedOIB_1">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 OIB 90737617352</item>
      <item>D.I. ING. d.o.o. za građevinarstvo, trgovinu i usluge, OIB 28968593743</item>
      <item>HOC LOCO d.o.o. za trgovinu, OIB 34166635138</item>
      <item>BAK UNIJA d.o.o. za usluge i trgovinu, OIB 54860305385</item>
      <item>Općinski sud u Zadru</item>
    </derivirana_varijabla>
  </DomainObject.Predmet.StrankaListNazivFormatedOIB>
  <DomainObject.Predmet.ProtuStrankaListFormated>
    <izvorni_sadrzaj>
      <item>Stečajna masa iza ENIGMA d.o.o.  u stečaju</item>
    </izvorni_sadrzaj>
    <derivirana_varijabla naziv="DomainObject.Predmet.ProtuStrankaListFormated_1">
      <item>Stečajna masa iza ENIGMA d.o.o.  u stečaju</item>
    </derivirana_varijabla>
  </DomainObject.Predmet.ProtuStrankaListFormated>
  <DomainObject.Predmet.ProtuStrankaListFormatedOIB>
    <izvorni_sadrzaj>
      <item>Stečajna masa iza ENIGMA d.o.o.  u stečaju, OIB 98500726877</item>
    </izvorni_sadrzaj>
    <derivirana_varijabla naziv="DomainObject.Predmet.ProtuStrankaListFormatedOIB_1">
      <item>Stečajna masa iza ENIGMA d.o.o.  u stečaju, OIB 98500726877</item>
    </derivirana_varijabla>
  </DomainObject.Predmet.ProtuStrankaListFormatedOIB>
  <DomainObject.Predmet.ProtuStrankaListFormatedWithAdress>
    <izvorni_sadrzaj>
      <item>Stečajna masa iza ENIGMA d.o.o.  u stečaju, VI. Požarinje 6, 10000 Zagreb</item>
    </izvorni_sadrzaj>
    <derivirana_varijabla naziv="DomainObject.Predmet.ProtuStrankaListFormatedWithAdress_1">
      <item>Stečajna masa iza ENIGMA d.o.o.  u stečaju, VI. Požarinje 6, 10000 Zagreb</item>
    </derivirana_varijabla>
  </DomainObject.Predmet.ProtuStrankaListFormatedWithAdress>
  <DomainObject.Predmet.ProtuStrankaListFormatedWithAdressOIB>
    <izvorni_sadrzaj>
      <item>Stečajna masa iza ENIGMA d.o.o.  u stečaju, OIB 98500726877, VI. Požarinje 6, 10000 Zagreb</item>
    </izvorni_sadrzaj>
    <derivirana_varijabla naziv="DomainObject.Predmet.ProtuStrankaListFormatedWithAdressOIB_1">
      <item>Stečajna masa iza ENIGMA d.o.o.  u stečaju, OIB 98500726877, VI. Požarinje 6, 10000 Zagreb</item>
    </derivirana_varijabla>
  </DomainObject.Predmet.ProtuStrankaListFormatedWithAdressOIB>
  <DomainObject.Predmet.ProtuStrankaListNazivFormated>
    <izvorni_sadrzaj>
      <item>Stečajna masa iza ENIGMA d.o.o.  u stečaju</item>
    </izvorni_sadrzaj>
    <derivirana_varijabla naziv="DomainObject.Predmet.ProtuStrankaListNazivFormated_1">
      <item>Stečajna masa iza ENIGMA d.o.o.  u stečaju</item>
    </derivirana_varijabla>
  </DomainObject.Predmet.ProtuStrankaListNazivFormated>
  <DomainObject.Predmet.ProtuStrankaListNazivFormatedOIB>
    <izvorni_sadrzaj>
      <item>Stečajna masa iza ENIGMA d.o.o.  u stečaju, OIB 98500726877</item>
    </izvorni_sadrzaj>
    <derivirana_varijabla naziv="DomainObject.Predmet.ProtuStrankaListNazivFormatedOIB_1">
      <item>Stečajna masa iza ENIGMA d.o.o.  u stečaju, OIB 98500726877</item>
    </derivirana_varijabla>
  </DomainObject.Predmet.ProtuStrankaListNazivFormatedOIB>
  <DomainObject.Predmet.OstaliListFormated>
    <izvorni_sadrzaj>
      <item>ŽDO-GRAĐANSKO UPRAVNI ODJEL</item>
      <item>Stevo Goršeta</item>
      <item>Alojz Jančik</item>
    </izvorni_sadrzaj>
    <derivirana_varijabla naziv="DomainObject.Predmet.OstaliListFormated_1">
      <item>ŽDO-GRAĐANSKO UPRAVNI ODJEL</item>
      <item>Stevo Goršeta</item>
      <item>Alojz Jančik</item>
    </derivirana_varijabla>
  </DomainObject.Predmet.OstaliListFormated>
  <DomainObject.Predmet.OstaliListFormatedOIB>
    <izvorni_sadrzaj>
      <item>ŽDO-GRAĐANSKO UPRAVNI ODJEL</item>
      <item>Stevo Goršeta, OIB 22322260939</item>
      <item>Alojz Jančik</item>
    </izvorni_sadrzaj>
    <derivirana_varijabla naziv="DomainObject.Predmet.OstaliListFormatedOIB_1">
      <item>ŽDO-GRAĐANSKO UPRAVNI ODJEL</item>
      <item>Stevo Goršeta, OIB 22322260939</item>
      <item>Alojz Jančik</item>
    </derivirana_varijabla>
  </DomainObject.Predmet.OstaliListFormatedOIB>
  <DomainObject.Predmet.OstaliListFormatedWithAdress>
    <izvorni_sadrzaj>
      <item>ŽDO-GRAĐANSKO UPRAVNI ODJEL, I.K.SAKCINSKOG 24, 44000 Sisak</item>
      <item>Stevo Goršeta, Gradićka Ulica 47a, 10410 Gradići</item>
      <item>Alojz Jančik, Čazmanska 8/VI, 10000 Zagreb</item>
    </izvorni_sadrzaj>
    <derivirana_varijabla naziv="DomainObject.Predmet.OstaliListFormatedWithAdress_1">
      <item>ŽDO-GRAĐANSKO UPRAVNI ODJEL, I.K.SAKCINSKOG 24, 44000 Sisak</item>
      <item>Stevo Goršeta, Gradićka Ulica 47a, 10410 Gradići</item>
      <item>Alojz Jančik, Čazmanska 8/VI, 10000 Zagreb</item>
    </derivirana_varijabla>
  </DomainObject.Predmet.OstaliListFormatedWithAdress>
  <DomainObject.Predmet.OstaliListFormatedWithAdressOIB>
    <izvorni_sadrzaj>
      <item>ŽDO-GRAĐANSKO UPRAVNI ODJEL, I.K.SAKCINSKOG 24, 44000 Sisak</item>
      <item>Stevo Goršeta, OIB 22322260939, Gradićka Ulica 47a, 10410 Gradići</item>
      <item>Alojz Jančik, Čazmanska 8/VI, 10000 Zagreb</item>
    </izvorni_sadrzaj>
    <derivirana_varijabla naziv="DomainObject.Predmet.OstaliListFormatedWithAdressOIB_1">
      <item>ŽDO-GRAĐANSKO UPRAVNI ODJEL, I.K.SAKCINSKOG 24, 44000 Sisak</item>
      <item>Stevo Goršeta, OIB 22322260939, Gradićka Ulica 47a, 10410 Gradići</item>
      <item>Alojz Jančik, Čazmanska 8/VI, 10000 Zagreb</item>
    </derivirana_varijabla>
  </DomainObject.Predmet.OstaliListFormatedWithAdressOIB>
  <DomainObject.Predmet.OstaliListNazivFormated>
    <izvorni_sadrzaj>
      <item>ŽDO-GRAĐANSKO UPRAVNI ODJEL</item>
      <item>Stevo Goršeta</item>
      <item>Alojz Jančik</item>
    </izvorni_sadrzaj>
    <derivirana_varijabla naziv="DomainObject.Predmet.OstaliListNazivFormated_1">
      <item>ŽDO-GRAĐANSKO UPRAVNI ODJEL</item>
      <item>Stevo Goršeta</item>
      <item>Alojz Jančik</item>
    </derivirana_varijabla>
  </DomainObject.Predmet.OstaliListNazivFormated>
  <DomainObject.Predmet.OstaliListNazivFormatedOIB>
    <izvorni_sadrzaj>
      <item>ŽDO-GRAĐANSKO UPRAVNI ODJEL</item>
      <item>Stevo Goršeta, OIB 22322260939</item>
      <item>Alojz Jančik</item>
    </izvorni_sadrzaj>
    <derivirana_varijabla naziv="DomainObject.Predmet.OstaliListNazivFormatedOIB_1">
      <item>ŽDO-GRAĐANSKO UPRAVNI ODJEL</item>
      <item>Stevo Goršeta, OIB 22322260939</item>
      <item>Alojz Jančik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2018.</izvorni_sadrzaj>
    <derivirana_varijabla naziv="DomainObject.Datum_1">20. srpnja 2018.</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Stečajna masa iza ENIGMA d.o.o.  u stečaju</izvorni_sadrzaj>
    <derivirana_varijabla naziv="DomainObject.Predmet.ProtustrankaIDrugi_1">Stečajna masa iza ENIGMA d.o.o.  u stečaju</derivirana_varijabla>
  </DomainObject.Predmet.ProtustrankaIDrugi>
  <DomainObject.Predmet.StrankaIDrugiAdressOIB>
    <izvorni_sadrzaj>RH Ministarstvo financija, Porezna uprava, OIB 18683136487, S. i A. Radića 30, 44000 Sisak i dr.</izvorni_sadrzaj>
    <derivirana_varijabla naziv="DomainObject.Predmet.StrankaIDrugiAdressOIB_1">RH Ministarstvo financija, Porezna uprava, OIB 18683136487, S. i A. Radića 30, 44000 Sisak i dr.</derivirana_varijabla>
  </DomainObject.Predmet.StrankaIDrugiAdressOIB>
  <DomainObject.Predmet.ProtustrankaIDrugiAdressOIB>
    <izvorni_sadrzaj>Stečajna masa iza ENIGMA d.o.o.  u stečaju, OIB 98500726877, VI. Požarinje 6, 10000 Zagreb</izvorni_sadrzaj>
    <derivirana_varijabla naziv="DomainObject.Predmet.ProtustrankaIDrugiAdressOIB_1">Stečajna masa iza ENIGMA d.o.o.  u stečaju, OIB 98500726877, VI. Požarinje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item>
      <item>Stečajna masa iza ENIGMA d.o.o.  u stečaju</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item>Općinski sud u Zadru</item>
      <item>ŽDO-GRAĐANSKO UPRAVNI ODJEL</item>
      <item>Stevo Goršeta</item>
      <item>Alojz Jančik</item>
    </izvorni_sadrzaj>
    <derivirana_varijabla naziv="DomainObject.Predmet.SudioniciListNaziv_1">
      <item>RH Ministarstvo financija, Porezna uprava</item>
      <item>Stečajna masa iza ENIGMA d.o.o.  u stečaju</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item>Općinski sud u Zadru</item>
      <item>ŽDO-GRAĐANSKO UPRAVNI ODJEL</item>
      <item>Stevo Goršeta</item>
      <item>Alojz Jančik</item>
    </derivirana_varijabla>
  </DomainObject.Predmet.SudioniciListNaziv>
  <DomainObject.Predmet.SudioniciListAdressOIB>
    <izvorni_sadrzaj>
      <item>RH Ministarstvo financija, Porezna uprava, OIB 18683136487, S. i A. Radića 30,44000 Sisak</item>
      <item>Stečajna masa iza ENIGMA d.o.o.  u stečaju, OIB 98500726877, VI. Požarinje 6,10000 Zagreb</item>
      <item>PRVO PLINARSKO DRUŠTVO d.o.o. za distribuciju plina, OIB 58292277611, A.Stepinca 27,32000 Vukovar</item>
      <item>DOK-ING, društvo s ograničenom odgovornošću za inženjering i unutarnju i vanjsku trgovinu, OIB 39982657045, Kanalski put 1,Zagreb</item>
      <item>Safija Denkwitz Cerić, OIB 26929862693, Seljine Brigade 55c,10410 Staro Čiče</item>
      <item>Ante Mihaljević, OIB 83579267014, Pavlenski Put 7c,10000 Zagreb</item>
      <item>Slaven Tomić, OIB 51108258209, Jasensko 195,21230 Jasensko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tem>Milorad Volaš, OIB 85309020949, Milana Rustanbega 9,51000 Rijeka</item>
      <item>AUTO - PULS d.o.o. za trgovinu i usluge, OIB 30937172834, Blaževdol, Ulica Đuki 5,10380 Sveti Ivan Zelina</item>
      <item>FHC d.o.o. za graditeljstvo, projektiranje i usluge, OIB 73396822478, Butkovec 54/E,42225 Butkovec</item>
      <item>Jelena Kraljević Bašić, OIB 29791745585, Mlinovi 75,10000 Zagreb</item>
      <item>Branko Bašić, OIB 10893920769, Mlinovi 75,10000 Zagreb</item>
      <item>Leon Kukec, OIB 72074545880, Ulica Matije Antuna Reljkovića 12,42000 Varaždin</item>
      <item>Marko Štefanac</item>
      <item>AUTO-MAK društvo s ograničenom odgovornošću za trgovinu i usluge, OIB 11480283722, Matije Antuna Reljkovića 12,42000 Varaždin</item>
      <item>VI-ZA MOBILE j.d.o.o. za trgovinu i usluge, OIB 80038405182, Prekratova 56,10000 Zagreb</item>
      <item>AUTO BEKI 13 društvo s ograničenom odgovornošću za trgovinu i usluge, OIB 56778285696, Željeznička 88,10360 Sesvete</item>
      <item>TITAN društvo s ograničenom odgovornošću za trgovinu, prijevoz i građenje, OIB 85148271926, Sokolova 17,34000 Požega</item>
      <item>AUTO-DABO društvo s ograničenom odgovornošću za trgovinu i usluge, OIB 81363721800, Kaniža/bb,42240 Kaniža</item>
      <item>Z.T.T., d.o.o. za unutarnju i vanjsku trgovinu i usluge, OIB 75935511444, Fancevljev Prilaz 9,10000 Zagreb</item>
      <item>VV - PROMET d.o.o. prijevoz,građevinarstvo, trgovina i usluge, OIB 41078691127, Marijana Haberlea 12,10000 Zagreb</item>
      <item>SAMO TREBA DELATI d.o.o. za trgovinu i usluge, OIB 91854435907, Selska 8,10437 Bestovje</item>
      <item>Mario Bosiljkov, OIB 17821905027, Zagrebačka Ulica 11,10450 Gornji Desinec</item>
      <item>Kruno Štefanek, OIB 61067848748, Dubrava 180,10000 Zagreb</item>
      <item>Zvonko Hlevnjak, OIB 35841292482, Šaša 50,42253 Šaša</item>
      <item>V.D.M. PROMET d.o.o. za graditeljstvo, OIB 77440333831, Zagorska 22,10000 Zagreb</item>
      <item>Davor Videc, OIB 59014486653, Kaniža 21 D,42240 Kaniža</item>
      <item>M.R.TRANSPORT d.o.o. za trgovinu i usluge, OIB 95687639772, Križni put 120,32221 Nuštar</item>
      <item>Davor Bogović, OIB 90737617352</item>
      <item>D.I. ING. d.o.o. za građevinarstvo, trgovinu i usluge, OIB 28968593743, I Savica 94/f,10000 Zagreb</item>
      <item>HOC LOCO d.o.o. za trgovinu, OIB 34166635138, Zagrebačka 24,10450 Jastrebarsko</item>
      <item>BAK UNIJA d.o.o. za usluge i trgovinu, OIB 54860305385, Dobronićeva 28,10000 Zagreb</item>
      <item>Općinski sud u Zadru</item>
      <item>ŽDO-GRAĐANSKO UPRAVNI ODJEL, I.K.SAKCINSKOG 24,44000 Sisak</item>
      <item>Stevo Goršeta, OIB 22322260939, Gradićka Ulica 47a,10410 Gradići</item>
      <item>Alojz Jančik, Čazmanska 8/VI,10000 Zagreb</item>
    </izvorni_sadrzaj>
    <derivirana_varijabla naziv="DomainObject.Predmet.SudioniciListAdressOIB_1">
      <item>RH Ministarstvo financija, Porezna uprava, OIB 18683136487, S. i A. Radića 30,44000 Sisak</item>
      <item>Stečajna masa iza ENIGMA d.o.o.  u stečaju, OIB 98500726877, VI. Požarinje 6,10000 Zagreb</item>
      <item>PRVO PLINARSKO DRUŠTVO d.o.o. za distribuciju plina, OIB 58292277611, A.Stepinca 27,32000 Vukovar</item>
      <item>DOK-ING, društvo s ograničenom odgovornošću za inženjering i unutarnju i vanjsku trgovinu, OIB 39982657045, Kanalski put 1,Zagreb</item>
      <item>Safija Denkwitz Cerić, OIB 26929862693, Seljine Brigade 55c,10410 Staro Čiče</item>
      <item>Ante Mihaljević, OIB 83579267014, Pavlenski Put 7c,10000 Zagreb</item>
      <item>Slaven Tomić, OIB 51108258209, Jasensko 195,21230 Jasensko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tem>Milorad Volaš, OIB 85309020949, Milana Rustanbega 9,51000 Rijeka</item>
      <item>AUTO - PULS d.o.o. za trgovinu i usluge, OIB 30937172834, Blaževdol, Ulica Đuki 5,10380 Sveti Ivan Zelina</item>
      <item>FHC d.o.o. za graditeljstvo, projektiranje i usluge, OIB 73396822478, Butkovec 54/E,42225 Butkovec</item>
      <item>Jelena Kraljević Bašić, OIB 29791745585, Mlinovi 75,10000 Zagreb</item>
      <item>Branko Bašić, OIB 10893920769, Mlinovi 75,10000 Zagreb</item>
      <item>Leon Kukec, OIB 72074545880, Ulica Matije Antuna Reljkovića 12,42000 Varaždin</item>
      <item>Marko Štefanac</item>
      <item>AUTO-MAK društvo s ograničenom odgovornošću za trgovinu i usluge, OIB 11480283722, Matije Antuna Reljkovića 12,42000 Varaždin</item>
      <item>VI-ZA MOBILE j.d.o.o. za trgovinu i usluge, OIB 80038405182, Prekratova 56,10000 Zagreb</item>
      <item>AUTO BEKI 13 društvo s ograničenom odgovornošću za trgovinu i usluge, OIB 56778285696, Željeznička 88,10360 Sesvete</item>
      <item>TITAN društvo s ograničenom odgovornošću za trgovinu, prijevoz i građenje, OIB 85148271926, Sokolova 17,34000 Požega</item>
      <item>AUTO-DABO društvo s ograničenom odgovornošću za trgovinu i usluge, OIB 81363721800, Kaniža/bb,42240 Kaniža</item>
      <item>Z.T.T., d.o.o. za unutarnju i vanjsku trgovinu i usluge, OIB 75935511444, Fancevljev Prilaz 9,10000 Zagreb</item>
      <item>VV - PROMET d.o.o. prijevoz,građevinarstvo, trgovina i usluge, OIB 41078691127, Marijana Haberlea 12,10000 Zagreb</item>
      <item>SAMO TREBA DELATI d.o.o. za trgovinu i usluge, OIB 91854435907, Selska 8,10437 Bestovje</item>
      <item>Mario Bosiljkov, OIB 17821905027, Zagrebačka Ulica 11,10450 Gornji Desinec</item>
      <item>Kruno Štefanek, OIB 61067848748, Dubrava 180,10000 Zagreb</item>
      <item>Zvonko Hlevnjak, OIB 35841292482, Šaša 50,42253 Šaša</item>
      <item>V.D.M. PROMET d.o.o. za graditeljstvo, OIB 77440333831, Zagorska 22,10000 Zagreb</item>
      <item>Davor Videc, OIB 59014486653, Kaniža 21 D,42240 Kaniža</item>
      <item>M.R.TRANSPORT d.o.o. za trgovinu i usluge, OIB 95687639772, Križni put 120,32221 Nuštar</item>
      <item>Davor Bogović, OIB 90737617352</item>
      <item>D.I. ING. d.o.o. za građevinarstvo, trgovinu i usluge, OIB 28968593743, I Savica 94/f,10000 Zagreb</item>
      <item>HOC LOCO d.o.o. za trgovinu, OIB 34166635138, Zagrebačka 24,10450 Jastrebarsko</item>
      <item>BAK UNIJA d.o.o. za usluge i trgovinu, OIB 54860305385, Dobronićeva 28,10000 Zagreb</item>
      <item>Općinski sud u Zadru</item>
      <item>ŽDO-GRAĐANSKO UPRAVNI ODJEL, I.K.SAKCINSKOG 24,44000 Sisak</item>
      <item>Stevo Goršeta, OIB 22322260939, Gradićka Ulica 47a,10410 Gradići</item>
      <item>Alojz Jančik, Čazmanska 8/VI,10000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98500726877</item>
      <item>, OIB 58292277611</item>
      <item>, OIB 39982657045</item>
      <item>, OIB 26929862693</item>
      <item>, OIB 83579267014</item>
      <item>, OIB 51108258209</item>
      <item>, OIB 69118894996</item>
      <item>, OIB 44579903781</item>
      <item>, OIB 45830945751</item>
      <item>, OIB 62982725235</item>
      <item>, OIB 85309020949</item>
      <item>, OIB 30937172834</item>
      <item>, OIB 73396822478</item>
      <item>, OIB 29791745585</item>
      <item>, OIB 10893920769</item>
      <item>, OIB 72074545880</item>
      <item>, OIB null</item>
      <item>, OIB 11480283722</item>
      <item>, OIB 80038405182</item>
      <item>, OIB 56778285696</item>
      <item>, OIB 85148271926</item>
      <item>, OIB 81363721800</item>
      <item>, OIB 75935511444</item>
      <item>, OIB 41078691127</item>
      <item>, OIB 91854435907</item>
      <item>, OIB 17821905027</item>
      <item>, OIB 61067848748</item>
      <item>, OIB 35841292482</item>
      <item>, OIB 77440333831</item>
      <item>, OIB 59014486653</item>
      <item>, OIB 95687639772</item>
      <item>, OIB 90737617352</item>
      <item>, OIB 28968593743</item>
      <item>, OIB 34166635138</item>
      <item>, OIB 54860305385</item>
      <item>, OIB null</item>
      <item>, OIB null</item>
      <item>, OIB 22322260939</item>
      <item>, OIB null</item>
    </izvorni_sadrzaj>
    <derivirana_varijabla naziv="DomainObject.Predmet.SudioniciListNazivOIB_1">
      <item>, OIB 18683136487</item>
      <item>, OIB 98500726877</item>
      <item>, OIB 58292277611</item>
      <item>, OIB 39982657045</item>
      <item>, OIB 26929862693</item>
      <item>, OIB 83579267014</item>
      <item>, OIB 51108258209</item>
      <item>, OIB 69118894996</item>
      <item>, OIB 44579903781</item>
      <item>, OIB 45830945751</item>
      <item>, OIB 62982725235</item>
      <item>, OIB 85309020949</item>
      <item>, OIB 30937172834</item>
      <item>, OIB 73396822478</item>
      <item>, OIB 29791745585</item>
      <item>, OIB 10893920769</item>
      <item>, OIB 72074545880</item>
      <item>, OIB null</item>
      <item>, OIB 11480283722</item>
      <item>, OIB 80038405182</item>
      <item>, OIB 56778285696</item>
      <item>, OIB 85148271926</item>
      <item>, OIB 81363721800</item>
      <item>, OIB 75935511444</item>
      <item>, OIB 41078691127</item>
      <item>, OIB 91854435907</item>
      <item>, OIB 17821905027</item>
      <item>, OIB 61067848748</item>
      <item>, OIB 35841292482</item>
      <item>, OIB 77440333831</item>
      <item>, OIB 59014486653</item>
      <item>, OIB 95687639772</item>
      <item>, OIB 90737617352</item>
      <item>, OIB 28968593743</item>
      <item>, OIB 34166635138</item>
      <item>, OIB 54860305385</item>
      <item>, OIB null</item>
      <item>, OIB null</item>
      <item>, OIB 22322260939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Paić, OIB 55654806007, VI. Požarinje 6, 10000 Zagreb</item>
    </izvorni_sadrzaj>
    <derivirana_varijabla naziv="DomainObject.Predmet.StecajniUpraviteljiListAddressOIB_1">
      <item>Marinko Paić, OIB 55654806007, VI. Požarinje 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AA51DA-0428-49B9-B870-ECD55A3095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378</properties:Words>
  <properties:Characters>1916</properties:Characters>
  <properties:Lines>66</properties:Lines>
  <properties:Paragraphs>31</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2018-07-20T08:28:00Z</dcterms:created>
  <dc:creator>Gordana Grčić</dc:creator>
  <cp:lastModifiedBy>Žana Livaja</cp:lastModifiedBy>
  <cp:lastPrinted>2018-03-05T09:45:00Z</cp:lastPrinted>
  <dcterms:modified xmlns:xsi="http://www.w3.org/2001/XMLSchema-instance" xsi:type="dcterms:W3CDTF">2018-07-20T08:46:00Z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---St-1610-18-ročište-- dioba kupovnine.docx)</vt:lpwstr>
  </prop:property>
  <prop:property name="CC_coloring" pid="4" fmtid="{D5CDD505-2E9C-101B-9397-08002B2CF9AE}">
    <vt:bool>false</vt:bool>
  </prop:property>
  <prop:property name="BrojStranica" pid="5" fmtid="{D5CDD505-2E9C-101B-9397-08002B2CF9AE}">
    <vt:i4>2</vt:i4>
  </prop:property>
</prop:Properties>
</file>