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977c" w14:paraId="cca977c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1B679E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0F61AA">
        <w:t>FEROTOM ZAGREB d.o.o. u stečaju, Dugo Selo, Rugvička 151a, OIB: 65806863930</w:t>
      </w:r>
      <w:r w:rsidR="00A50AF8">
        <w:t>, 1</w:t>
      </w:r>
      <w:r w:rsidR="000F61AA">
        <w:t>8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0F61AA" w:rsidP="00E16331" w:rsidR="000F61AA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77253A">
      <w:pPr>
        <w:pStyle w:val="Odlomakpopisa"/>
        <w:numPr>
          <w:ilvl w:val="0"/>
          <w:numId w:val="15"/>
        </w:numPr>
      </w:pPr>
      <w:r>
        <w:t>Drugi viši isplatni red</w:t>
      </w:r>
    </w:p>
    <w:p w:rsidRDefault="00FF73ED" w:rsidP="00FF73ED" w:rsidR="00FF73ED">
      <w:pPr>
        <w:pStyle w:val="Odlomakpopisa"/>
        <w:ind w:left="1134"/>
        <w:jc w:val="both"/>
      </w:pP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>HRVATSKE ŠUME d.o.o., Zagreb, Ulica kneza Branimira 1,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6963144506, u iznosu od     </w:t>
      </w:r>
      <w:r>
        <w:t xml:space="preserve"> </w:t>
      </w:r>
      <w:r w:rsidRPr="000F61AA">
        <w:t xml:space="preserve">                                               146.272,09 kn</w:t>
      </w: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>ALLIANZ ZAGREB d.d., Zagreb, Heinzlova 70,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23759810849, u iznosu od   </w:t>
      </w:r>
      <w:r>
        <w:t xml:space="preserve"> </w:t>
      </w:r>
      <w:r w:rsidRPr="000F61AA">
        <w:t xml:space="preserve">                                                   8.588,51 kn</w:t>
      </w: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>HRVATSKA POŠTA d.d., Zagreb, Jurišićeva 13,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87311810365, u iznosu od       </w:t>
      </w:r>
      <w:r>
        <w:t xml:space="preserve"> </w:t>
      </w:r>
      <w:r w:rsidRPr="000F61AA">
        <w:t xml:space="preserve">                                               1.124,45 kn</w:t>
      </w: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>RH, MINISTARSTVO FINANCIJA, POREZNA UPRAVA,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>Zagreb, OIB: 18683136487, u iznosu od                                      456.395,61 kn</w:t>
      </w: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>ERSTE CARD CLUB d.o.o., Zagreb, Folnegovićeva 6,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>OIB: 85941596441, u iznosu od                                                     56.489,72 kn</w:t>
      </w:r>
    </w:p>
    <w:p w:rsidRDefault="000F61AA" w:rsidP="000F61AA" w:rsidR="000F61AA" w:rsidRPr="000F61AA">
      <w:pPr>
        <w:spacing w:lineRule="auto" w:line="276"/>
        <w:ind w:hanging="359" w:left="1068"/>
        <w:jc w:val="both"/>
      </w:pPr>
      <w:r>
        <w:t xml:space="preserve">1.6.      </w:t>
      </w:r>
      <w:r w:rsidRPr="000F61AA">
        <w:t xml:space="preserve">ZAGREBAČKI HOLDING d.o.o., Zagreb, </w:t>
      </w:r>
    </w:p>
    <w:p w:rsidRDefault="000F61AA" w:rsidP="000F61AA" w:rsidR="000F61AA" w:rsidRPr="000F61AA">
      <w:pPr>
        <w:spacing w:lineRule="auto" w:line="276"/>
        <w:ind w:hanging="719" w:left="1068"/>
        <w:jc w:val="both"/>
      </w:pPr>
      <w:r w:rsidRPr="000F61AA">
        <w:t xml:space="preserve">          </w:t>
      </w:r>
      <w:r>
        <w:t xml:space="preserve">        </w:t>
      </w:r>
      <w:r w:rsidRPr="000F61AA">
        <w:t xml:space="preserve">Ulica grada Vukovara 41, OIB: 85584865987, u iznosu od               </w:t>
      </w:r>
      <w:r>
        <w:t xml:space="preserve"> </w:t>
      </w:r>
      <w:r w:rsidRPr="000F61AA">
        <w:t>498,83 kn</w:t>
      </w:r>
    </w:p>
    <w:p w:rsidRDefault="000F61AA" w:rsidP="000F61AA" w:rsidR="000F61AA" w:rsidRPr="000F61A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     </w:t>
      </w:r>
      <w:r w:rsidRPr="000F61AA">
        <w:t xml:space="preserve">HRVATSKE VODE, Zagreb, Vukovarska 220, 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28921383001, u iznosu od                                                    </w:t>
      </w:r>
      <w:r>
        <w:t xml:space="preserve"> </w:t>
      </w:r>
      <w:r w:rsidRPr="000F61AA">
        <w:t xml:space="preserve">  1.290,69 kn</w:t>
      </w:r>
    </w:p>
    <w:p w:rsidRDefault="000F61AA" w:rsidP="000F61AA" w:rsidR="000F61AA" w:rsidRPr="000F61A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     </w:t>
      </w:r>
      <w:r w:rsidRPr="000F61AA">
        <w:t>HRVATSKI ZAVOD ZA ZAPOŠLJAVANJE, Zagreb,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>Radnička cesta 1, OIB: 91547293790, u iznosu od                        15.894,25 kn</w:t>
      </w:r>
    </w:p>
    <w:p w:rsidRDefault="000F61AA" w:rsidP="000F61AA" w:rsidR="000F61A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    </w:t>
      </w:r>
      <w:r w:rsidRPr="000F61AA">
        <w:t xml:space="preserve">WIENER OSIGURANJE VIENNA INSURANCE </w:t>
      </w:r>
    </w:p>
    <w:p w:rsidRDefault="000F61AA" w:rsidP="000F61AA" w:rsidR="000F61AA">
      <w:pPr>
        <w:pStyle w:val="Odlomakpopisa"/>
        <w:spacing w:lineRule="auto" w:line="276"/>
        <w:ind w:left="1068"/>
        <w:jc w:val="both"/>
      </w:pPr>
      <w:r>
        <w:t xml:space="preserve">     </w:t>
      </w:r>
      <w:r w:rsidRPr="000F61AA">
        <w:t xml:space="preserve">GROUPd.d., Zagreb, Slovenska ulica 24, </w:t>
      </w:r>
    </w:p>
    <w:p w:rsidRDefault="000F61AA" w:rsidP="000F61AA" w:rsidR="000F61AA" w:rsidRPr="000F61AA">
      <w:pPr>
        <w:pStyle w:val="Odlomakpopisa"/>
        <w:spacing w:lineRule="auto" w:line="276"/>
        <w:ind w:left="1068"/>
        <w:jc w:val="both"/>
      </w:pPr>
      <w:r>
        <w:t xml:space="preserve">     O</w:t>
      </w:r>
      <w:r w:rsidRPr="000F61AA">
        <w:t xml:space="preserve">IB: 52848403362, u iznosu od       </w:t>
      </w:r>
      <w:r>
        <w:t xml:space="preserve">                                               </w:t>
      </w:r>
      <w:r w:rsidRPr="000F61AA">
        <w:t>17.230,15 kn</w:t>
      </w:r>
    </w:p>
    <w:p w:rsidRDefault="000F61AA" w:rsidP="000F61AA" w:rsidR="000F61AA">
      <w:pPr>
        <w:pStyle w:val="Odlomakpopisa"/>
        <w:numPr>
          <w:ilvl w:val="1"/>
          <w:numId w:val="38"/>
        </w:numPr>
        <w:spacing w:lineRule="auto" w:line="276"/>
        <w:jc w:val="both"/>
      </w:pPr>
      <w:r w:rsidRPr="000F61AA">
        <w:t xml:space="preserve">HETA ASSET RESOLUTION AG, Klagenfurt </w:t>
      </w:r>
    </w:p>
    <w:p w:rsidRDefault="000F61AA" w:rsidP="000F61AA" w:rsidR="000F61AA" w:rsidRPr="000F61AA">
      <w:pPr>
        <w:pStyle w:val="Odlomakpopisa"/>
        <w:spacing w:lineRule="auto" w:line="276"/>
        <w:ind w:left="1068"/>
        <w:jc w:val="both"/>
      </w:pPr>
      <w:r>
        <w:t xml:space="preserve">      </w:t>
      </w:r>
      <w:r w:rsidRPr="000F61AA">
        <w:t xml:space="preserve">am Vorthersee, Alpen-Adria-Platz 1, Republika Austrija, </w:t>
      </w:r>
    </w:p>
    <w:p w:rsidRDefault="000F61AA" w:rsidP="000F61AA" w:rsidR="000F61AA">
      <w:pPr>
        <w:spacing w:lineRule="auto" w:line="276"/>
        <w:ind w:left="709"/>
        <w:jc w:val="both"/>
      </w:pPr>
      <w:r w:rsidRPr="000F61AA">
        <w:t xml:space="preserve">      </w:t>
      </w:r>
      <w:r>
        <w:t xml:space="preserve">      </w:t>
      </w:r>
      <w:r w:rsidRPr="000F61AA">
        <w:t xml:space="preserve">OIB: 99730821413, u iznosu od        </w:t>
      </w:r>
      <w:r>
        <w:t xml:space="preserve"> </w:t>
      </w:r>
      <w:r w:rsidRPr="000F61AA">
        <w:t xml:space="preserve">                                       4.853.602,40 kn</w:t>
      </w:r>
    </w:p>
    <w:p w:rsidRDefault="000F61AA" w:rsidP="000F61AA" w:rsidR="000F61AA">
      <w:pPr>
        <w:spacing w:lineRule="auto" w:line="276"/>
        <w:ind w:left="709"/>
        <w:jc w:val="both"/>
      </w:pPr>
    </w:p>
    <w:p w:rsidRDefault="000F61AA" w:rsidP="000F61AA" w:rsidR="000F61AA" w:rsidRPr="000F61AA">
      <w:pPr>
        <w:spacing w:lineRule="auto" w:line="276"/>
        <w:ind w:left="709"/>
        <w:jc w:val="both"/>
      </w:pPr>
    </w:p>
    <w:p w:rsidRDefault="000F61AA" w:rsidP="000F61AA" w:rsidR="000F61AA" w:rsidRPr="000F61AA">
      <w:pPr>
        <w:spacing w:lineRule="auto" w:line="276"/>
        <w:ind w:left="709"/>
        <w:jc w:val="both"/>
      </w:pPr>
      <w:r>
        <w:t>1.11.</w:t>
      </w:r>
      <w:r w:rsidRPr="000F61AA">
        <w:t xml:space="preserve"> </w:t>
      </w:r>
      <w:r>
        <w:t xml:space="preserve">   </w:t>
      </w:r>
      <w:r w:rsidRPr="000F61AA">
        <w:t>Republika Hrvatska, Ministarstvo pravosuđa, Zagreb,</w:t>
      </w:r>
    </w:p>
    <w:p w:rsidRDefault="000F61AA" w:rsidP="000F61AA" w:rsidR="000F61AA" w:rsidRPr="000F61AA">
      <w:pPr>
        <w:spacing w:lineRule="auto" w:line="276"/>
        <w:ind w:left="1068"/>
        <w:jc w:val="both"/>
      </w:pPr>
      <w:r w:rsidRPr="000F61AA">
        <w:t xml:space="preserve"> </w:t>
      </w:r>
      <w:r>
        <w:t xml:space="preserve">     </w:t>
      </w:r>
      <w:r w:rsidRPr="000F61AA">
        <w:t xml:space="preserve">Ulica grada Vukovara 49, OIB: 52634238587, u iznosu od   </w:t>
      </w:r>
      <w:r>
        <w:t xml:space="preserve"> </w:t>
      </w:r>
      <w:r w:rsidRPr="000F61AA">
        <w:t xml:space="preserve">        5.988,99 kn</w:t>
      </w:r>
    </w:p>
    <w:p w:rsidRDefault="000F61AA" w:rsidP="00FF73ED" w:rsidR="000F61AA">
      <w:pPr>
        <w:pStyle w:val="Odlomakpopisa"/>
        <w:ind w:left="1134"/>
        <w:jc w:val="both"/>
      </w:pPr>
    </w:p>
    <w:p w:rsidRDefault="000F61AA" w:rsidP="00FF73ED" w:rsidR="000F61AA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50AF8">
        <w:t>1</w:t>
      </w:r>
      <w:r w:rsidR="000F61AA">
        <w:t>8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89766D" w:rsidP="00E16331" w:rsidR="0089766D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B41" w:rsidR="00F03B41">
      <w:r>
        <w:separator/>
      </w:r>
    </w:p>
  </w:endnote>
  <w:endnote w:id="0" w:type="continuationSeparator">
    <w:p w:rsidRDefault="00F03B41" w:rsidR="00F03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B41" w:rsidR="00F03B41">
      <w:r>
        <w:separator/>
      </w:r>
    </w:p>
  </w:footnote>
  <w:footnote w:id="0" w:type="continuationSeparator">
    <w:p w:rsidRDefault="00F03B41" w:rsidR="00F03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6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F61AA">
      <w:t>6939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66D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0F61AA">
      <w:t>6939</w:t>
    </w:r>
    <w:r w:rsidR="00A50AF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3D3A5A"/>
    <w:multiLevelType w:val="multilevel"/>
    <w:tmpl w:val="9458830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283EF0"/>
    <w:multiLevelType w:val="hybridMultilevel"/>
    <w:tmpl w:val="663A534E"/>
    <w:lvl w:tplc="8446FBF4" w:ilvl="0">
      <w:start w:val="1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3E04414"/>
    <w:multiLevelType w:val="hybridMultilevel"/>
    <w:tmpl w:val="0C5C7B14"/>
    <w:lvl w:tplc="C75A7466" w:ilvl="0">
      <w:start w:val="7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A75127F"/>
    <w:multiLevelType w:val="multilevel"/>
    <w:tmpl w:val="89F86B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6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7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9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3"/>
  </w:num>
  <w:num w:numId="5">
    <w:abstractNumId w:val="6"/>
  </w:num>
  <w:num w:numId="6">
    <w:abstractNumId w:val="2"/>
  </w:num>
  <w:num w:numId="7">
    <w:abstractNumId w:val="28"/>
  </w:num>
  <w:num w:numId="8">
    <w:abstractNumId w:val="34"/>
  </w:num>
  <w:num w:numId="9">
    <w:abstractNumId w:val="5"/>
  </w:num>
  <w:num w:numId="10">
    <w:abstractNumId w:val="31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9"/>
  </w:num>
  <w:num w:numId="17">
    <w:abstractNumId w:val="10"/>
  </w:num>
  <w:num w:numId="18">
    <w:abstractNumId w:val="18"/>
  </w:num>
  <w:num w:numId="19">
    <w:abstractNumId w:val="30"/>
  </w:num>
  <w:num w:numId="20">
    <w:abstractNumId w:val="16"/>
  </w:num>
  <w:num w:numId="21">
    <w:abstractNumId w:val="9"/>
  </w:num>
  <w:num w:numId="22">
    <w:abstractNumId w:val="26"/>
  </w:num>
  <w:num w:numId="23">
    <w:abstractNumId w:val="3"/>
  </w:num>
  <w:num w:numId="24">
    <w:abstractNumId w:val="22"/>
  </w:num>
  <w:num w:numId="25">
    <w:abstractNumId w:val="23"/>
  </w:num>
  <w:num w:numId="26">
    <w:abstractNumId w:val="11"/>
  </w:num>
  <w:num w:numId="27">
    <w:abstractNumId w:val="27"/>
  </w:num>
  <w:num w:numId="28">
    <w:abstractNumId w:val="24"/>
  </w:num>
  <w:num w:numId="29">
    <w:abstractNumId w:val="8"/>
  </w:num>
  <w:num w:numId="30">
    <w:abstractNumId w:val="29"/>
  </w:num>
  <w:num w:numId="31">
    <w:abstractNumId w:val="33"/>
  </w:num>
  <w:num w:numId="32">
    <w:abstractNumId w:val="17"/>
  </w:num>
  <w:num w:numId="33">
    <w:abstractNumId w:val="14"/>
  </w:num>
  <w:num w:numId="34">
    <w:abstractNumId w:val="15"/>
  </w:num>
  <w:num w:numId="35">
    <w:abstractNumId w:val="12"/>
  </w:num>
  <w:num w:numId="36">
    <w:abstractNumId w:val="7"/>
  </w:num>
  <w:num w:numId="37">
    <w:abstractNumId w:val="1"/>
  </w:num>
  <w:num w:numId="3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0F61A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9766D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3B41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66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66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66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66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66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66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66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66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</izvorni_sadrzaj>
    <derivirana_varijabla naziv="DomainObject.Predmet.OstaliListFormated_1">
      <item>Ivana Brala punomoćnica sudionika u postupku FEROTOM ZAGREB d.o.o. u stečaju</item>
      <item>Mate Balenović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</derivirana_varijabla>
  </DomainObject.Predmet.OstaliListFormatedWithAdressOIB>
  <DomainObject.Predmet.OstaliListNazivFormated>
    <izvorni_sadrzaj>
      <item>Ivana Brala</item>
      <item>Mate Balenović</item>
    </izvorni_sadrzaj>
    <derivirana_varijabla naziv="DomainObject.Predmet.OstaliListNazivFormated_1">
      <item>Ivana Brala</item>
      <item>Mate Balenović</item>
    </derivirana_varijabla>
  </DomainObject.Predmet.OstaliListNazivFormated>
  <DomainObject.Predmet.OstaliListNazivFormatedOIB>
    <izvorni_sadrzaj>
      <item>Ivana Brala, OIB 93206579304</item>
      <item>Mate Balenović, OIB 50117846393</item>
    </izvorni_sadrzaj>
    <derivirana_varijabla naziv="DomainObject.Predmet.OstaliListNazivFormatedOIB_1">
      <item>Ivana Brala, OIB 93206579304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</izvorni_sadrzaj>
    <derivirana_varijabla naziv="DomainObject.Predmet.SudioniciListNaziv_1">
      <item>FEROTOM ZAGREB d.o.o. u stečaju</item>
      <item>FINA Regionalni centar Zagreb</item>
      <item>Ivana Brala</item>
      <item>Mate Balenović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65806863930</item>
      <item>, OIB 85821130368</item>
      <item>, OIB 93206579304</item>
      <item>, OIB 50117846393</item>
    </izvorni_sadrzaj>
    <derivirana_varijabla naziv="DomainObject.Predmet.SudioniciListNazivOIB_1">
      <item>, OIB 65806863930</item>
      <item>, OIB 85821130368</item>
      <item>, OIB 93206579304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St-6939/2016-21</izvorni_sadrzaj>
    <derivirana_varijabla naziv="DomainObject.PredzadnjaOdlukaIzPredmeta.Oznaka_1">St-6939/2016-21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285</properties:Words>
  <properties:Characters>1555</properties:Characters>
  <properties:Lines>65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2018-10-18T08:35:00Z</dcterms:created>
  <dc:creator>Korisnik</dc:creator>
  <cp:lastModifiedBy>Draženka Prpić</cp:lastModifiedBy>
  <cp:lastPrinted>2018-10-18T08:35:00Z</cp:lastPrinted>
  <dcterms:modified xmlns:xsi="http://www.w3.org/2001/XMLSchema-instance" xsi:type="dcterms:W3CDTF">2018-10-18T08:35:00Z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FEROTOM ZAGREB d.o.o.-St-6939-16.docx)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