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e33e0" w14:paraId="c4e33e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81C1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81C1E" w:rsidP="00181C1E" w:rsidR="00181C1E">
      <w:pPr>
        <w:ind w:firstLine="708" w:left="5664"/>
      </w:pPr>
      <w:r>
        <w:t>1 St-2/2016-20</w:t>
      </w:r>
    </w:p>
    <w:p w:rsidRDefault="00181C1E" w:rsidP="00181C1E" w:rsidR="00181C1E">
      <w:pPr>
        <w:jc w:val="center"/>
      </w:pPr>
      <w:r>
        <w:t>R E P U B L I K A    H R V A T S K A</w:t>
      </w:r>
    </w:p>
    <w:p w:rsidRDefault="00181C1E" w:rsidP="00181C1E" w:rsidR="00181C1E">
      <w:pPr>
        <w:pStyle w:val="Bezproreda"/>
        <w:jc w:val="center"/>
      </w:pPr>
      <w:r>
        <w:t>R J E Š E N J E</w:t>
      </w:r>
    </w:p>
    <w:p w:rsidRDefault="00181C1E" w:rsidP="00181C1E" w:rsidR="00181C1E">
      <w:pPr>
        <w:pStyle w:val="Bezproreda"/>
        <w:jc w:val="center"/>
      </w:pPr>
    </w:p>
    <w:p w:rsidRDefault="00181C1E" w:rsidP="00181C1E" w:rsidR="00181C1E">
      <w:pPr>
        <w:pStyle w:val="Bezproreda"/>
      </w:pPr>
      <w:r>
        <w:t>TRGOVAČKI SUD U BJELOVARU, po sucu Branki Pleskalt, u postupku radi naknadne diobe stečajne mase stečajnog dužnika BIOPARK d.o.o. za proizvodnju, trgovinu i usluge Slatina, Grofa Draškovića 33, OIB: 99828194793, odlučujući po službenoj dužnosti o određivanju upisa stečajne mase u sudski registar, dana 9. kolovoza  2016. godine</w:t>
      </w:r>
    </w:p>
    <w:p w:rsidRDefault="00181C1E" w:rsidP="00181C1E" w:rsidR="00181C1E">
      <w:pPr>
        <w:pStyle w:val="Bezproreda"/>
      </w:pPr>
    </w:p>
    <w:p w:rsidRDefault="00181C1E" w:rsidP="00181C1E" w:rsidR="00181C1E">
      <w:pPr>
        <w:pStyle w:val="Bezproreda"/>
        <w:jc w:val="center"/>
      </w:pPr>
      <w:r>
        <w:t>r i j e š i o    j e</w:t>
      </w:r>
    </w:p>
    <w:p w:rsidRDefault="00181C1E" w:rsidP="00181C1E" w:rsidR="00181C1E">
      <w:pPr>
        <w:pStyle w:val="Bezproreda"/>
        <w:jc w:val="center"/>
      </w:pPr>
    </w:p>
    <w:p w:rsidRDefault="00181C1E" w:rsidP="00181C1E" w:rsidR="00181C1E">
      <w:pPr>
        <w:pStyle w:val="Bezproreda"/>
      </w:pPr>
      <w:r>
        <w:t>I Određuje se po službenoj dužnosti upis u sudski registar stečajne mase brisanog dužnika BIOPARK d.o.o. za proizvodnju, trgovinu i usluge Slatina, Grofa Draškovića 33, OIB: 99828194793, sa sjedištem stečajnog upravitelja Miroslava Borš iz Zagreba,  Plemićeva 2, OIB: 69665623244.</w:t>
      </w:r>
    </w:p>
    <w:p w:rsidRDefault="00181C1E" w:rsidP="00181C1E" w:rsidR="00181C1E">
      <w:pPr>
        <w:pStyle w:val="Bezproreda"/>
      </w:pPr>
    </w:p>
    <w:p w:rsidRDefault="00181C1E" w:rsidP="00181C1E" w:rsidR="00181C1E">
      <w:pPr>
        <w:pStyle w:val="Bezproreda"/>
      </w:pPr>
      <w:r>
        <w:t>II U sudski registar pored stečajne mase određuje se i upis stečajnog upravitelja Miroslava Borš iz Zagreba,  Plemićeva 2, OIB: 69665623244.</w:t>
      </w:r>
    </w:p>
    <w:p w:rsidRDefault="00181C1E" w:rsidP="00181C1E" w:rsidR="00181C1E">
      <w:pPr>
        <w:pStyle w:val="Bezproreda"/>
      </w:pPr>
    </w:p>
    <w:p w:rsidRDefault="00181C1E" w:rsidP="00181C1E" w:rsidR="00181C1E">
      <w:pPr>
        <w:pStyle w:val="Bezproreda"/>
      </w:pPr>
    </w:p>
    <w:p w:rsidRDefault="00181C1E" w:rsidP="00181C1E" w:rsidR="00181C1E">
      <w:pPr>
        <w:pStyle w:val="Bezproreda"/>
        <w:jc w:val="center"/>
      </w:pPr>
      <w:r>
        <w:t>Obrazloženje</w:t>
      </w:r>
    </w:p>
    <w:p w:rsidRDefault="00181C1E" w:rsidP="00181C1E" w:rsidR="00181C1E">
      <w:pPr>
        <w:pStyle w:val="Bezproreda"/>
      </w:pPr>
      <w:r>
        <w:t xml:space="preserve">Pravomoćnim rješenjem ovog suda posl. br. 1 St-2/2016-8 od 25. travnja 2016. godine brisan je stečajni dužnik Biopark d.o.o. za proizvodnju, trgovinu i usluge Slatina, Grofa Draškovića 33, iz sudskog registra ovog suda jer je nad njim proveden i zaključen stečajni postupak,  pa isti više ne postoji kao pravna osoba. </w:t>
      </w:r>
    </w:p>
    <w:p w:rsidRDefault="00181C1E" w:rsidP="00181C1E" w:rsidR="00181C1E">
      <w:pPr>
        <w:pStyle w:val="Bezproreda"/>
      </w:pPr>
    </w:p>
    <w:p w:rsidRDefault="00181C1E" w:rsidP="00181C1E" w:rsidR="00181C1E">
      <w:pPr>
        <w:pStyle w:val="Bezproreda"/>
      </w:pPr>
      <w:r>
        <w:t xml:space="preserve">Podneskom od 4. kolovoza 2016. godine stečajni upravitelj predložio je da sudac odredi upis stečajne mase stečajnog dužnika Biopark d.o.o. za proizvodnju, trgovinu i usluge Slatina, Grofa Draškovića 33, OIB: 99828194793, budući postoji naknadno pronađena imovina. </w:t>
      </w:r>
    </w:p>
    <w:p w:rsidRDefault="00181C1E" w:rsidP="00181C1E" w:rsidR="00181C1E">
      <w:pPr>
        <w:pStyle w:val="Bezproreda"/>
      </w:pPr>
    </w:p>
    <w:p w:rsidRDefault="00181C1E" w:rsidP="00181C1E" w:rsidR="00181C1E">
      <w:pPr>
        <w:pStyle w:val="Bezproreda"/>
      </w:pPr>
      <w:r>
        <w:t>Iz tih razloga ostvarene su pretpostavke upisa stečajne mase u sudski registar, pa je odlučeno kao u izreci ovog rješenja na temelju odredbe čl. 289. st. 5. i čl. 438. Stečajnog zakona (NN br. 71/15), koje odredbe se primjenjuju retroaktivno i na ovaj postupak temeljem čl. 441. st. 2. istog Zakona.</w:t>
      </w:r>
    </w:p>
    <w:p w:rsidRDefault="00181C1E" w:rsidP="00181C1E" w:rsidR="00181C1E">
      <w:pPr>
        <w:pStyle w:val="Bezproreda"/>
      </w:pPr>
    </w:p>
    <w:p w:rsidRDefault="00181C1E" w:rsidP="00181C1E" w:rsidR="00181C1E">
      <w:pPr>
        <w:pStyle w:val="Bezproreda"/>
      </w:pPr>
      <w:r>
        <w:t>U Bjelovaru, 9. kolovoza  2016.</w:t>
      </w:r>
    </w:p>
    <w:p w:rsidRDefault="00181C1E" w:rsidP="00181C1E" w:rsidR="00181C1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181C1E" w:rsidP="00181C1E" w:rsidR="00181C1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BRANKA PLESKALT  </w:t>
      </w:r>
    </w:p>
    <w:p w:rsidRDefault="00181C1E" w:rsidP="00181C1E" w:rsidR="00181C1E">
      <w:pPr>
        <w:pStyle w:val="Bezproreda"/>
      </w:pPr>
    </w:p>
    <w:p w:rsidRDefault="00181C1E" w:rsidP="00181C1E" w:rsidR="00181C1E">
      <w:pPr>
        <w:pStyle w:val="Bezproreda"/>
      </w:pPr>
    </w:p>
    <w:p w:rsidRDefault="00181C1E" w:rsidP="00181C1E" w:rsidR="00181C1E">
      <w:pPr>
        <w:pStyle w:val="Bezproreda"/>
      </w:pPr>
      <w:r>
        <w:lastRenderedPageBreak/>
        <w:t>POUKA O PRAVNOM LIJEKU:  protiv ovog rješenja pristoji pravo žalbe u roku od 8 dana od dana dostave rješenja, s tim da se dostava smatra obavljenom istekom osmog dana od dana objave rješenja na mrežnoj stranici e-oglasne ploče sudova.</w:t>
      </w:r>
    </w:p>
    <w:p w:rsidRDefault="00181C1E" w:rsidP="00181C1E" w:rsidR="00181C1E">
      <w:pPr>
        <w:pStyle w:val="Bezproreda"/>
      </w:pPr>
    </w:p>
    <w:p w:rsidRDefault="00181C1E" w:rsidP="00181C1E" w:rsidR="00181C1E">
      <w:pPr>
        <w:pStyle w:val="Bezproreda"/>
      </w:pPr>
    </w:p>
    <w:p w:rsidRDefault="00181C1E" w:rsidP="00181C1E" w:rsidR="00181C1E">
      <w:pPr>
        <w:pStyle w:val="Bezproreda"/>
      </w:pPr>
    </w:p>
    <w:p w:rsidRDefault="00181C1E" w:rsidP="00181C1E" w:rsidR="00181C1E">
      <w:pPr>
        <w:pStyle w:val="Bezproreda"/>
      </w:pPr>
    </w:p>
    <w:p w:rsidRDefault="00181C1E" w:rsidP="00181C1E" w:rsidR="00181C1E">
      <w:pPr>
        <w:pStyle w:val="Bezproreda"/>
      </w:pPr>
      <w:r>
        <w:t>Rj.</w:t>
      </w:r>
    </w:p>
    <w:p w:rsidRDefault="00181C1E" w:rsidP="00181C1E" w:rsidR="00181C1E">
      <w:pPr>
        <w:pStyle w:val="Bezproreda"/>
      </w:pPr>
      <w:r>
        <w:t>Dna: stečajnom upravitelju</w:t>
      </w:r>
    </w:p>
    <w:p w:rsidRDefault="00181C1E" w:rsidP="00181C1E" w:rsidR="00181C1E">
      <w:pPr>
        <w:pStyle w:val="Bezproreda"/>
      </w:pPr>
      <w:r>
        <w:t xml:space="preserve">         e-oglasna ploča suda</w:t>
      </w:r>
    </w:p>
    <w:p w:rsidRDefault="00181C1E" w:rsidP="00181C1E" w:rsidR="00181C1E">
      <w:pPr>
        <w:pStyle w:val="Bezproreda"/>
      </w:pPr>
      <w:r>
        <w:t xml:space="preserve">         kal. 8 dana</w:t>
      </w:r>
    </w:p>
    <w:p w:rsidRDefault="00181C1E" w:rsidP="00181C1E" w:rsidR="00181C1E">
      <w:pPr>
        <w:pStyle w:val="Bezproreda"/>
      </w:pPr>
      <w:r>
        <w:t xml:space="preserve">Bjelovar, 9. 08. 2016. </w:t>
      </w:r>
    </w:p>
    <w:p w:rsidRDefault="00181C1E" w:rsidP="00181C1E" w:rsidR="00181C1E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C1E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622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St-2/2016-22</izvorni_sadrzaj>
    <derivirana_varijabla naziv="DomainObject.Oznaka_1">St-2/2016-22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travnja 2016.</izvorni_sadrzaj>
    <derivirana_varijabla naziv="DomainObject.Predmet.DatumRjesavanja_1">26.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St-2/2016</izvorni_sadrzaj>
    <derivirana_varijabla naziv="DomainObject.Predmet.OznakaBroj_1">St-2/2016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BIOPARK d.o.o. za proizvodnju, trgovinu i usluge, Slatina zastupanog po punomoćniku ŠKARICA I PARTNERI odvjetničko društvo</izvorni_sadrzaj>
    <derivirana_varijabla naziv="DomainObject.Predmet.ProtustrankaFormated_1">  BIOPARK d.o.o. za proizvodnju, trgovinu i usluge, Slatina zastupanog po punomoćniku ŠKARICA I PARTNERI odvjetničko društvo</derivirana_varijabla>
  </DomainObject.Predmet.ProtustrankaFormated>
  <DomainObject.Predmet.ProtustrankaFormatedOIB>
    <izvorni_sadrzaj>  BIOPARK d.o.o. za proizvodnju, trgovinu i usluge, Slatina, OIB 99828194793 zastupanog po punomoćniku ŠKARICA I PARTNERI odvjetničko društvo</izvorni_sadrzaj>
    <derivirana_varijabla naziv="DomainObject.Predmet.ProtustrankaFormatedOIB_1">  BIOPARK d.o.o. za proizvodnju, trgovinu i usluge, Slatina, OIB 99828194793 zastupanog po punomoćniku ŠKARICA I PARTNERI odvjetničko društvo</derivirana_varijabla>
  </DomainObject.Predmet.ProtustrankaFormatedOIB>
  <DomainObject.Predmet.ProtustrankaFormatedWithAdress>
    <izvorni_sadrzaj> BIOPARK d.o.o. za proizvodnju, trgovinu i usluge, Slatina, Grofa Janka Draškovića 33, 33520 Slatina zastupanog po punomoćniku ŠKARICA I PARTNERI odvjetničko društvo</izvorni_sadrzaj>
    <derivirana_varijabla naziv="DomainObject.Predmet.ProtustrankaFormatedWithAdress_1"> BIOPARK d.o.o. za proizvodnju, trgovinu i usluge, Slatina, Grofa Janka Draškovića 33, 33520 Slatina zastupanog po punomoćniku ŠKARICA I PARTNERI odvjetničko društvo</derivirana_varijabla>
  </DomainObject.Predmet.ProtustrankaFormatedWithAdress>
  <DomainObject.Predmet.ProtustrankaFormatedWithAdressOIB>
    <izvorni_sadrzaj> BIOPARK d.o.o. za proizvodnju, trgovinu i usluge, Slatina, OIB 99828194793, Grofa Janka Draškovića 33, 33520 Slatina zastupanog po punomoćniku ŠKARICA I PARTNERI odvjetničko društvo</izvorni_sadrzaj>
    <derivirana_varijabla naziv="DomainObject.Predmet.ProtustrankaFormatedWithAdressOIB_1"> BIOPARK d.o.o. za proizvodnju, trgovinu i usluge, Slatina, OIB 99828194793, Grofa Janka Draškovića 33, 33520 Slatina zastupanog po punomoćniku ŠKARICA I PARTNERI odvjetničko društvo</derivirana_varijabla>
  </DomainObject.Predmet.ProtustrankaFormatedWithAdressOIB>
  <DomainObject.Predmet.ProtustrankaWithAdress>
    <izvorni_sadrzaj>BIOPARK d.o.o. za proizvodnju, trgovinu i usluge, Slatina Grofa Janka Draškovića 33, 33520 Slatina</izvorni_sadrzaj>
    <derivirana_varijabla naziv="DomainObject.Predmet.ProtustrankaWithAdress_1">BIOPARK d.o.o. za proizvodnju, trgovinu i usluge, Slatina Grofa Janka Draškovića 33, 33520 Slatina</derivirana_varijabla>
  </DomainObject.Predmet.ProtustrankaWithAdress>
  <DomainObject.Predmet.ProtustrankaWithAdressOIB>
    <izvorni_sadrzaj>BIOPARK d.o.o. za proizvodnju, trgovinu i usluge, Slatina, OIB 99828194793, Grofa Janka Draškovića 33, 33520 Slatina</izvorni_sadrzaj>
    <derivirana_varijabla naziv="DomainObject.Predmet.ProtustrankaWithAdressOIB_1">BIOPARK d.o.o. za proizvodnju, trgovinu i usluge, Slatina, OIB 99828194793, Grofa Janka Draškovića 33, 33520 Slatina</derivirana_varijabla>
  </DomainObject.Predmet.ProtustrankaWithAdressOIB>
  <DomainObject.Predmet.ProtustrankaNazivFormated>
    <izvorni_sadrzaj>BIOPARK d.o.o. za proizvodnju, trgovinu i usluge, Slatina</izvorni_sadrzaj>
    <derivirana_varijabla naziv="DomainObject.Predmet.ProtustrankaNazivFormated_1">BIOPARK d.o.o. za proizvodnju, trgovinu i usluge, Slatina</derivirana_varijabla>
  </DomainObject.Predmet.ProtustrankaNazivFormated>
  <DomainObject.Predmet.ProtustrankaNazivFormatedOIB>
    <izvorni_sadrzaj>BIOPARK d.o.o. za proizvodnju, trgovinu i usluge, Slatina, OIB 99828194793</izvorni_sadrzaj>
    <derivirana_varijabla naziv="DomainObject.Predmet.ProtustrankaNazivFormatedOIB_1">BIOPARK d.o.o. za proizvodnju, trgovinu i usluge, Slatina, OIB 99828194793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Rödl International d.o.o. za poslovno savjetovanje zastupanog po punomoćniku Ninoslav Jagar iz OD JAGAR &amp; GREBENAR</izvorni_sadrzaj>
    <derivirana_varijabla naziv="DomainObject.Predmet.StrankaFormated_1">  FINA, RC ZAGREB, Podružnica Bjelovar; Rödl International d.o.o. za poslovno savjetovanje zastupanog po punomoćniku Ninoslav Jagar iz OD JAGAR &amp; GREBENAR</derivirana_varijabla>
  </DomainObject.Predmet.StrankaFormated>
  <DomainObject.Predmet.StrankaFormatedOIB>
    <izvorni_sadrzaj>  FINA, RC ZAGREB, Podružnica Bjelovar, OIB 85821130368; Rödl International d.o.o. za poslovno savjetovanje, OIB 68736129609 zastupanog po punomoćniku Ninoslav Jagar iz OD JAGAR &amp; GREBENAR</izvorni_sadrzaj>
    <derivirana_varijabla naziv="DomainObject.Predmet.StrankaFormatedOIB_1">  FINA, RC ZAGREB, Podružnica Bjelovar, OIB 85821130368; Rödl International d.o.o. za poslovno savjetovanje, OIB 68736129609 zastupanog po punomoćniku Ninoslav Jagar iz OD JAGAR &amp; GREBENAR</derivirana_varijabla>
  </DomainObject.Predmet.StrankaFormatedOIB>
  <DomainObject.Predmet.StrankaFormatedWithAdress>
    <izvorni_sadrzaj> FINA, RC ZAGREB, Podružnica Bjelovar, F. Supila 4, 43000 Bjelovar; Rödl International d.o.o. za poslovno savjetovanje, Masarykova 15, 10000 Zagreb zastupanog po punomoćniku Ninoslav Jagar iz OD JAGAR &amp; GREBENAR</izvorni_sadrzaj>
    <derivirana_varijabla naziv="DomainObject.Predmet.StrankaFormatedWithAdress_1"> FINA, RC ZAGREB, Podružnica Bjelovar, F. Supila 4, 43000 Bjelovar; Rödl International d.o.o. za poslovno savjetovanje, Masarykova 15, 10000 Zagreb zastupanog po punomoćniku Ninoslav Jagar iz OD JAGAR &amp; GREBENAR</derivirana_varijabla>
  </DomainObject.Predmet.StrankaFormatedWithAdress>
  <DomainObject.Predmet.StrankaFormatedWithAdressOIB>
    <izvorni_sadrzaj> FINA, RC ZAGREB, Podružnica Bjelovar, OIB 85821130368, F. Supila 4, 43000 Bjelovar; Rödl International d.o.o. za poslovno savjetovanje, OIB 68736129609, Masarykova 15, 10000 Zagreb zastupanog po punomoćniku Ninoslav Jagar iz OD JAGAR &amp; GREBENAR</izvorni_sadrzaj>
    <derivirana_varijabla naziv="DomainObject.Predmet.StrankaFormatedWithAdressOIB_1"> FINA, RC ZAGREB, Podružnica Bjelovar, OIB 85821130368, F. Supila 4, 43000 Bjelovar; Rödl International d.o.o. za poslovno savjetovanje, OIB 68736129609, Masarykova 15, 10000 Zagreb zastupanog po punomoćniku Ninoslav Jagar iz OD JAGAR &amp; GREBENAR</derivirana_varijabla>
  </DomainObject.Predmet.StrankaFormatedWithAdressOIB>
  <DomainObject.Predmet.StrankaWithAdress>
    <izvorni_sadrzaj>FINA, RC ZAGREB, Podružnica Bjelovar F. Supila 4,43000 Bjelovar,Rödl International d.o.o. za poslovno savjetovanje Masarykova 15,10000 Zagreb</izvorni_sadrzaj>
    <derivirana_varijabla naziv="DomainObject.Predmet.StrankaWithAdress_1">FINA, RC ZAGREB, Podružnica Bjelovar F. Supila 4,43000 Bjelovar,Rödl International d.o.o. za poslovno savjetovanje Masarykova 15,10000 Zagreb</derivirana_varijabla>
  </DomainObject.Predmet.StrankaWithAdress>
  <DomainObject.Predmet.StrankaWithAdressOIB>
    <izvorni_sadrzaj>FINA, RC ZAGREB, Podružnica Bjelovar, OIB 85821130368, F. Supila 4,43000 Bjelovar,Rödl International d.o.o. za poslovno savjetovanje, OIB 68736129609, Masarykova 15,10000 Zagreb</izvorni_sadrzaj>
    <derivirana_varijabla naziv="DomainObject.Predmet.StrankaWithAdressOIB_1">FINA, RC ZAGREB, Podružnica Bjelovar, OIB 85821130368, F. Supila 4,43000 Bjelovar,Rödl International d.o.o. za poslovno savjetovanje, OIB 68736129609, Masarykova 15,10000 Zagreb</derivirana_varijabla>
  </DomainObject.Predmet.StrankaWithAdressOIB>
  <DomainObject.Predmet.StrankaNazivFormated>
    <izvorni_sadrzaj>FINA, RC ZAGREB, Podružnica Bjelovar,Rödl International d.o.o. za poslovno savjetovanje</izvorni_sadrzaj>
    <derivirana_varijabla naziv="DomainObject.Predmet.StrankaNazivFormated_1">FINA, RC ZAGREB, Podružnica Bjelovar,Rödl International d.o.o. za poslovno savjetovanje</derivirana_varijabla>
  </DomainObject.Predmet.StrankaNazivFormated>
  <DomainObject.Predmet.StrankaNazivFormatedOIB>
    <izvorni_sadrzaj>FINA, RC ZAGREB, Podružnica Bjelovar, OIB 85821130368,Rödl International d.o.o. za poslovno savjetovanje, OIB 68736129609</izvorni_sadrzaj>
    <derivirana_varijabla naziv="DomainObject.Predmet.StrankaNazivFormatedOIB_1">FINA, RC ZAGREB, Podružnica Bjelovar, OIB 85821130368,Rödl International d.o.o. za poslovno savjetovanje, OIB 68736129609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Rödl International d.o.o. za poslovno savjetovanje zastupanog po punomoćniku Ninoslav Jagar iz OD JAGAR &amp; GREBENAR</item>
    </izvorni_sadrzaj>
    <derivirana_varijabla naziv="DomainObject.Predmet.StrankaListFormated_1">
      <item>FINA, RC ZAGREB, Podružnica Bjelovar</item>
      <item>Rödl International d.o.o. za poslovno savjetovanje zastupanog po punomoćniku Ninoslav Jagar iz OD JAGAR &amp; GREBENAR</item>
    </derivirana_varijabla>
  </DomainObject.Predmet.StrankaListFormated>
  <DomainObject.Predmet.StrankaListFormatedOIB>
    <izvorni_sadrzaj>
      <item>FINA, RC ZAGREB, Podružnica Bjelovar, OIB 85821130368</item>
      <item>Rödl International d.o.o. za poslovno savjetovanje, OIB 68736129609 zastupanog po punomoćniku Ninoslav Jagar iz OD JAGAR &amp; GREBENAR</item>
    </izvorni_sadrzaj>
    <derivirana_varijabla naziv="DomainObject.Predmet.StrankaListFormatedOIB_1">
      <item>FINA, RC ZAGREB, Podružnica Bjelovar, OIB 85821130368</item>
      <item>Rödl International d.o.o. za poslovno savjetovanje, OIB 68736129609 zastupanog po punomoćniku Ninoslav Jagar iz OD JAGAR &amp; GREBENAR</item>
    </derivirana_varijabla>
  </DomainObject.Predmet.StrankaListFormatedOIB>
  <DomainObject.Predmet.StrankaListFormatedWithAdress>
    <izvorni_sadrzaj>
      <item>FINA, RC ZAGREB, Podružnica Bjelovar, F. Supila 4, 43000 Bjelovar</item>
      <item>Rödl International d.o.o. za poslovno savjetovanje, Masarykova 15, 10000 Zagreb zastupanog po punomoćniku Ninoslav Jagar iz OD JAGAR &amp; GREBENAR</item>
    </izvorni_sadrzaj>
    <derivirana_varijabla naziv="DomainObject.Predmet.StrankaListFormatedWithAdress_1">
      <item>FINA, RC ZAGREB, Podružnica Bjelovar, F. Supila 4, 43000 Bjelovar</item>
      <item>Rödl International d.o.o. za poslovno savjetovanje, Masarykova 15, 10000 Zagreb zastupanog po punomoćniku Ninoslav Jagar iz OD JAGAR &amp; GREBENAR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Rödl International d.o.o. za poslovno savjetovanje, OIB 68736129609, Masarykova 15, 10000 Zagreb zastupanog po punomoćniku Ninoslav Jagar iz OD JAGAR &amp; GREBENAR</item>
    </izvorni_sadrzaj>
    <derivirana_varijabla naziv="DomainObject.Predmet.StrankaListFormatedWithAdressOIB_1">
      <item>FINA, RC ZAGREB, Podružnica Bjelovar, OIB 85821130368, F. Supila 4, 43000 Bjelovar</item>
      <item>Rödl International d.o.o. za poslovno savjetovanje, OIB 68736129609, Masarykova 15, 10000 Zagreb zastupanog po punomoćniku Ninoslav Jagar iz OD JAGAR &amp; GREBENAR</item>
    </derivirana_varijabla>
  </DomainObject.Predmet.StrankaListFormatedWithAdressOIB>
  <DomainObject.Predmet.StrankaListNazivFormated>
    <izvorni_sadrzaj>
      <item>FINA, RC ZAGREB, Podružnica Bjelovar</item>
      <item>Rödl International d.o.o. za poslovno savjetovanje</item>
    </izvorni_sadrzaj>
    <derivirana_varijabla naziv="DomainObject.Predmet.StrankaListNazivFormated_1">
      <item>FINA, RC ZAGREB, Podružnica Bjelovar</item>
      <item>Rödl International d.o.o. za poslovno savjetovanje</item>
    </derivirana_varijabla>
  </DomainObject.Predmet.StrankaListNazivFormated>
  <DomainObject.Predmet.StrankaListNazivFormatedOIB>
    <izvorni_sadrzaj>
      <item>FINA, RC ZAGREB, Podružnica Bjelovar, OIB 85821130368</item>
      <item>Rödl International d.o.o. za poslovno savjetovanje, OIB 68736129609</item>
    </izvorni_sadrzaj>
    <derivirana_varijabla naziv="DomainObject.Predmet.StrankaListNazivFormatedOIB_1">
      <item>FINA, RC ZAGREB, Podružnica Bjelovar, OIB 85821130368</item>
      <item>Rödl International d.o.o. za poslovno savjetovanje, OIB 68736129609</item>
    </derivirana_varijabla>
  </DomainObject.Predmet.StrankaListNazivFormatedOIB>
  <DomainObject.Predmet.ProtuStrankaListFormated>
    <izvorni_sadrzaj>
      <item>BIOPARK d.o.o. za proizvodnju, trgovinu i usluge, Slatina zastupanog po punomoćniku ŠKARICA I PARTNERI odvjetničko društvo</item>
    </izvorni_sadrzaj>
    <derivirana_varijabla naziv="DomainObject.Predmet.ProtuStrankaListFormated_1">
      <item>BIOPARK d.o.o. za proizvodnju, trgovinu i usluge, Slatina zastupanog po punomoćniku ŠKARICA I PARTNERI odvjetničko društvo</item>
    </derivirana_varijabla>
  </DomainObject.Predmet.ProtuStrankaListFormated>
  <DomainObject.Predmet.ProtuStrankaListFormatedOIB>
    <izvorni_sadrzaj>
      <item>BIOPARK d.o.o. za proizvodnju, trgovinu i usluge, Slatina, OIB 99828194793 zastupanog po punomoćniku ŠKARICA I PARTNERI odvjetničko društvo</item>
    </izvorni_sadrzaj>
    <derivirana_varijabla naziv="DomainObject.Predmet.ProtuStrankaListFormatedOIB_1">
      <item>BIOPARK d.o.o. za proizvodnju, trgovinu i usluge, Slatina, OIB 99828194793 zastupanog po punomoćniku ŠKARICA I PARTNERI odvjetničko društvo</item>
    </derivirana_varijabla>
  </DomainObject.Predmet.ProtuStrankaListFormatedOIB>
  <DomainObject.Predmet.ProtuStrankaListFormatedWithAdress>
    <izvorni_sadrzaj>
      <item>BIOPARK d.o.o. za proizvodnju, trgovinu i usluge, Slatina, Grofa Janka Draškovića 33, 33520 Slatina zastupanog po punomoćniku ŠKARICA I PARTNERI odvjetničko društvo</item>
    </izvorni_sadrzaj>
    <derivirana_varijabla naziv="DomainObject.Predmet.ProtuStrankaListFormatedWithAdress_1">
      <item>BIOPARK d.o.o. za proizvodnju, trgovinu i usluge, Slatina, Grofa Janka Draškovića 33, 33520 Slatina zastupanog po punomoćniku ŠKARICA I PARTNERI odvjetničko društvo</item>
    </derivirana_varijabla>
  </DomainObject.Predmet.ProtuStrankaListFormatedWithAdress>
  <DomainObject.Predmet.ProtuStrankaListFormatedWithAdressOIB>
    <izvorni_sadrzaj>
      <item>BIOPARK d.o.o. za proizvodnju, trgovinu i usluge, Slatina, OIB 99828194793, Grofa Janka Draškovića 33, 33520 Slatina zastupanog po punomoćniku ŠKARICA I PARTNERI odvjetničko društvo</item>
    </izvorni_sadrzaj>
    <derivirana_varijabla naziv="DomainObject.Predmet.ProtuStrankaListFormatedWithAdressOIB_1">
      <item>BIOPARK d.o.o. za proizvodnju, trgovinu i usluge, Slatina, OIB 99828194793, Grofa Janka Draškovića 33, 33520 Slatina zastupanog po punomoćniku ŠKARICA I PARTNERI odvjetničko društvo</item>
    </derivirana_varijabla>
  </DomainObject.Predmet.ProtuStrankaListFormatedWithAdressOIB>
  <DomainObject.Predmet.ProtuStrankaListNazivFormated>
    <izvorni_sadrzaj>
      <item>BIOPARK d.o.o. za proizvodnju, trgovinu i usluge, Slatina</item>
    </izvorni_sadrzaj>
    <derivirana_varijabla naziv="DomainObject.Predmet.ProtuStrankaListNazivFormated_1">
      <item>BIOPARK d.o.o. za proizvodnju, trgovinu i usluge, Slatina</item>
    </derivirana_varijabla>
  </DomainObject.Predmet.ProtuStrankaListNazivFormated>
  <DomainObject.Predmet.ProtuStrankaListNazivFormatedOIB>
    <izvorni_sadrzaj>
      <item>BIOPARK d.o.o. za proizvodnju, trgovinu i usluge, Slatina, OIB 99828194793</item>
    </izvorni_sadrzaj>
    <derivirana_varijabla naziv="DomainObject.Predmet.ProtuStrankaListNazivFormatedOIB_1">
      <item>BIOPARK d.o.o. za proizvodnju, trgovinu i usluge, Slatina, OIB 99828194793</item>
    </derivirana_varijabla>
  </DomainObject.Predmet.ProtuStrankaListNazivFormatedOIB>
  <DomainObject.Predmet.OstaliListFormated>
    <izvorni_sadrzaj>
      <item>Nino Vučković</item>
      <item>e-oglasna ploča</item>
      <item>Ninoslav Jagar iz OD JAGAR &amp; GREBENAR punomoćnik sudionika u postupku Rödl International d.o.o. za poslovno savjetovanje</item>
      <item>ŽDO U BJELOVARU</item>
      <item>POREZNA UPRAVA U SLATINI</item>
      <item>ŠKARICA I PARTNERI odvjetničko društvo punomoćnik sudionika u postupku BIOPARK d.o.o. za proizvodnju, trgovinu i usluge, Slatina</item>
      <item>VTS RH U ZAGREBU</item>
      <item>SUDSKI REGISTAR</item>
    </izvorni_sadrzaj>
    <derivirana_varijabla naziv="DomainObject.Predmet.OstaliListFormated_1">
      <item>Nino Vučković</item>
      <item>e-oglasna ploča</item>
      <item>Ninoslav Jagar iz OD JAGAR &amp; GREBENAR punomoćnik sudionika u postupku Rödl International d.o.o. za poslovno savjetovanje</item>
      <item>ŽDO U BJELOVARU</item>
      <item>POREZNA UPRAVA U SLATINI</item>
      <item>ŠKARICA I PARTNERI odvjetničko društvo punomoćnik sudionika u postupku BIOPARK d.o.o. za proizvodnju, trgovinu i usluge, Slatina</item>
      <item>VTS RH U ZAGREBU</item>
      <item>SUDSKI REGISTAR</item>
    </derivirana_varijabla>
  </DomainObject.Predmet.OstaliListFormated>
  <DomainObject.Predmet.OstaliListFormatedOIB>
    <izvorni_sadrzaj>
      <item>Nino Vučković</item>
      <item>e-oglasna ploča</item>
      <item>Ninoslav Jagar iz OD JAGAR &amp; GREBENAR punomoćnik sudionika u postupku Rödl International d.o.o. za poslovno savjetovanje</item>
      <item>ŽDO U BJELOVARU</item>
      <item>POREZNA UPRAVA U SLATINI</item>
      <item>ŠKARICA I PARTNERI odvjetničko društvo, OIB 74856132042 punomoćnik sudionika u postupku BIOPARK d.o.o. za proizvodnju, trgovinu i usluge, Slatina</item>
      <item>VTS RH U ZAGREBU</item>
      <item>SUDSKI REGISTAR</item>
    </izvorni_sadrzaj>
    <derivirana_varijabla naziv="DomainObject.Predmet.OstaliListFormatedOIB_1">
      <item>Nino Vučković</item>
      <item>e-oglasna ploča</item>
      <item>Ninoslav Jagar iz OD JAGAR &amp; GREBENAR punomoćnik sudionika u postupku Rödl International d.o.o. za poslovno savjetovanje</item>
      <item>ŽDO U BJELOVARU</item>
      <item>POREZNA UPRAVA U SLATINI</item>
      <item>ŠKARICA I PARTNERI odvjetničko društvo, OIB 74856132042 punomoćnik sudionika u postupku BIOPARK d.o.o. za proizvodnju, trgovinu i usluge, Slatina</item>
      <item>VTS RH U ZAGREBU</item>
      <item>SUDSKI REGISTAR</item>
    </derivirana_varijabla>
  </DomainObject.Predmet.OstaliListFormatedOIB>
  <DomainObject.Predmet.OstaliListFormatedWithAdress>
    <izvorni_sadrzaj>
      <item>Nino Vučković, Grofa J. Draškovića 33., 33520 Slatina</item>
      <item>e-oglasna ploča</item>
      <item>Ninoslav Jagar iz OD JAGAR &amp; GREBENAR, Masarykova 15, 10000 Zagreb punomoćnik sudionika u postupku Rödl International d.o.o. za poslovno savjetovanje</item>
      <item>ŽDO U BJELOVARU</item>
      <item>POREZNA UPRAVA U SLATINI, ., 33520 Slatina</item>
      <item>ŠKARICA I PARTNERI odvjetničko društvo, Đorđićeva 3/b, 10000 Zagreb punomoćnik sudionika u postupku BIOPARK d.o.o. za proizvodnju, trgovinu i usluge, Slatina</item>
      <item>VTS RH U ZAGREBU</item>
      <item>SUDSKI REGISTAR</item>
    </izvorni_sadrzaj>
    <derivirana_varijabla naziv="DomainObject.Predmet.OstaliListFormatedWithAdress_1">
      <item>Nino Vučković, Grofa J. Draškovića 33., 33520 Slatina</item>
      <item>e-oglasna ploča</item>
      <item>Ninoslav Jagar iz OD JAGAR &amp; GREBENAR, Masarykova 15, 10000 Zagreb punomoćnik sudionika u postupku Rödl International d.o.o. za poslovno savjetovanje</item>
      <item>ŽDO U BJELOVARU</item>
      <item>POREZNA UPRAVA U SLATINI, ., 33520 Slatina</item>
      <item>ŠKARICA I PARTNERI odvjetničko društvo, Đorđićeva 3/b, 10000 Zagreb punomoćnik sudionika u postupku BIOPARK d.o.o. za proizvodnju, trgovinu i usluge, Slatina</item>
      <item>VTS RH U ZAGREBU</item>
      <item>SUDSKI REGISTAR</item>
    </derivirana_varijabla>
  </DomainObject.Predmet.OstaliListFormatedWithAdress>
  <DomainObject.Predmet.OstaliListFormatedWithAdressOIB>
    <izvorni_sadrzaj>
      <item>Nino Vučković, Grofa J. Draškovića 33., 33520 Slatina</item>
      <item>e-oglasna ploča</item>
      <item>Ninoslav Jagar iz OD JAGAR &amp; GREBENAR, Masarykova 15, 10000 Zagreb punomoćnik sudionika u postupku Rödl International d.o.o. za poslovno savjetovanje</item>
      <item>ŽDO U BJELOVARU</item>
      <item>POREZNA UPRAVA U SLATINI, ., 33520 Slatina</item>
      <item>ŠKARICA I PARTNERI odvjetničko društvo, OIB 74856132042, Đorđićeva 3/b, 10000 Zagreb punomoćnik sudionika u postupku BIOPARK d.o.o. za proizvodnju, trgovinu i usluge, Slatina</item>
      <item>VTS RH U ZAGREBU</item>
      <item>SUDSKI REGISTAR</item>
    </izvorni_sadrzaj>
    <derivirana_varijabla naziv="DomainObject.Predmet.OstaliListFormatedWithAdressOIB_1">
      <item>Nino Vučković, Grofa J. Draškovića 33., 33520 Slatina</item>
      <item>e-oglasna ploča</item>
      <item>Ninoslav Jagar iz OD JAGAR &amp; GREBENAR, Masarykova 15, 10000 Zagreb punomoćnik sudionika u postupku Rödl International d.o.o. za poslovno savjetovanje</item>
      <item>ŽDO U BJELOVARU</item>
      <item>POREZNA UPRAVA U SLATINI, ., 33520 Slatina</item>
      <item>ŠKARICA I PARTNERI odvjetničko društvo, OIB 74856132042, Đorđićeva 3/b, 10000 Zagreb punomoćnik sudionika u postupku BIOPARK d.o.o. za proizvodnju, trgovinu i usluge, Slatina</item>
      <item>VTS RH U ZAGREBU</item>
      <item>SUDSKI REGISTAR</item>
    </derivirana_varijabla>
  </DomainObject.Predmet.OstaliListFormatedWithAdressOIB>
  <DomainObject.Predmet.OstaliListNazivFormated>
    <izvorni_sadrzaj>
      <item>Nino Vučković</item>
      <item>e-oglasna ploča</item>
      <item>Ninoslav Jagar iz OD JAGAR &amp; GREBENAR</item>
      <item>ŽDO U BJELOVARU</item>
      <item>POREZNA UPRAVA U SLATINI</item>
      <item>ŠKARICA I PARTNERI odvjetničko društvo</item>
      <item>VTS RH U ZAGREBU</item>
      <item>SUDSKI REGISTAR</item>
    </izvorni_sadrzaj>
    <derivirana_varijabla naziv="DomainObject.Predmet.OstaliListNazivFormated_1">
      <item>Nino Vučković</item>
      <item>e-oglasna ploča</item>
      <item>Ninoslav Jagar iz OD JAGAR &amp; GREBENAR</item>
      <item>ŽDO U BJELOVARU</item>
      <item>POREZNA UPRAVA U SLATINI</item>
      <item>ŠKARICA I PARTNERI odvjetničko društvo</item>
      <item>VTS RH U ZAGREBU</item>
      <item>SUDSKI REGISTAR</item>
    </derivirana_varijabla>
  </DomainObject.Predmet.OstaliListNazivFormated>
  <DomainObject.Predmet.OstaliListNazivFormatedOIB>
    <izvorni_sadrzaj>
      <item>Nino Vučković</item>
      <item>e-oglasna ploča</item>
      <item>Ninoslav Jagar iz OD JAGAR &amp; GREBENAR</item>
      <item>ŽDO U BJELOVARU</item>
      <item>POREZNA UPRAVA U SLATINI</item>
      <item>ŠKARICA I PARTNERI odvjetničko društvo, OIB 74856132042</item>
      <item>VTS RH U ZAGREBU</item>
      <item>SUDSKI REGISTAR</item>
    </izvorni_sadrzaj>
    <derivirana_varijabla naziv="DomainObject.Predmet.OstaliListNazivFormatedOIB_1">
      <item>Nino Vučković</item>
      <item>e-oglasna ploča</item>
      <item>Ninoslav Jagar iz OD JAGAR &amp; GREBENAR</item>
      <item>ŽDO U BJELOVARU</item>
      <item>POREZNA UPRAVA U SLATINI</item>
      <item>ŠKARICA I PARTNERI odvjetničko društvo, OIB 74856132042</item>
      <item>VTS RH U ZAGREBU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>St-2/2016-22</izvorni_sadrzaj>
    <derivirana_varijabla naziv="DomainObject.PoslovniBrojDokumenta_1">St-2/2016-22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BIOPARK d.o.o. za proizvodnju, trgovinu i usluge, Slatina</izvorni_sadrzaj>
    <derivirana_varijabla naziv="DomainObject.Predmet.ProtustrankaIDrugi_1">BIOPARK d.o.o. za proizvodnju, trgovinu i usluge, Slatina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BIOPARK d.o.o. za proizvodnju, trgovinu i usluge, Slatina, OIB 99828194793, Grofa Janka Draškovića 33, 33520 Slatina</izvorni_sadrzaj>
    <derivirana_varijabla naziv="DomainObject.Predmet.ProtustrankaIDrugiAdressOIB_1">BIOPARK d.o.o. za proizvodnju, trgovinu i usluge, Slatina, OIB 99828194793, Grofa Janka Draškovića 33,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travnja 2016.</izvorni_sadrzaj>
    <derivirana_varijabla naziv="DomainObject.Predmet.OdlukaRjesenje.DatumDonosenjaOdluke_1">25. travnja 2016.</derivirana_varijabla>
  </DomainObject.Predmet.OdlukaRjesenje.DatumDonosenjaOdluke>
  <DomainObject.Predmet.OdlukaRjesenje.DatumPravomocnosti>
    <izvorni_sadrzaj>29. lipnja 2016.</izvorni_sadrzaj>
    <derivirana_varijabla naziv="DomainObject.Predmet.OdlukaRjesenje.DatumPravomocnosti_1">29. lipnja 2016.</derivirana_varijabla>
  </DomainObject.Predmet.OdlukaRjesenje.DatumPravomocnosti>
  <DomainObject.Predmet.OdlukaRjesenje.Oznaka>
    <izvorni_sadrzaj>St-2/2016-8</izvorni_sadrzaj>
    <derivirana_varijabla naziv="DomainObject.Predmet.OdlukaRjesenje.Oznaka_1">St-2/2016-8</derivirana_varijabla>
  </DomainObject.Predmet.OdlukaRjesenje.Oznaka>
  <DomainObject.Predmet.SudioniciListNaziv>
    <izvorni_sadrzaj>
      <item>FINA, RC ZAGREB, Podružnica Bjelovar</item>
      <item>BIOPARK d.o.o. za proizvodnju, trgovinu i usluge, Slatina</item>
      <item>Nino Vučković</item>
      <item>e-oglasna ploča</item>
      <item>Rödl International d.o.o. za poslovno savjetovanje</item>
      <item>Ninoslav Jagar iz OD JAGAR &amp; GREBENAR</item>
      <item>ŽDO U BJELOVARU</item>
      <item>POREZNA UPRAVA U SLATINI</item>
      <item>ŠKARICA I PARTNERI odvjetničko društvo</item>
      <item>VTS RH U ZAGREBU</item>
      <item>SUDSKI REGISTAR</item>
    </izvorni_sadrzaj>
    <derivirana_varijabla naziv="DomainObject.Predmet.SudioniciListNaziv_1">
      <item>FINA, RC ZAGREB, Podružnica Bjelovar</item>
      <item>BIOPARK d.o.o. za proizvodnju, trgovinu i usluge, Slatina</item>
      <item>Nino Vučković</item>
      <item>e-oglasna ploča</item>
      <item>Rödl International d.o.o. za poslovno savjetovanje</item>
      <item>Ninoslav Jagar iz OD JAGAR &amp; GREBENAR</item>
      <item>ŽDO U BJELOVARU</item>
      <item>POREZNA UPRAVA U SLATINI</item>
      <item>ŠKARICA I PARTNERI odvjetničko društvo</item>
      <item>VTS RH U ZAGREBU</item>
      <item>SUDSKI REGISTAR</item>
    </derivirana_varijabla>
  </DomainObject.Predmet.SudioniciListNaziv>
  <DomainObject.Predmet.SudioniciListAdressOIB>
    <izvorni_sadrzaj>
      <item>FINA, RC ZAGREB, Podružnica Bjelovar, OIB 85821130368, F. Supila 4,43000 Bjelovar</item>
      <item>BIOPARK d.o.o. za proizvodnju, trgovinu i usluge, Slatina, OIB 99828194793, Grofa Janka Draškovića 33,33520 Slatina</item>
      <item>Nino Vučković, Grofa J. Draškovića 33.,33520 Slatina</item>
      <item>e-oglasna ploča</item>
      <item>Rödl International d.o.o. za poslovno savjetovanje, OIB 68736129609, Masarykova 15,10000 Zagreb</item>
      <item>Ninoslav Jagar iz OD JAGAR &amp; GREBENAR, Masarykova 15,10000 Zagreb</item>
      <item>ŽDO U BJELOVARU</item>
      <item>POREZNA UPRAVA U SLATINI, .,33520 Slatina</item>
      <item>ŠKARICA I PARTNERI odvjetničko društvo, OIB 74856132042, Đorđićeva 3/b,10000 Zagreb</item>
      <item>VTS RH U ZAGREBU</item>
      <item>SUDSKI REGISTAR</item>
    </izvorni_sadrzaj>
    <derivirana_varijabla naziv="DomainObject.Predmet.SudioniciListAdressOIB_1">
      <item>FINA, RC ZAGREB, Podružnica Bjelovar, OIB 85821130368, F. Supila 4,43000 Bjelovar</item>
      <item>BIOPARK d.o.o. za proizvodnju, trgovinu i usluge, Slatina, OIB 99828194793, Grofa Janka Draškovića 33,33520 Slatina</item>
      <item>Nino Vučković, Grofa J. Draškovića 33.,33520 Slatina</item>
      <item>e-oglasna ploča</item>
      <item>Rödl International d.o.o. za poslovno savjetovanje, OIB 68736129609, Masarykova 15,10000 Zagreb</item>
      <item>Ninoslav Jagar iz OD JAGAR &amp; GREBENAR, Masarykova 15,10000 Zagreb</item>
      <item>ŽDO U BJELOVARU</item>
      <item>POREZNA UPRAVA U SLATINI, .,33520 Slatina</item>
      <item>ŠKARICA I PARTNERI odvjetničko društvo, OIB 74856132042, Đorđićeva 3/b,10000 Zagreb</item>
      <item>VTS RH U ZAGREBU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51FA3F-7B35-4419-8B9B-B5BD450E26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1757</properties:Characters>
  <properties:Lines>59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2016-08-16T11:50:00Z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St-2/2016-22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