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93c6" w14:paraId="c5593c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8318E">
        <w:rPr>
          <w:rFonts w:cs="Times New Roman" w:hAnsi="Times New Roman" w:ascii="Times New Roman"/>
          <w:b/>
          <w:sz w:val="24"/>
          <w:szCs w:val="24"/>
        </w:rPr>
        <w:t>567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8318E">
        <w:rPr>
          <w:rFonts w:cs="Times New Roman" w:hAnsi="Times New Roman" w:ascii="Times New Roman"/>
          <w:sz w:val="24"/>
          <w:szCs w:val="24"/>
        </w:rPr>
        <w:t>DALMATINSKA UVALA d.o.o., Šibenik, Prilaz tvornici 21, MBS: 060256056, OIB: 07958055615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B3E57">
        <w:rPr>
          <w:rFonts w:cs="Times New Roman" w:hAnsi="Times New Roman" w:ascii="Times New Roman"/>
          <w:sz w:val="24"/>
          <w:szCs w:val="24"/>
        </w:rPr>
        <w:t xml:space="preserve"> dana 24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8318E">
        <w:rPr>
          <w:rFonts w:cs="Times New Roman" w:hAnsi="Times New Roman" w:ascii="Times New Roman"/>
          <w:sz w:val="24"/>
          <w:szCs w:val="24"/>
        </w:rPr>
        <w:t>DALMATINSKA UVALA d.o.o., Šibenik, Prilaz tvornici 21, MBS: 060256056, OIB: 07958055615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8318E">
        <w:rPr>
          <w:rFonts w:cs="Times New Roman" w:hAnsi="Times New Roman" w:ascii="Times New Roman"/>
          <w:sz w:val="24"/>
          <w:szCs w:val="24"/>
        </w:rPr>
        <w:t>53.683,84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8318E">
        <w:rPr>
          <w:rFonts w:cs="Times New Roman" w:hAnsi="Times New Roman" w:ascii="Times New Roman"/>
          <w:sz w:val="24"/>
          <w:szCs w:val="24"/>
        </w:rPr>
        <w:t>Ante Ivančević iz Šibenika, Prilaz tvornici 21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8318E">
        <w:rPr>
          <w:rFonts w:cs="Times New Roman" w:hAnsi="Times New Roman" w:ascii="Times New Roman"/>
          <w:sz w:val="24"/>
          <w:szCs w:val="24"/>
        </w:rPr>
        <w:t>model 05, poziv na broj 221-567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B3E5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8318E">
        <w:rPr>
          <w:rFonts w:cs="Times New Roman" w:hAnsi="Times New Roman" w:ascii="Times New Roman"/>
          <w:sz w:val="24"/>
          <w:szCs w:val="24"/>
        </w:rPr>
        <w:t>Ante Ivančević iz Šibenika, Prilaz tvornici 21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EFF" w:rsidP="00357C73" w:rsidR="006D4EFF">
      <w:pPr>
        <w:spacing w:lineRule="auto" w:line="240" w:after="0"/>
      </w:pPr>
      <w:r>
        <w:separator/>
      </w:r>
    </w:p>
  </w:endnote>
  <w:endnote w:id="0" w:type="continuationSeparator">
    <w:p w:rsidRDefault="006D4EFF" w:rsidP="00357C73" w:rsidR="006D4E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EFF" w:rsidP="00357C73" w:rsidR="006D4EFF">
      <w:pPr>
        <w:spacing w:lineRule="auto" w:line="240" w:after="0"/>
      </w:pPr>
      <w:r>
        <w:separator/>
      </w:r>
    </w:p>
  </w:footnote>
  <w:footnote w:id="0" w:type="continuationSeparator">
    <w:p w:rsidRDefault="006D4EFF" w:rsidP="00357C73" w:rsidR="006D4E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2E6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58318E">
          <w:rPr>
            <w:rFonts w:cs="Times New Roman" w:hAnsi="Times New Roman" w:ascii="Times New Roman"/>
            <w:sz w:val="24"/>
            <w:szCs w:val="24"/>
          </w:rPr>
          <w:t>t-567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45CA"/>
    <w:rsid w:val="0051153D"/>
    <w:rsid w:val="00534EDE"/>
    <w:rsid w:val="005427E3"/>
    <w:rsid w:val="00552C25"/>
    <w:rsid w:val="00562E6F"/>
    <w:rsid w:val="0058318E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C687F"/>
    <w:rsid w:val="006D4EFF"/>
    <w:rsid w:val="006D5582"/>
    <w:rsid w:val="007016B6"/>
    <w:rsid w:val="00713F97"/>
    <w:rsid w:val="007145D8"/>
    <w:rsid w:val="00727B8E"/>
    <w:rsid w:val="00732451"/>
    <w:rsid w:val="007422B7"/>
    <w:rsid w:val="00797234"/>
    <w:rsid w:val="007B4AA0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34362"/>
    <w:rsid w:val="00A645B7"/>
    <w:rsid w:val="00A925A8"/>
    <w:rsid w:val="00A94060"/>
    <w:rsid w:val="00AA751C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B4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A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AA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A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A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B4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A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AA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A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A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UVALA društvo s ograničenom odgovornošću za trgovinu i turizam</izvorni_sadrzaj>
    <derivirana_varijabla naziv="DomainObject.Predmet.ProtustrankaFormated_1">  DALMATINSKA UVALA društvo s ograničenom odgovornošću za trgovinu i turizam</derivirana_varijabla>
  </DomainObject.Predmet.ProtustrankaFormated>
  <DomainObject.Predmet.ProtustrankaFormatedOIB>
    <izvorni_sadrzaj>  DALMATINSKA UVALA društvo s ograničenom odgovornošću za trgovinu i turizam, OIB 07958055615</izvorni_sadrzaj>
    <derivirana_varijabla naziv="DomainObject.Predmet.ProtustrankaFormatedOIB_1">  DALMATINSKA UVALA društvo s ograničenom odgovornošću za trgovinu i turizam, OIB 07958055615</derivirana_varijabla>
  </DomainObject.Predmet.ProtustrankaFormatedOIB>
  <DomainObject.Predmet.ProtustrankaFormatedWithAdress>
    <izvorni_sadrzaj> DALMATINSKA UVALA društvo s ograničenom odgovornošću za trgovinu i turizam, Prilaz tvornici 21, 22000 Šibenik</izvorni_sadrzaj>
    <derivirana_varijabla naziv="DomainObject.Predmet.ProtustrankaFormatedWithAdress_1"> DALMATINSKA UVALA društvo s ograničenom odgovornošću za trgovinu i turizam, Prilaz tvornici 21, 22000 Šibenik</derivirana_varijabla>
  </DomainObject.Predmet.ProtustrankaFormatedWithAdress>
  <DomainObject.Predmet.ProtustrankaFormatedWithAdressOIB>
    <izvorni_sadrzaj> DALMATINSKA UVALA društvo s ograničenom odgovornošću za trgovinu i turizam, OIB 07958055615, Prilaz tvornici 21, 22000 Šibenik</izvorni_sadrzaj>
    <derivirana_varijabla naziv="DomainObject.Predmet.ProtustrankaFormatedWithAdressOIB_1"> DALMATINSKA UVALA društvo s ograničenom odgovornošću za trgovinu i turizam, OIB 07958055615, Prilaz tvornici 21, 22000 Šibenik</derivirana_varijabla>
  </DomainObject.Predmet.ProtustrankaFormatedWithAdressOIB>
  <DomainObject.Predmet.ProtustrankaWithAdress>
    <izvorni_sadrzaj>DALMATINSKA UVALA društvo s ograničenom odgovornošću za trgovinu i turizam Prilaz tvornici 21, 22000 Šibenik</izvorni_sadrzaj>
    <derivirana_varijabla naziv="DomainObject.Predmet.ProtustrankaWithAdress_1">DALMATINSKA UVALA društvo s ograničenom odgovornošću za trgovinu i turizam Prilaz tvornici 21, 22000 Šibenik</derivirana_varijabla>
  </DomainObject.Predmet.ProtustrankaWithAdress>
  <DomainObject.Predmet.ProtustrankaWithAdressOIB>
    <izvorni_sadrzaj>DALMATINSKA UVALA društvo s ograničenom odgovornošću za trgovinu i turizam, OIB 07958055615, Prilaz tvornici 21, 22000 Šibenik</izvorni_sadrzaj>
    <derivirana_varijabla naziv="DomainObject.Predmet.ProtustrankaWithAdressOIB_1">DALMATINSKA UVALA društvo s ograničenom odgovornošću za trgovinu i turizam, OIB 07958055615, Prilaz tvornici 21, 22000 Šibenik</derivirana_varijabla>
  </DomainObject.Predmet.ProtustrankaWithAdressOIB>
  <DomainObject.Predmet.ProtustrankaNazivFormated>
    <izvorni_sadrzaj>DALMATINSKA UVALA društvo s ograničenom odgovornošću za trgovinu i turizam</izvorni_sadrzaj>
    <derivirana_varijabla naziv="DomainObject.Predmet.ProtustrankaNazivFormated_1">DALMATINSKA UVALA društvo s ograničenom odgovornošću za trgovinu i turizam</derivirana_varijabla>
  </DomainObject.Predmet.ProtustrankaNazivFormated>
  <DomainObject.Predmet.ProtustrankaNazivFormatedOIB>
    <izvorni_sadrzaj>DALMATINSKA UVALA društvo s ograničenom odgovornošću za trgovinu i turizam, OIB 07958055615</izvorni_sadrzaj>
    <derivirana_varijabla naziv="DomainObject.Predmet.ProtustrankaNazivFormatedOIB_1">DALMATINSKA UVALA društvo s ograničenom odgovornošću za trgovinu i turizam, OIB 07958055615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DALMATINSKA UVALA društvo s ograničenom odgovornošću za trgovinu i turizam</item>
    </izvorni_sadrzaj>
    <derivirana_varijabla naziv="DomainObject.Predmet.ProtuStrankaListFormated_1">
      <item>DALMATINSKA UVALA društvo s ograničenom odgovornošću za trgovinu i turizam</item>
    </derivirana_varijabla>
  </DomainObject.Predmet.ProtuStrankaListFormated>
  <DomainObject.Predmet.ProtuStrankaListFormatedOIB>
    <izvorni_sadrzaj>
      <item>DALMATINSKA UVALA društvo s ograničenom odgovornošću za trgovinu i turizam, OIB 07958055615</item>
    </izvorni_sadrzaj>
    <derivirana_varijabla naziv="DomainObject.Predmet.ProtuStrankaListFormatedOIB_1">
      <item>DALMATINSKA UVALA društvo s ograničenom odgovornošću za trgovinu i turizam, OIB 07958055615</item>
    </derivirana_varijabla>
  </DomainObject.Predmet.ProtuStrankaListFormatedOIB>
  <DomainObject.Predmet.ProtuStrankaListFormatedWithAdress>
    <izvorni_sadrzaj>
      <item>DALMATINSKA UVALA društvo s ograničenom odgovornošću za trgovinu i turizam, Prilaz tvornici 21, 22000 Šibenik</item>
    </izvorni_sadrzaj>
    <derivirana_varijabla naziv="DomainObject.Predmet.ProtuStrankaListFormatedWithAdress_1">
      <item>DALMATINSKA UVALA društvo s ograničenom odgovornošću za trgovinu i turizam, Prilaz tvornici 21, 22000 Šibenik</item>
    </derivirana_varijabla>
  </DomainObject.Predmet.ProtuStrankaListFormatedWithAdress>
  <DomainObject.Predmet.ProtuStrankaListFormatedWithAdressOIB>
    <izvorni_sadrzaj>
      <item>DALMATINSKA UVALA društvo s ograničenom odgovornošću za trgovinu i turizam, OIB 07958055615, Prilaz tvornici 21, 22000 Šibenik</item>
    </izvorni_sadrzaj>
    <derivirana_varijabla naziv="DomainObject.Predmet.ProtuStrankaListFormatedWithAdressOIB_1">
      <item>DALMATINSKA UVALA društvo s ograničenom odgovornošću za trgovinu i turizam, OIB 07958055615, Prilaz tvornici 21, 22000 Šibenik</item>
    </derivirana_varijabla>
  </DomainObject.Predmet.ProtuStrankaListFormatedWithAdressOIB>
  <DomainObject.Predmet.ProtuStrankaListNazivFormated>
    <izvorni_sadrzaj>
      <item>DALMATINSKA UVALA društvo s ograničenom odgovornošću za trgovinu i turizam</item>
    </izvorni_sadrzaj>
    <derivirana_varijabla naziv="DomainObject.Predmet.ProtuStrankaListNazivFormated_1">
      <item>DALMATINSKA UVALA društvo s ograničenom odgovornošću za trgovinu i turizam</item>
    </derivirana_varijabla>
  </DomainObject.Predmet.ProtuStrankaListNazivFormated>
  <DomainObject.Predmet.ProtuStrankaListNazivFormatedOIB>
    <izvorni_sadrzaj>
      <item>DALMATINSKA UVALA društvo s ograničenom odgovornošću za trgovinu i turizam, OIB 07958055615</item>
    </izvorni_sadrzaj>
    <derivirana_varijabla naziv="DomainObject.Predmet.ProtuStrankaListNazivFormatedOIB_1">
      <item>DALMATINSKA UVALA društvo s ograničenom odgovornošću za trgovinu i turizam, OIB 07958055615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DALMATINSKA UVALA društvo s ograničenom odgovornošću za trgovinu i turizam</izvorni_sadrzaj>
    <derivirana_varijabla naziv="DomainObject.Predmet.ProtustrankaIDrugi_1">DALMATINSKA UVALA društvo s ograničenom odgovornošću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DALMATINSKA UVALA društvo s ograničenom odgovornošću za trgovinu i turizam, OIB 07958055615, Prilaz tvornici 21, 22000 Šibenik</izvorni_sadrzaj>
    <derivirana_varijabla naziv="DomainObject.Predmet.ProtustrankaIDrugiAdressOIB_1">DALMATINSKA UVALA društvo s ograničenom odgovornošću za trgovinu i turizam, OIB 07958055615,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DALMATINSKA UVALA društvo s ograničenom odgovornošću za trgovinu i turizam</item>
    </izvorni_sadrzaj>
    <derivirana_varijabla naziv="DomainObject.Predmet.SudioniciListNaziv_1">
      <item>FINA - Podružnica Šibenik</item>
      <item>DALMATINSKA UVALA društvo s ograničenom odgovornošću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DALMATINSKA UVALA društvo s ograničenom odgovornošću za trgovinu i turizam, OIB 07958055615, Prilaz tvornici 21,22000 Šibenik</item>
    </izvorni_sadrzaj>
    <derivirana_varijabla naziv="DomainObject.Predmet.SudioniciListAdressOIB_1">
      <item>FINA - Podružnica Šibenik, OIB 85821130368, Perivoj L. Marune 1,22000 Šibenik</item>
      <item>DALMATINSKA UVALA društvo s ograničenom odgovornošću za trgovinu i turizam, OIB 07958055615,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07958055615</item>
    </izvorni_sadrzaj>
    <derivirana_varijabla naziv="DomainObject.Predmet.SudioniciListNazivOIB_1">
      <item>, OIB 85821130368</item>
      <item>, OIB 07958055615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2283</properties:Characters>
  <properties:Lines>72</properties:Lines>
  <properties:Paragraphs>19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2015-11-24T11:40:00Z</cp:lastPrinted>
  <dcterms:modified xmlns:xsi="http://www.w3.org/2001/XMLSchema-instance" xsi:type="dcterms:W3CDTF">2015-11-24T11:40:00Z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