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e690631" w14:paraId="e690631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3B63F9">
        <w:t>KALUNA j.d.o.o. za savjetodavne usluge, Bibinje, Put Mira 20 A, OIB:96266185047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F749BD">
        <w:t>5</w:t>
      </w:r>
      <w:r w:rsidR="002B574C">
        <w:t xml:space="preserve">. </w:t>
      </w:r>
      <w:r w:rsidR="003B63F9">
        <w:t>srpnja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F749BD">
        <w:t>14. siječnja 2019.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F749BD">
        <w:t>4</w:t>
      </w:r>
      <w:r w:rsidR="009B4C3B">
        <w:t xml:space="preserve">. </w:t>
      </w:r>
      <w:r w:rsidR="00F749BD">
        <w:t>prosinca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F749BD" w:rsidP="00F749BD" w:rsidR="00F749BD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F749BD" w:rsidP="00F749BD" w:rsidR="00F749BD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8D253B" w:rsidP="008D253B" w:rsidR="008D253B"/>
    <w:p w:rsidRDefault="008D253B" w:rsidP="008D253B" w:rsidR="008D253B">
      <w:pPr>
        <w:rPr>
          <w:szCs w:val="22"/>
        </w:rPr>
      </w:pPr>
    </w:p>
    <w:p w:rsidRDefault="00B019B7" w:rsidP="00B019B7" w:rsidR="00B019B7" w:rsidRPr="00047B49">
      <w:r w:rsidRPr="00047B49">
        <w:t>DNA:</w:t>
      </w:r>
    </w:p>
    <w:p w:rsidRDefault="009B4C3B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3B63F9">
      <w:t>380</w:t>
    </w:r>
    <w:r w:rsidR="002B574C">
      <w:t>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1E54F6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B63F9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A5115"/>
    <w:rsid w:val="009B4C3B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135E0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51DE"/>
    <w:rsid w:val="00EA0AA4"/>
    <w:rsid w:val="00EB5F26"/>
    <w:rsid w:val="00ED021C"/>
    <w:rsid w:val="00EE4347"/>
    <w:rsid w:val="00EE60B4"/>
    <w:rsid w:val="00EF1F3C"/>
    <w:rsid w:val="00F749BD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5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1D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51DE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51DE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51DE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5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1D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51DE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51DE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51DE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KALUNA j.d.o.o. za savjetodavne usluge</izvorni_sadrzaj>
    <derivirana_varijabla naziv="DomainObject.Predmet.ProtustrankaFormated_1">  KALUNA j.d.o.o. za savjetodavne usluge</derivirana_varijabla>
  </DomainObject.Predmet.ProtustrankaFormated>
  <DomainObject.Predmet.ProtustrankaFormatedOIB>
    <izvorni_sadrzaj>  KALUNA j.d.o.o. za savjetodavne usluge, OIB 96266185047</izvorni_sadrzaj>
    <derivirana_varijabla naziv="DomainObject.Predmet.ProtustrankaFormatedOIB_1">  KALUNA j.d.o.o. za savjetodavne usluge, OIB 96266185047</derivirana_varijabla>
  </DomainObject.Predmet.ProtustrankaFormatedOIB>
  <DomainObject.Predmet.ProtustrankaFormatedWithAdress>
    <izvorni_sadrzaj> KALUNA j.d.o.o. za savjetodavne usluge, Put Mira 20/A, 23205 Bibinje</izvorni_sadrzaj>
    <derivirana_varijabla naziv="DomainObject.Predmet.ProtustrankaFormatedWithAdress_1"> KALUNA j.d.o.o. za savjetodavne usluge, Put Mira 20/A, 23205 Bibinje</derivirana_varijabla>
  </DomainObject.Predmet.ProtustrankaFormatedWithAdress>
  <DomainObject.Predmet.ProtustrankaFormatedWithAdressOIB>
    <izvorni_sadrzaj> KALUNA j.d.o.o. za savjetodavne usluge, OIB 96266185047, Put Mira 20/A, 23205 Bibinje</izvorni_sadrzaj>
    <derivirana_varijabla naziv="DomainObject.Predmet.ProtustrankaFormatedWithAdressOIB_1"> KALUNA j.d.o.o. za savjetodavne usluge, OIB 96266185047, Put Mira 20/A, 23205 Bibinje</derivirana_varijabla>
  </DomainObject.Predmet.ProtustrankaFormatedWithAdressOIB>
  <DomainObject.Predmet.ProtustrankaWithAdress>
    <izvorni_sadrzaj>KALUNA j.d.o.o. za savjetodavne usluge Put Mira 20/A, 23205 Bibinje</izvorni_sadrzaj>
    <derivirana_varijabla naziv="DomainObject.Predmet.ProtustrankaWithAdress_1">KALUNA j.d.o.o. za savjetodavne usluge Put Mira 20/A, 23205 Bibinje</derivirana_varijabla>
  </DomainObject.Predmet.ProtustrankaWithAdress>
  <DomainObject.Predmet.ProtustrankaWithAdressOIB>
    <izvorni_sadrzaj>KALUNA j.d.o.o. za savjetodavne usluge, OIB 96266185047, Put Mira 20/A, 23205 Bibinje</izvorni_sadrzaj>
    <derivirana_varijabla naziv="DomainObject.Predmet.ProtustrankaWithAdressOIB_1">KALUNA j.d.o.o. za savjetodavne usluge, OIB 96266185047, Put Mira 20/A, 23205 Bibinje</derivirana_varijabla>
  </DomainObject.Predmet.ProtustrankaWithAdressOIB>
  <DomainObject.Predmet.ProtustrankaNazivFormated>
    <izvorni_sadrzaj>KALUNA j.d.o.o. za savjetodavne usluge</izvorni_sadrzaj>
    <derivirana_varijabla naziv="DomainObject.Predmet.ProtustrankaNazivFormated_1">KALUNA j.d.o.o. za savjetodavne usluge</derivirana_varijabla>
  </DomainObject.Predmet.ProtustrankaNazivFormated>
  <DomainObject.Predmet.ProtustrankaNazivFormatedOIB>
    <izvorni_sadrzaj>KALUNA j.d.o.o. za savjetodavne usluge, OIB 96266185047</izvorni_sadrzaj>
    <derivirana_varijabla naziv="DomainObject.Predmet.ProtustrankaNazivFormatedOIB_1">KALUNA j.d.o.o. za savjetodavne usluge, OIB 96266185047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KALUNA j.d.o.o. za savjetodavne usluge</item>
    </izvorni_sadrzaj>
    <derivirana_varijabla naziv="DomainObject.Predmet.ProtuStrankaListFormated_1">
      <item>KALUNA j.d.o.o. za savjetodavne usluge</item>
    </derivirana_varijabla>
  </DomainObject.Predmet.ProtuStrankaListFormated>
  <DomainObject.Predmet.ProtuStrankaListFormatedOIB>
    <izvorni_sadrzaj>
      <item>KALUNA j.d.o.o. za savjetodavne usluge, OIB 96266185047</item>
    </izvorni_sadrzaj>
    <derivirana_varijabla naziv="DomainObject.Predmet.ProtuStrankaListFormatedOIB_1">
      <item>KALUNA j.d.o.o. za savjetodavne usluge, OIB 96266185047</item>
    </derivirana_varijabla>
  </DomainObject.Predmet.ProtuStrankaListFormatedOIB>
  <DomainObject.Predmet.ProtuStrankaListFormatedWithAdress>
    <izvorni_sadrzaj>
      <item>KALUNA j.d.o.o. za savjetodavne usluge, Put Mira 20/A, 23205 Bibinje</item>
    </izvorni_sadrzaj>
    <derivirana_varijabla naziv="DomainObject.Predmet.ProtuStrankaListFormatedWithAdress_1">
      <item>KALUNA j.d.o.o. za savjetodavne usluge, Put Mira 20/A, 23205 Bibinje</item>
    </derivirana_varijabla>
  </DomainObject.Predmet.ProtuStrankaListFormatedWithAdress>
  <DomainObject.Predmet.ProtuStrankaListFormatedWithAdressOIB>
    <izvorni_sadrzaj>
      <item>KALUNA j.d.o.o. za savjetodavne usluge, OIB 96266185047, Put Mira 20/A, 23205 Bibinje</item>
    </izvorni_sadrzaj>
    <derivirana_varijabla naziv="DomainObject.Predmet.ProtuStrankaListFormatedWithAdressOIB_1">
      <item>KALUNA j.d.o.o. za savjetodavne usluge, OIB 96266185047, Put Mira 20/A, 23205 Bibinje</item>
    </derivirana_varijabla>
  </DomainObject.Predmet.ProtuStrankaListFormatedWithAdressOIB>
  <DomainObject.Predmet.ProtuStrankaListNazivFormated>
    <izvorni_sadrzaj>
      <item>KALUNA j.d.o.o. za savjetodavne usluge</item>
    </izvorni_sadrzaj>
    <derivirana_varijabla naziv="DomainObject.Predmet.ProtuStrankaListNazivFormated_1">
      <item>KALUNA j.d.o.o. za savjetodavne usluge</item>
    </derivirana_varijabla>
  </DomainObject.Predmet.ProtuStrankaListNazivFormated>
  <DomainObject.Predmet.ProtuStrankaListNazivFormatedOIB>
    <izvorni_sadrzaj>
      <item>KALUNA j.d.o.o. za savjetodavne usluge, OIB 96266185047</item>
    </izvorni_sadrzaj>
    <derivirana_varijabla naziv="DomainObject.Predmet.ProtuStrankaListNazivFormatedOIB_1">
      <item>KALUNA j.d.o.o. za savjetodavne usluge, OIB 96266185047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KALUNA j.d.o.o. za savjetodavne usluge</izvorni_sadrzaj>
    <derivirana_varijabla naziv="DomainObject.Predmet.ProtustrankaIDrugi_1">KALUNA j.d.o.o. za savjetodavne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KALUNA j.d.o.o. za savjetodavne usluge, OIB 96266185047, Put Mira 20/A, 23205 Bibinje</izvorni_sadrzaj>
    <derivirana_varijabla naziv="DomainObject.Predmet.ProtustrankaIDrugiAdressOIB_1">KALUNA j.d.o.o. za savjetodavne usluge, OIB 96266185047, Put Mira 20/A,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KALUNA j.d.o.o. za savjetodavne usluge</item>
      <item>FINA</item>
    </izvorni_sadrzaj>
    <derivirana_varijabla naziv="DomainObject.Predmet.SudioniciListNaziv_1">
      <item>KALUNA j.d.o.o. za savjetodavne usluge</item>
      <item>FINA</item>
    </derivirana_varijabla>
  </DomainObject.Predmet.SudioniciListNaziv>
  <DomainObject.Predmet.SudioniciListAdressOIB>
    <izvorni_sadrzaj>
      <item>KALUNA j.d.o.o. za savjetodavne usluge, OIB 96266185047, Put Mira 20/A,23205 Bibinje</item>
      <item>FINA, OIB 85821130368, Ivana Danila 4,23000 Zadar</item>
    </izvorni_sadrzaj>
    <derivirana_varijabla naziv="DomainObject.Predmet.SudioniciListAdressOIB_1">
      <item>KALUNA j.d.o.o. za savjetodavne usluge, OIB 96266185047, Put Mira 20/A,23205 Bibinje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96266185047</item>
      <item>, OIB 85821130368</item>
    </izvorni_sadrzaj>
    <derivirana_varijabla naziv="DomainObject.Predmet.SudioniciListNazivOIB_1">
      <item>, OIB 96266185047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St-380/2018-2</izvorni_sadrzaj>
    <derivirana_varijabla naziv="DomainObject.PredzadnjaOdlukaIzPredmeta.Oznaka_1">St-380/2018-2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A31AF9-3D7D-499B-971B-F0D8BD977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740</properties:Characters>
  <properties:Lines>29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2018-11-15T06:57:00Z</dcterms:created>
  <dc:creator>Administrator</dc:creator>
  <cp:lastModifiedBy>Merlina Klišmanić</cp:lastModifiedBy>
  <cp:lastPrinted>2018-12-04T09:06:00Z</cp:lastPrinted>
  <dcterms:modified xmlns:xsi="http://www.w3.org/2001/XMLSchema-instance" xsi:type="dcterms:W3CDTF">2018-12-04T11:36:00Z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(St-380-18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