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da77" w14:paraId="d20da77" w:rsidRDefault="00FE1436" w:rsidP="00FE1436" w:rsidR="00FE1436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E1436" w:rsidP="00FE1436" w:rsidR="00FE143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FE1436" w:rsidP="00FE1436" w:rsidR="00FE143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FE1436" w:rsidP="00FE1436" w:rsidR="00FE143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  Posl.br.: 2 St-76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FE1436" w:rsidP="00FE1436" w:rsidR="00FE1436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FE1436" w:rsidP="00FE1436" w:rsidR="00FE1436" w:rsidRPr="004C4B9E">
      <w:pPr>
        <w:jc w:val="both"/>
        <w:rPr>
          <w:sz w:val="23"/>
          <w:szCs w:val="23"/>
        </w:rPr>
      </w:pPr>
    </w:p>
    <w:p w:rsidRDefault="00FE1436" w:rsidP="00FE1436" w:rsidR="00FE143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FE1436" w:rsidP="00FE1436" w:rsidR="00FE1436" w:rsidRPr="004C4B9E">
      <w:pPr>
        <w:rPr>
          <w:sz w:val="23"/>
          <w:szCs w:val="23"/>
        </w:rPr>
      </w:pPr>
    </w:p>
    <w:p w:rsidRDefault="00FE1436" w:rsidP="00FE1436" w:rsidR="00FE143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FE1436" w:rsidP="00FE1436" w:rsidR="00FE1436" w:rsidRPr="004C4B9E">
      <w:pPr>
        <w:rPr>
          <w:sz w:val="23"/>
          <w:szCs w:val="23"/>
        </w:rPr>
      </w:pPr>
    </w:p>
    <w:p w:rsidRDefault="00FE1436" w:rsidP="00FE1436" w:rsidR="00FE143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ZDRAVI TIM j.d.o.o., </w:t>
      </w:r>
      <w:proofErr w:type="spellStart"/>
      <w:r>
        <w:rPr>
          <w:sz w:val="23"/>
          <w:szCs w:val="23"/>
        </w:rPr>
        <w:t>Funtana</w:t>
      </w:r>
      <w:proofErr w:type="spellEnd"/>
      <w:r>
        <w:rPr>
          <w:sz w:val="23"/>
          <w:szCs w:val="23"/>
        </w:rPr>
        <w:t>, Dalmatinska 7, OIB: 60425878056, dana 19. siječnja 2016</w:t>
      </w:r>
      <w:r w:rsidRPr="004C4B9E">
        <w:rPr>
          <w:sz w:val="23"/>
          <w:szCs w:val="23"/>
        </w:rPr>
        <w:t xml:space="preserve">. </w:t>
      </w:r>
    </w:p>
    <w:p w:rsidRDefault="00FE1436" w:rsidP="00FE1436" w:rsidR="00FE1436" w:rsidRPr="004C4B9E">
      <w:pPr>
        <w:jc w:val="both"/>
        <w:rPr>
          <w:sz w:val="23"/>
          <w:szCs w:val="23"/>
        </w:rPr>
      </w:pPr>
    </w:p>
    <w:p w:rsidRDefault="00FE1436" w:rsidP="00FE1436" w:rsidR="00FE1436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FE1436" w:rsidP="00FE1436" w:rsidR="00FE1436" w:rsidRPr="004C4B9E">
      <w:pPr>
        <w:jc w:val="both"/>
        <w:rPr>
          <w:sz w:val="23"/>
          <w:szCs w:val="23"/>
        </w:rPr>
      </w:pPr>
    </w:p>
    <w:p w:rsidRDefault="00FE1436" w:rsidP="00FE1436" w:rsidR="00FE1436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ZDRAVI TIM j.d.o.o., </w:t>
      </w:r>
      <w:proofErr w:type="spellStart"/>
      <w:r>
        <w:rPr>
          <w:sz w:val="23"/>
          <w:szCs w:val="23"/>
        </w:rPr>
        <w:t>Funtana</w:t>
      </w:r>
      <w:proofErr w:type="spellEnd"/>
      <w:r>
        <w:rPr>
          <w:sz w:val="23"/>
          <w:szCs w:val="23"/>
        </w:rPr>
        <w:t>, Dalmatinska 7, OIB: 60425878056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16. veljače 2016. u 9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FE1436" w:rsidP="00FE1436" w:rsidR="00FE143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FE1436" w:rsidP="00FE1436" w:rsidR="00FE1436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ZDRAVI TIM j.d.o.o., </w:t>
      </w:r>
      <w:proofErr w:type="spellStart"/>
      <w:r>
        <w:rPr>
          <w:sz w:val="23"/>
          <w:szCs w:val="23"/>
        </w:rPr>
        <w:t>Funtana</w:t>
      </w:r>
      <w:proofErr w:type="spellEnd"/>
      <w:r>
        <w:rPr>
          <w:sz w:val="23"/>
          <w:szCs w:val="23"/>
        </w:rPr>
        <w:t>, Dalmatinska 7, OIB: 60425878056</w:t>
      </w:r>
    </w:p>
    <w:p w:rsidRDefault="00FE1436" w:rsidP="00FE1436" w:rsidR="00FE1436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Zdenko Šipić, Funtana, Dalmatinska 7.</w:t>
      </w:r>
    </w:p>
    <w:p w:rsidRDefault="00FE1436" w:rsidP="00FE1436" w:rsidR="00FE1436" w:rsidRPr="004040C4">
      <w:pPr>
        <w:jc w:val="both"/>
        <w:rPr>
          <w:sz w:val="23"/>
          <w:szCs w:val="23"/>
          <w:lang w:val="sv-SE"/>
        </w:rPr>
      </w:pPr>
    </w:p>
    <w:p w:rsidRDefault="00FE1436" w:rsidP="00FE1436" w:rsidR="00FE1436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Zdenko Šipić, Funtana, Dalmatinska 7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ZDRAVI TIM j.d.o.o., </w:t>
      </w:r>
      <w:proofErr w:type="spellStart"/>
      <w:r>
        <w:rPr>
          <w:sz w:val="23"/>
          <w:szCs w:val="23"/>
        </w:rPr>
        <w:t>Funtana</w:t>
      </w:r>
      <w:proofErr w:type="spellEnd"/>
      <w:r>
        <w:rPr>
          <w:sz w:val="23"/>
          <w:szCs w:val="23"/>
        </w:rPr>
        <w:t>, Dalmatinska 7, OIB: 60425878056</w:t>
      </w:r>
      <w:r w:rsidRPr="00D10EBB">
        <w:rPr>
          <w:sz w:val="23"/>
          <w:szCs w:val="23"/>
          <w:lang w:val="sv-SE"/>
        </w:rPr>
        <w:t>.</w:t>
      </w:r>
    </w:p>
    <w:p w:rsidRDefault="00FE1436" w:rsidP="00FE1436" w:rsidR="00FE1436">
      <w:pPr>
        <w:jc w:val="both"/>
        <w:rPr>
          <w:sz w:val="23"/>
          <w:szCs w:val="23"/>
        </w:rPr>
      </w:pPr>
    </w:p>
    <w:p w:rsidRDefault="00FE1436" w:rsidP="00FE1436" w:rsidR="00FE1436" w:rsidRPr="00D10EBB">
      <w:pPr>
        <w:jc w:val="both"/>
        <w:rPr>
          <w:sz w:val="23"/>
          <w:szCs w:val="23"/>
        </w:rPr>
      </w:pPr>
    </w:p>
    <w:p w:rsidRDefault="00FE1436" w:rsidP="00FE1436" w:rsidR="00FE1436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19. siječnja 2016</w:t>
      </w:r>
      <w:r w:rsidRPr="004C4B9E">
        <w:rPr>
          <w:sz w:val="23"/>
          <w:szCs w:val="23"/>
        </w:rPr>
        <w:t>.</w:t>
      </w:r>
    </w:p>
    <w:p w:rsidRDefault="00FE1436" w:rsidP="00FE1436" w:rsidR="00FE143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FE1436" w:rsidP="00FE1436" w:rsidR="00FE143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FE1436" w:rsidP="00FE1436" w:rsidR="00FE1436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FE1436" w:rsidP="00FE1436" w:rsidR="00FE1436">
      <w:pPr>
        <w:jc w:val="center"/>
        <w:rPr>
          <w:sz w:val="23"/>
          <w:szCs w:val="23"/>
        </w:rPr>
      </w:pPr>
    </w:p>
    <w:p w:rsidRDefault="00FE1436" w:rsidP="00FE1436" w:rsidR="00FE1436">
      <w:pPr>
        <w:jc w:val="both"/>
        <w:rPr>
          <w:sz w:val="23"/>
          <w:szCs w:val="23"/>
        </w:rPr>
      </w:pPr>
    </w:p>
    <w:p w:rsidRDefault="00FE1436" w:rsidP="00FE1436" w:rsidR="00FE1436" w:rsidRPr="004C4B9E">
      <w:pPr>
        <w:jc w:val="both"/>
        <w:rPr>
          <w:sz w:val="23"/>
          <w:szCs w:val="23"/>
        </w:rPr>
      </w:pPr>
    </w:p>
    <w:p w:rsidRDefault="00FE1436" w:rsidP="00FE1436" w:rsidR="00FE143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FE1436" w:rsidP="00FE1436" w:rsidR="00FE143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FE1436" w:rsidP="00FE1436" w:rsidR="00FE1436" w:rsidRPr="004C4B9E">
      <w:pPr>
        <w:jc w:val="both"/>
        <w:rPr>
          <w:sz w:val="23"/>
          <w:szCs w:val="23"/>
        </w:rPr>
      </w:pPr>
    </w:p>
    <w:p w:rsidRDefault="00FE1436" w:rsidP="00FE1436" w:rsidR="00FE143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FE1436" w:rsidP="00FE1436" w:rsidR="00FE143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FE1436" w:rsidP="00FE1436" w:rsidR="00FE1436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ZDRAVI TIM j.d.o.o., </w:t>
      </w:r>
      <w:proofErr w:type="spellStart"/>
      <w:r>
        <w:rPr>
          <w:sz w:val="23"/>
          <w:szCs w:val="23"/>
        </w:rPr>
        <w:t>Funtana</w:t>
      </w:r>
      <w:proofErr w:type="spellEnd"/>
      <w:r>
        <w:rPr>
          <w:sz w:val="23"/>
          <w:szCs w:val="23"/>
        </w:rPr>
        <w:t>, Dalmatinska 7</w:t>
      </w:r>
    </w:p>
    <w:p w:rsidRDefault="00FE1436" w:rsidP="00FE1436" w:rsidR="00FE1436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Zdenko Šipić, Funtana, Dalmatinska 7</w:t>
      </w:r>
      <w:r w:rsidRPr="004C4B9E">
        <w:rPr>
          <w:sz w:val="23"/>
          <w:szCs w:val="23"/>
          <w:lang w:val="sv-SE"/>
        </w:rPr>
        <w:tab/>
      </w:r>
    </w:p>
    <w:p w:rsidRDefault="00FE1436" w:rsidP="00FE1436" w:rsidR="00FE1436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133C5E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C5E" w:rsidR="00000000">
      <w:r>
        <w:separator/>
      </w:r>
    </w:p>
  </w:endnote>
  <w:endnote w:id="0" w:type="continuationSeparator">
    <w:p w:rsidRDefault="00133C5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C5E" w:rsidR="00000000">
      <w:r>
        <w:separator/>
      </w:r>
    </w:p>
  </w:footnote>
  <w:footnote w:id="0" w:type="continuationSeparator">
    <w:p w:rsidRDefault="00133C5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E143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133C5E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436"/>
    <w:rsid w:val="00133C5E"/>
    <w:rsid w:val="00554328"/>
    <w:rsid w:val="00985388"/>
    <w:rsid w:val="00FE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143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14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143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14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143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C5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C5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C5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C5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143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14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143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14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143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C5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C5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C5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C5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ZDRAVI TIM j.d.o.o. FUNTANA</izvorni_sadrzaj>
    <derivirana_varijabla naziv="DomainObject.Predmet.ProtustrankaFormated_1">  ZDRAVI TIM j.d.o.o. FUNTANA</derivirana_varijabla>
  </DomainObject.Predmet.ProtustrankaFormated>
  <DomainObject.Predmet.ProtustrankaFormatedOIB>
    <izvorni_sadrzaj>  ZDRAVI TIM j.d.o.o. FUNTANA, OIB 60425878056</izvorni_sadrzaj>
    <derivirana_varijabla naziv="DomainObject.Predmet.ProtustrankaFormatedOIB_1">  ZDRAVI TIM j.d.o.o. FUNTANA, OIB 60425878056</derivirana_varijabla>
  </DomainObject.Predmet.ProtustrankaFormatedOIB>
  <DomainObject.Predmet.ProtustrankaFormatedWithAdress>
    <izvorni_sadrzaj> ZDRAVI TIM j.d.o.o. FUNTANA, Dalmatinska 7, 52450 Funtana</izvorni_sadrzaj>
    <derivirana_varijabla naziv="DomainObject.Predmet.ProtustrankaFormatedWithAdress_1"> ZDRAVI TIM j.d.o.o. FUNTANA, Dalmatinska 7, 52450 Funtana</derivirana_varijabla>
  </DomainObject.Predmet.ProtustrankaFormatedWithAdress>
  <DomainObject.Predmet.ProtustrankaFormatedWithAdressOIB>
    <izvorni_sadrzaj> ZDRAVI TIM j.d.o.o. FUNTANA, OIB 60425878056, Dalmatinska 7, 52450 Funtana</izvorni_sadrzaj>
    <derivirana_varijabla naziv="DomainObject.Predmet.ProtustrankaFormatedWithAdressOIB_1"> ZDRAVI TIM j.d.o.o. FUNTANA, OIB 60425878056, Dalmatinska 7, 52450 Funtana</derivirana_varijabla>
  </DomainObject.Predmet.ProtustrankaFormatedWithAdressOIB>
  <DomainObject.Predmet.ProtustrankaWithAdress>
    <izvorni_sadrzaj>ZDRAVI TIM j.d.o.o. FUNTANA Dalmatinska 7, 52450 Funtana</izvorni_sadrzaj>
    <derivirana_varijabla naziv="DomainObject.Predmet.ProtustrankaWithAdress_1">ZDRAVI TIM j.d.o.o. FUNTANA Dalmatinska 7, 52450 Funtana</derivirana_varijabla>
  </DomainObject.Predmet.ProtustrankaWithAdress>
  <DomainObject.Predmet.ProtustrankaWithAdressOIB>
    <izvorni_sadrzaj>ZDRAVI TIM j.d.o.o. FUNTANA, OIB 60425878056, Dalmatinska 7, 52450 Funtana</izvorni_sadrzaj>
    <derivirana_varijabla naziv="DomainObject.Predmet.ProtustrankaWithAdressOIB_1">ZDRAVI TIM j.d.o.o. FUNTANA, OIB 60425878056, Dalmatinska 7, 52450 Funtana</derivirana_varijabla>
  </DomainObject.Predmet.ProtustrankaWithAdressOIB>
  <DomainObject.Predmet.ProtustrankaNazivFormated>
    <izvorni_sadrzaj>ZDRAVI TIM j.d.o.o. FUNTANA</izvorni_sadrzaj>
    <derivirana_varijabla naziv="DomainObject.Predmet.ProtustrankaNazivFormated_1">ZDRAVI TIM j.d.o.o. FUNTANA</derivirana_varijabla>
  </DomainObject.Predmet.ProtustrankaNazivFormated>
  <DomainObject.Predmet.ProtustrankaNazivFormatedOIB>
    <izvorni_sadrzaj>ZDRAVI TIM j.d.o.o. FUNTANA, OIB 60425878056</izvorni_sadrzaj>
    <derivirana_varijabla naziv="DomainObject.Predmet.ProtustrankaNazivFormatedOIB_1">ZDRAVI TIM j.d.o.o. FUNTANA, OIB 60425878056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40516.77</izvorni_sadrzaj>
    <derivirana_varijabla naziv="DomainObject.Predmet.TrenutnaVrijednost_1">40516.77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ZDRAVI TIM j.d.o.o. FUNTANA</item>
    </izvorni_sadrzaj>
    <derivirana_varijabla naziv="DomainObject.Predmet.ProtuStrankaListFormated_1">
      <item>ZDRAVI TIM j.d.o.o. FUNTANA</item>
    </derivirana_varijabla>
  </DomainObject.Predmet.ProtuStrankaListFormated>
  <DomainObject.Predmet.ProtuStrankaListFormatedOIB>
    <izvorni_sadrzaj>
      <item>ZDRAVI TIM j.d.o.o. FUNTANA, OIB 60425878056</item>
    </izvorni_sadrzaj>
    <derivirana_varijabla naziv="DomainObject.Predmet.ProtuStrankaListFormatedOIB_1">
      <item>ZDRAVI TIM j.d.o.o. FUNTANA, OIB 60425878056</item>
    </derivirana_varijabla>
  </DomainObject.Predmet.ProtuStrankaListFormatedOIB>
  <DomainObject.Predmet.ProtuStrankaListFormatedWithAdress>
    <izvorni_sadrzaj>
      <item>ZDRAVI TIM j.d.o.o. FUNTANA, Dalmatinska 7, 52450 Funtana</item>
    </izvorni_sadrzaj>
    <derivirana_varijabla naziv="DomainObject.Predmet.ProtuStrankaListFormatedWithAdress_1">
      <item>ZDRAVI TIM j.d.o.o. FUNTANA, Dalmatinska 7, 52450 Funtana</item>
    </derivirana_varijabla>
  </DomainObject.Predmet.ProtuStrankaListFormatedWithAdress>
  <DomainObject.Predmet.ProtuStrankaListFormatedWithAdressOIB>
    <izvorni_sadrzaj>
      <item>ZDRAVI TIM j.d.o.o. FUNTANA, OIB 60425878056, Dalmatinska 7, 52450 Funtana</item>
    </izvorni_sadrzaj>
    <derivirana_varijabla naziv="DomainObject.Predmet.ProtuStrankaListFormatedWithAdressOIB_1">
      <item>ZDRAVI TIM j.d.o.o. FUNTANA, OIB 60425878056, Dalmatinska 7, 52450 Funtana</item>
    </derivirana_varijabla>
  </DomainObject.Predmet.ProtuStrankaListFormatedWithAdressOIB>
  <DomainObject.Predmet.ProtuStrankaListNazivFormated>
    <izvorni_sadrzaj>
      <item>ZDRAVI TIM j.d.o.o. FUNTANA</item>
    </izvorni_sadrzaj>
    <derivirana_varijabla naziv="DomainObject.Predmet.ProtuStrankaListNazivFormated_1">
      <item>ZDRAVI TIM j.d.o.o. FUNTANA</item>
    </derivirana_varijabla>
  </DomainObject.Predmet.ProtuStrankaListNazivFormated>
  <DomainObject.Predmet.ProtuStrankaListNazivFormatedOIB>
    <izvorni_sadrzaj>
      <item>ZDRAVI TIM j.d.o.o. FUNTANA, OIB 60425878056</item>
    </izvorni_sadrzaj>
    <derivirana_varijabla naziv="DomainObject.Predmet.ProtuStrankaListNazivFormatedOIB_1">
      <item>ZDRAVI TIM j.d.o.o. FUNTANA, OIB 60425878056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ZDRAVI TIM j.d.o.o. FUNTANA</izvorni_sadrzaj>
    <derivirana_varijabla naziv="DomainObject.Predmet.ProtustrankaIDrugi_1">ZDRAVI TIM j.d.o.o. FUNTANA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ZDRAVI TIM j.d.o.o. FUNTANA, OIB 60425878056, Dalmatinska 7, 52450 Funtana</izvorni_sadrzaj>
    <derivirana_varijabla naziv="DomainObject.Predmet.ProtustrankaIDrugiAdressOIB_1">ZDRAVI TIM j.d.o.o. FUNTANA, OIB 60425878056, Dalmatinska 7,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ZDRAVI TIM j.d.o.o. FUNTANA</item>
    </izvorni_sadrzaj>
    <derivirana_varijabla naziv="DomainObject.Predmet.SudioniciListNaziv_1">
      <item>FINANCIJSKA AGENCIJA, RC RIJEKA, PODRUŽNICA PULA, PULA</item>
      <item>ZDRAVI TIM j.d.o.o. FUNTANA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ZDRAVI TIM j.d.o.o. FUNTANA, OIB 60425878056, Dalmatinska 7,52450 Funtana</item>
    </izvorni_sadrzaj>
    <derivirana_varijabla naziv="DomainObject.Predmet.SudioniciListAdressOIB_1">
      <item>FINANCIJSKA AGENCIJA, RC RIJEKA, PODRUŽNICA PULA, PULA, OIB 85821130368, Ulica grada Vukovara 70,10000 Zagreb</item>
      <item>ZDRAVI TIM j.d.o.o. FUNTANA, OIB 60425878056, Dalmatinska 7,52450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60425878056</item>
    </izvorni_sadrzaj>
    <derivirana_varijabla naziv="DomainObject.Predmet.SudioniciListNazivOIB_1">
      <item>, OIB 85821130368</item>
      <item>, OIB 60425878056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1454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2016-01-19T09:39:00Z</dcterms:created>
  <dc:creator>Jasmina Matika</dc:creator>
  <cp:lastModifiedBy>Jasmina Matika</cp:lastModifiedBy>
  <dcterms:modified xmlns:xsi="http://www.w3.org/2001/XMLSchema-instance" xsi:type="dcterms:W3CDTF">2016-01-19T09:48:00Z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