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654a" w14:paraId="060654a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076FC2" w:rsidRPr="00076FC2">
        <w:rPr>
          <w:lang w:val="hr-HR"/>
        </w:rPr>
        <w:t>7006 PRIJEVOZ d.o.o.</w:t>
      </w:r>
      <w:r w:rsidR="00076FC2">
        <w:rPr>
          <w:lang w:val="hr-HR"/>
        </w:rPr>
        <w:t>,</w:t>
      </w:r>
      <w:r w:rsidR="00076FC2" w:rsidRPr="00076FC2">
        <w:rPr>
          <w:lang w:val="hr-HR"/>
        </w:rPr>
        <w:t xml:space="preserve"> OIB: 86893736224</w:t>
      </w:r>
      <w:r w:rsidR="00076FC2">
        <w:rPr>
          <w:lang w:val="hr-HR"/>
        </w:rPr>
        <w:t xml:space="preserve">, </w:t>
      </w:r>
      <w:r w:rsidR="00076FC2" w:rsidRPr="00076FC2">
        <w:rPr>
          <w:lang w:val="hr-HR"/>
        </w:rPr>
        <w:t>Split, Jeretova 1C,</w:t>
      </w:r>
      <w:r w:rsidR="00DF77F8" w:rsidRPr="00DF77F8">
        <w:rPr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076FC2" w:rsidRPr="00076FC2">
        <w:t>7006 PRIJEVOZ d.o.o.</w:t>
      </w:r>
      <w:r w:rsidR="00076FC2">
        <w:t>,</w:t>
      </w:r>
      <w:r w:rsidR="00076FC2" w:rsidRPr="00076FC2">
        <w:t xml:space="preserve"> OIB: 86893736224</w:t>
      </w:r>
      <w:r w:rsidR="00076FC2">
        <w:t xml:space="preserve">, </w:t>
      </w:r>
      <w:r w:rsidR="00076FC2" w:rsidRPr="00076FC2">
        <w:t>Split, Jeretova 1C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DF77F8">
        <w:rPr>
          <w:rFonts w:cs="Times New Roman" w:eastAsia="Times New Roman"/>
          <w:szCs w:val="24"/>
          <w:lang w:eastAsia="hr-HR"/>
        </w:rPr>
        <w:t>26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F77F8">
        <w:t>1</w:t>
      </w:r>
      <w:r w:rsidR="00076FC2">
        <w:t>1</w:t>
      </w:r>
      <w:r w:rsidR="00622DF9">
        <w:t>:</w:t>
      </w:r>
      <w:r w:rsidR="00076FC2">
        <w:t>4</w:t>
      </w:r>
      <w:r w:rsidR="00DF77F8">
        <w:t>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DF77F8" w:rsidR="00542BD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076FC2">
        <w:rPr>
          <w:rFonts w:cs="Times New Roman" w:eastAsia="Times New Roman"/>
          <w:szCs w:val="24"/>
          <w:lang w:eastAsia="hr-HR"/>
        </w:rPr>
        <w:t xml:space="preserve">Toni Čulić iz </w:t>
      </w:r>
      <w:r w:rsidR="00076FC2" w:rsidRPr="00076FC2">
        <w:rPr>
          <w:rFonts w:cs="Times New Roman" w:eastAsia="Times New Roman"/>
          <w:szCs w:val="24"/>
          <w:lang w:eastAsia="hr-HR"/>
        </w:rPr>
        <w:t>Split</w:t>
      </w:r>
      <w:r w:rsidR="00076FC2">
        <w:rPr>
          <w:rFonts w:cs="Times New Roman" w:eastAsia="Times New Roman"/>
          <w:szCs w:val="24"/>
          <w:lang w:eastAsia="hr-HR"/>
        </w:rPr>
        <w:t>a</w:t>
      </w:r>
      <w:r w:rsidR="00076FC2" w:rsidRPr="00076FC2">
        <w:rPr>
          <w:rFonts w:cs="Times New Roman" w:eastAsia="Times New Roman"/>
          <w:szCs w:val="24"/>
          <w:lang w:eastAsia="hr-HR"/>
        </w:rPr>
        <w:t>, Jeretova 1 C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076FC2">
        <w:t>Toniju Čulić</w:t>
      </w:r>
      <w:r w:rsidR="00DF77F8">
        <w:t>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76FC2">
        <w:rPr>
          <w:szCs w:val="24"/>
        </w:rPr>
        <w:t>29</w:t>
      </w:r>
      <w:r w:rsidR="00DF77F8">
        <w:rPr>
          <w:szCs w:val="24"/>
        </w:rPr>
        <w:t>. lipnja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="00076FC2" w:rsidRPr="00076FC2">
        <w:t>7006 PRIJEVOZ d.o.o.</w:t>
      </w:r>
      <w:r w:rsidR="00076FC2">
        <w:t>,</w:t>
      </w:r>
      <w:r w:rsidR="00076FC2" w:rsidRPr="00076FC2">
        <w:t xml:space="preserve"> OIB: 86893736224</w:t>
      </w:r>
      <w:r w:rsidR="00076FC2">
        <w:t xml:space="preserve">, </w:t>
      </w:r>
      <w:r w:rsidR="00076FC2" w:rsidRPr="00076FC2">
        <w:t>Split, Jeretova 1C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076FC2">
        <w:rPr>
          <w:szCs w:val="24"/>
        </w:rPr>
        <w:t xml:space="preserve"> u neprekinutom razdoblju od 309</w:t>
      </w:r>
      <w:r>
        <w:rPr>
          <w:szCs w:val="24"/>
        </w:rPr>
        <w:t xml:space="preserve"> dana, u ukupnom iznosu od </w:t>
      </w:r>
      <w:r w:rsidR="00076FC2">
        <w:rPr>
          <w:szCs w:val="24"/>
        </w:rPr>
        <w:t>750.321,22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DF77F8">
        <w:rPr>
          <w:szCs w:val="24"/>
        </w:rPr>
        <w:t>2</w:t>
      </w:r>
      <w:r w:rsidR="00542BD8">
        <w:rPr>
          <w:szCs w:val="24"/>
        </w:rPr>
        <w:t xml:space="preserve"> zaposlen</w:t>
      </w:r>
      <w:r w:rsidR="00DF77F8">
        <w:rPr>
          <w:szCs w:val="24"/>
        </w:rPr>
        <w:t>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076FC2">
        <w:rPr>
          <w:szCs w:val="24"/>
        </w:rPr>
        <w:t xml:space="preserve"> u neprekinutom razdoblju od 309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 w:rsidR="00DF77F8">
        <w:rPr>
          <w:szCs w:val="24"/>
        </w:rPr>
        <w:t xml:space="preserve"> dvoje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092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542BD8">
      <w:t>5</w:t>
    </w:r>
    <w:r w:rsidR="00DF77F8">
      <w:t>6</w:t>
    </w:r>
    <w:r w:rsidR="00076FC2">
      <w:t>2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542BD8">
      <w:t>5</w:t>
    </w:r>
    <w:r w:rsidR="00DF77F8">
      <w:t>6</w:t>
    </w:r>
    <w:r w:rsidR="00076FC2">
      <w:t>2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76FC2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43092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DF77F8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St-1562/2016</izvorni_sadrzaj>
    <derivirana_varijabla naziv="DomainObject.Predmet.OznakaBroj_1">St-1562/2016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7006 PRIJEVOZ društvo s ograničenom odgovornošću za ugostiteljstvo i turistička agencija</izvorni_sadrzaj>
    <derivirana_varijabla naziv="DomainObject.Predmet.ProtustrankaFormated_1">  7006 PRIJEVOZ društvo s ograničenom odgovornošću za ugostiteljstvo i turistička agencija</derivirana_varijabla>
  </DomainObject.Predmet.ProtustrankaFormated>
  <DomainObject.Predmet.ProtustrankaFormatedOIB>
    <izvorni_sadrzaj>  7006 PRIJEVOZ društvo s ograničenom odgovornošću za ugostiteljstvo i turistička agencija, OIB 86893736224</izvorni_sadrzaj>
    <derivirana_varijabla naziv="DomainObject.Predmet.ProtustrankaFormatedOIB_1">  7006 PRIJEVOZ društvo s ograničenom odgovornošću za ugostiteljstvo i turistička agencija, OIB 86893736224</derivirana_varijabla>
  </DomainObject.Predmet.ProtustrankaFormatedOIB>
  <DomainObject.Predmet.ProtustrankaFormatedWithAdress>
    <izvorni_sadrzaj> 7006 PRIJEVOZ društvo s ograničenom odgovornošću za ugostiteljstvo i turistička agencija, Jeretova 1 C, 21000 Split</izvorni_sadrzaj>
    <derivirana_varijabla naziv="DomainObject.Predmet.ProtustrankaFormatedWithAdress_1"> 7006 PRIJEVOZ društvo s ograničenom odgovornošću za ugostiteljstvo i turistička agencija, Jeretova 1 C, 21000 Split</derivirana_varijabla>
  </DomainObject.Predmet.ProtustrankaFormatedWithAdress>
  <DomainObject.Predmet.ProtustrankaFormatedWithAdressOIB>
    <izvorni_sadrzaj> 7006 PRIJEVOZ društvo s ograničenom odgovornošću za ugostiteljstvo i turistička agencija, OIB 86893736224, Jeretova 1 C, 21000 Split</izvorni_sadrzaj>
    <derivirana_varijabla naziv="DomainObject.Predmet.ProtustrankaFormatedWithAdressOIB_1"> 7006 PRIJEVOZ društvo s ograničenom odgovornošću za ugostiteljstvo i turistička agencija, OIB 86893736224, Jeretova 1 C, 21000 Split</derivirana_varijabla>
  </DomainObject.Predmet.ProtustrankaFormatedWithAdressOIB>
  <DomainObject.Predmet.ProtustrankaWithAdress>
    <izvorni_sadrzaj>7006 PRIJEVOZ društvo s ograničenom odgovornošću za ugostiteljstvo i turistička agencija Jeretova 1 C, 21000 Split</izvorni_sadrzaj>
    <derivirana_varijabla naziv="DomainObject.Predmet.ProtustrankaWithAdress_1">7006 PRIJEVOZ društvo s ograničenom odgovornošću za ugostiteljstvo i turistička agencija Jeretova 1 C, 21000 Split</derivirana_varijabla>
  </DomainObject.Predmet.ProtustrankaWithAdress>
  <DomainObject.Predmet.ProtustrankaWithAdressOIB>
    <izvorni_sadrzaj>7006 PRIJEVOZ društvo s ograničenom odgovornošću za ugostiteljstvo i turistička agencija, OIB 86893736224, Jeretova 1 C, 21000 Split</izvorni_sadrzaj>
    <derivirana_varijabla naziv="DomainObject.Predmet.ProtustrankaWithAdressOIB_1">7006 PRIJEVOZ društvo s ograničenom odgovornošću za ugostiteljstvo i turistička agencija, OIB 86893736224, Jeretova 1 C, 21000 Split</derivirana_varijabla>
  </DomainObject.Predmet.ProtustrankaWithAdressOIB>
  <DomainObject.Predmet.ProtustrankaNazivFormated>
    <izvorni_sadrzaj>7006 PRIJEVOZ društvo s ograničenom odgovornošću za ugostiteljstvo i turistička agencija</izvorni_sadrzaj>
    <derivirana_varijabla naziv="DomainObject.Predmet.ProtustrankaNazivFormated_1">7006 PRIJEVOZ društvo s ograničenom odgovornošću za ugostiteljstvo i turistička agencija</derivirana_varijabla>
  </DomainObject.Predmet.ProtustrankaNazivFormated>
  <DomainObject.Predmet.ProtustrankaNazivFormatedOIB>
    <izvorni_sadrzaj>7006 PRIJEVOZ društvo s ograničenom odgovornošću za ugostiteljstvo i turistička agencija, OIB 86893736224</izvorni_sadrzaj>
    <derivirana_varijabla naziv="DomainObject.Predmet.ProtustrankaNazivFormatedOIB_1">7006 PRIJEVOZ društvo s ograničenom odgovornošću za ugostiteljstvo i turistička agencija, OIB 86893736224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750321.22</izvorni_sadrzaj>
    <derivirana_varijabla naziv="DomainObject.Predmet.TrenutnaVrijednost_1">750321.22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7006 PRIJEVOZ društvo s ograničenom odgovornošću za ugostiteljstvo i turistička agencija</item>
    </izvorni_sadrzaj>
    <derivirana_varijabla naziv="DomainObject.Predmet.ProtuStrankaListFormated_1">
      <item>7006 PRIJEVOZ društvo s ograničenom odgovornošću za ugostiteljstvo i turistička agencija</item>
    </derivirana_varijabla>
  </DomainObject.Predmet.ProtuStrankaListFormated>
  <DomainObject.Predmet.ProtuStrankaListFormatedOIB>
    <izvorni_sadrzaj>
      <item>7006 PRIJEVOZ društvo s ograničenom odgovornošću za ugostiteljstvo i turistička agencija, OIB 86893736224</item>
    </izvorni_sadrzaj>
    <derivirana_varijabla naziv="DomainObject.Predmet.ProtuStrankaListFormatedOIB_1">
      <item>7006 PRIJEVOZ društvo s ograničenom odgovornošću za ugostiteljstvo i turistička agencija, OIB 86893736224</item>
    </derivirana_varijabla>
  </DomainObject.Predmet.ProtuStrankaListFormatedOIB>
  <DomainObject.Predmet.ProtuStrankaListFormatedWithAdress>
    <izvorni_sadrzaj>
      <item>7006 PRIJEVOZ društvo s ograničenom odgovornošću za ugostiteljstvo i turistička agencija, Jeretova 1 C, 21000 Split</item>
    </izvorni_sadrzaj>
    <derivirana_varijabla naziv="DomainObject.Predmet.ProtuStrankaListFormatedWithAdress_1">
      <item>7006 PRIJEVOZ društvo s ograničenom odgovornošću za ugostiteljstvo i turistička agencija, Jeretova 1 C, 21000 Split</item>
    </derivirana_varijabla>
  </DomainObject.Predmet.ProtuStrankaListFormatedWithAdress>
  <DomainObject.Predmet.ProtuStrankaListFormatedWithAdressOIB>
    <izvorni_sadrzaj>
      <item>7006 PRIJEVOZ društvo s ograničenom odgovornošću za ugostiteljstvo i turistička agencija, OIB 86893736224, Jeretova 1 C, 21000 Split</item>
    </izvorni_sadrzaj>
    <derivirana_varijabla naziv="DomainObject.Predmet.ProtuStrankaListFormatedWithAdressOIB_1">
      <item>7006 PRIJEVOZ društvo s ograničenom odgovornošću za ugostiteljstvo i turistička agencija, OIB 86893736224, Jeretova 1 C, 21000 Split</item>
    </derivirana_varijabla>
  </DomainObject.Predmet.ProtuStrankaListFormatedWithAdressOIB>
  <DomainObject.Predmet.ProtuStrankaListNazivFormated>
    <izvorni_sadrzaj>
      <item>7006 PRIJEVOZ društvo s ograničenom odgovornošću za ugostiteljstvo i turistička agencija</item>
    </izvorni_sadrzaj>
    <derivirana_varijabla naziv="DomainObject.Predmet.ProtuStrankaListNazivFormated_1">
      <item>7006 PRIJEVOZ društvo s ograničenom odgovornošću za ugostiteljstvo i turistička agencija</item>
    </derivirana_varijabla>
  </DomainObject.Predmet.ProtuStrankaListNazivFormated>
  <DomainObject.Predmet.ProtuStrankaListNazivFormatedOIB>
    <izvorni_sadrzaj>
      <item>7006 PRIJEVOZ društvo s ograničenom odgovornošću za ugostiteljstvo i turistička agencija, OIB 86893736224</item>
    </izvorni_sadrzaj>
    <derivirana_varijabla naziv="DomainObject.Predmet.ProtuStrankaListNazivFormatedOIB_1">
      <item>7006 PRIJEVOZ društvo s ograničenom odgovornošću za ugostiteljstvo i turistička agencija, OIB 86893736224</item>
    </derivirana_varijabla>
  </DomainObject.Predmet.ProtuStrankaListNazivFormatedOIB>
  <DomainObject.Predmet.OstaliListFormated>
    <izvorni_sadrzaj>
      <item>Toni Čulić</item>
    </izvorni_sadrzaj>
    <derivirana_varijabla naziv="DomainObject.Predmet.OstaliListFormated_1">
      <item>Toni Čulić</item>
    </derivirana_varijabla>
  </DomainObject.Predmet.OstaliListFormated>
  <DomainObject.Predmet.OstaliListFormatedOIB>
    <izvorni_sadrzaj>
      <item>Toni Čulić, OIB 45839257523</item>
    </izvorni_sadrzaj>
    <derivirana_varijabla naziv="DomainObject.Predmet.OstaliListFormatedOIB_1">
      <item>Toni Čulić, OIB 45839257523</item>
    </derivirana_varijabla>
  </DomainObject.Predmet.OstaliListFormatedOIB>
  <DomainObject.Predmet.OstaliListFormatedWithAdress>
    <izvorni_sadrzaj>
      <item>Toni Čulić, Rikarda Katalinića Jeretova 1c, 21000 Split</item>
    </izvorni_sadrzaj>
    <derivirana_varijabla naziv="DomainObject.Predmet.OstaliListFormatedWithAdress_1">
      <item>Toni Čulić, Rikarda Katalinića Jeretova 1c, 21000 Split</item>
    </derivirana_varijabla>
  </DomainObject.Predmet.OstaliListFormatedWithAdress>
  <DomainObject.Predmet.OstaliListFormatedWithAdressOIB>
    <izvorni_sadrzaj>
      <item>Toni Čulić, OIB 45839257523, Rikarda Katalinića Jeretova 1c, 21000 Split</item>
    </izvorni_sadrzaj>
    <derivirana_varijabla naziv="DomainObject.Predmet.OstaliListFormatedWithAdressOIB_1">
      <item>Toni Čulić, OIB 45839257523, Rikarda Katalinića Jeretova 1c, 21000 Split</item>
    </derivirana_varijabla>
  </DomainObject.Predmet.OstaliListFormatedWithAdressOIB>
  <DomainObject.Predmet.OstaliListNazivFormated>
    <izvorni_sadrzaj>
      <item>Toni Čulić</item>
    </izvorni_sadrzaj>
    <derivirana_varijabla naziv="DomainObject.Predmet.OstaliListNazivFormated_1">
      <item>Toni Čulić</item>
    </derivirana_varijabla>
  </DomainObject.Predmet.OstaliListNazivFormated>
  <DomainObject.Predmet.OstaliListNazivFormatedOIB>
    <izvorni_sadrzaj>
      <item>Toni Čulić, OIB 45839257523</item>
    </izvorni_sadrzaj>
    <derivirana_varijabla naziv="DomainObject.Predmet.OstaliListNazivFormatedOIB_1">
      <item>Toni Čulić, OIB 45839257523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7006 PRIJEVOZ društvo s ograničenom odgovornošću za ugostiteljstvo i turistička agencija</izvorni_sadrzaj>
    <derivirana_varijabla naziv="DomainObject.Predmet.ProtustrankaIDrugi_1">7006 PRIJEVOZ društvo s ograničenom odgovornošću za ugostiteljstvo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7006 PRIJEVOZ društvo s ograničenom odgovornošću za ugostiteljstvo i turistička agencija, OIB 86893736224, Jeretova 1 C, 21000 Split</izvorni_sadrzaj>
    <derivirana_varijabla naziv="DomainObject.Predmet.ProtustrankaIDrugiAdressOIB_1">7006 PRIJEVOZ društvo s ograničenom odgovornošću za ugostiteljstvo i turistička agencija, OIB 86893736224, Jeretova 1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7006 PRIJEVOZ društvo s ograničenom odgovornošću za ugostiteljstvo i turistička agencija</item>
      <item>FINANCIJSKA AGENCIJA, RC SPLIT</item>
      <item>Toni Čulić</item>
    </izvorni_sadrzaj>
    <derivirana_varijabla naziv="DomainObject.Predmet.SudioniciListNaziv_1">
      <item>7006 PRIJEVOZ društvo s ograničenom odgovornošću za ugostiteljstvo i turistička agencija</item>
      <item>FINANCIJSKA AGENCIJA, RC SPLIT</item>
      <item>Toni Čulić</item>
    </derivirana_varijabla>
  </DomainObject.Predmet.SudioniciListNaziv>
  <DomainObject.Predmet.SudioniciListAdressOIB>
    <izvorni_sadrzaj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izvorni_sadrzaj>
    <derivirana_varijabla naziv="DomainObject.Predmet.SudioniciListAdressOIB_1"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86893736224</item>
      <item>, OIB 85821130368</item>
      <item>, OIB 45839257523</item>
    </izvorni_sadrzaj>
    <derivirana_varijabla naziv="DomainObject.Predmet.SudioniciListNazivOIB_1">
      <item>, OIB 86893736224</item>
      <item>, OIB 85821130368</item>
      <item>, OIB 45839257523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9EB6E-B896-4F03-916B-E4587DFFD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5428</properties:Characters>
  <properties:Lines>103</properties:Lines>
  <properties:Paragraphs>49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2017-04-07T06:46:00Z</cp:lastPrinted>
  <dcterms:modified xmlns:xsi="http://www.w3.org/2001/XMLSchema-instance" xsi:type="dcterms:W3CDTF">2017-04-07T08:38:00Z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