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96b1" w14:paraId="cf596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A527B" w:rsidP="006A527B" w:rsidR="006A527B">
      <w:pPr>
        <w:pStyle w:val="Bezproreda"/>
        <w:ind w:firstLine="708" w:left="4956"/>
        <w:rPr>
          <w:noProof/>
        </w:rPr>
      </w:pPr>
      <w:r>
        <w:rPr>
          <w:noProof/>
        </w:rPr>
        <w:t>1 St-14</w:t>
      </w:r>
      <w:r w:rsidR="00226AAE">
        <w:rPr>
          <w:noProof/>
        </w:rPr>
        <w:t>17</w:t>
      </w:r>
      <w:r w:rsidR="008F1A8D">
        <w:rPr>
          <w:noProof/>
        </w:rPr>
        <w:t>/2016</w:t>
      </w:r>
      <w:r>
        <w:rPr>
          <w:noProof/>
        </w:rPr>
        <w:t>-6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jc w:val="center"/>
        <w:rPr>
          <w:noProof/>
        </w:rPr>
      </w:pPr>
    </w:p>
    <w:p w:rsidRDefault="006A527B" w:rsidP="006A527B" w:rsidR="006A527B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6A527B" w:rsidP="006A527B" w:rsidR="006A527B">
      <w:pPr>
        <w:pStyle w:val="Bezproreda"/>
        <w:jc w:val="center"/>
        <w:rPr>
          <w:noProof/>
        </w:rPr>
      </w:pPr>
    </w:p>
    <w:p w:rsidRDefault="006A527B" w:rsidP="006A527B" w:rsidR="006A527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 u predmetu stečaja predlagatelja FINA RC ZAGREB, Podružnica Bjelovar,  nad trgovačkim društvom  </w:t>
      </w:r>
      <w:r w:rsidR="00226AAE">
        <w:rPr>
          <w:noProof/>
        </w:rPr>
        <w:t>HIDROPONIJA d.o.o. za proizvodnju, trgovinu i usluge Slatina, Mlinska 2, OIB: 67997319587</w:t>
      </w:r>
      <w:r>
        <w:rPr>
          <w:noProof/>
        </w:rPr>
        <w:t>,  dana  21. veljače 2017. godine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Obustavlja se postupak za otvaranje stečajnog postupka nad dužnikom </w:t>
      </w:r>
      <w:r w:rsidR="00226AAE">
        <w:rPr>
          <w:noProof/>
        </w:rPr>
        <w:t>HIDROPONIJA d.o.o. za proizvodnju, trgovinu i usluge Slatina, Mlinska 2, OIB: 67997319587</w:t>
      </w:r>
      <w:r>
        <w:rPr>
          <w:noProof/>
        </w:rPr>
        <w:t>.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6A527B" w:rsidP="006A527B" w:rsidR="006A527B">
      <w:pPr>
        <w:pStyle w:val="Bezproreda"/>
        <w:rPr>
          <w:noProof/>
        </w:rPr>
      </w:pPr>
    </w:p>
    <w:p w:rsidRDefault="00226AAE" w:rsidP="006A527B" w:rsidR="006A527B">
      <w:pPr>
        <w:pStyle w:val="Bezproreda"/>
        <w:rPr>
          <w:noProof/>
        </w:rPr>
      </w:pPr>
      <w:r>
        <w:rPr>
          <w:noProof/>
        </w:rPr>
        <w:t>Dana 13. prosinca 2016</w:t>
      </w:r>
      <w:r w:rsidR="006A527B">
        <w:rPr>
          <w:noProof/>
        </w:rPr>
        <w:t xml:space="preserve">.  godine FINA Zagreb, Podružnica Bjelovar,  je podnijela  prijedlog  sudu da se nad dužnikom </w:t>
      </w:r>
      <w:r>
        <w:rPr>
          <w:noProof/>
        </w:rPr>
        <w:t>HIDROPONIJA d.o.o. za proizvodnju, trgovinu i usluge Slatina, Mlinska 2, OIB: 67997319587</w:t>
      </w:r>
      <w:r w:rsidR="006A527B">
        <w:rPr>
          <w:noProof/>
        </w:rPr>
        <w:t>, otvori  stečajni postupak.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Podenskom od 26. siječnja 2017. godine zastupnik po zakonu dužnika  izvjestio je  sud da ne postoje razlozi za pokretanje stečajnog postupka jer je društvo </w:t>
      </w:r>
      <w:r w:rsidR="00226AAE">
        <w:rPr>
          <w:noProof/>
        </w:rPr>
        <w:t>HIDROPONIJA d.o.o. za proizvodnju, trgovinu i usluge Slatina, Mlinska 2, OIB: 67997319587</w:t>
      </w:r>
      <w:r>
        <w:rPr>
          <w:noProof/>
        </w:rPr>
        <w:t>, pripojeno društv</w:t>
      </w:r>
      <w:r w:rsidR="00226AAE">
        <w:rPr>
          <w:noProof/>
        </w:rPr>
        <w:t>u Hidrokultura d.o.o. Slatina, Ml</w:t>
      </w:r>
      <w:r>
        <w:rPr>
          <w:noProof/>
        </w:rPr>
        <w:t>inska 2, temeljem Rješenja Trgovačkog suda u Bjelovaru br. Tt-17/42-2 od 10. siječnja 2017. godine,  pa stoga predlaže da sud obustavi postupak.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</w:t>
      </w:r>
      <w:r w:rsidR="00830750">
        <w:rPr>
          <w:noProof/>
        </w:rPr>
        <w:t>HIDROPONIJA d.o.o. Slatina, Mlinska 2</w:t>
      </w:r>
      <w:r>
        <w:rPr>
          <w:noProof/>
        </w:rPr>
        <w:t xml:space="preserve"> i riješio kao u izreci ovog rješenja. 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>Bjelovar,  21. veljače  2017.</w:t>
      </w: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>Rj.</w:t>
      </w: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>Dna: pun. z.z. dužnika – putem e-oglasne ploče suda i putem pošte</w:t>
      </w: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         FINI RC Zagreb, Podružnica Bjelovar-putem e-oglasne ploče suda</w:t>
      </w: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6A527B" w:rsidP="006A527B" w:rsidR="006A527B">
      <w:pPr>
        <w:pStyle w:val="Bezproreda"/>
        <w:rPr>
          <w:noProof/>
        </w:rPr>
      </w:pPr>
      <w:r>
        <w:rPr>
          <w:noProof/>
        </w:rPr>
        <w:t xml:space="preserve">Bjelovar, 21. 02.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AAE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27B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750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A8D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00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St-1417/2016-6</izvorni_sadrzaj>
    <derivirana_varijabla naziv="DomainObject.Oznaka_1">St-1417/2016-6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St-1417/2016</izvorni_sadrzaj>
    <derivirana_varijabla naziv="DomainObject.Predmet.OznakaBroj_1">St-1417/2016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HIDROPONIJA društvo s ograničenom odgovornošću za proizvodnju, trgovinu i usluge</izvorni_sadrzaj>
    <derivirana_varijabla naziv="DomainObject.Predmet.ProtustrankaFormated_1">  HIDROPONIJA društvo s ograničenom odgovornošću za proizvodnju, trgovinu i usluge</derivirana_varijabla>
  </DomainObject.Predmet.ProtustrankaFormated>
  <DomainObject.Predmet.ProtustrankaFormatedOIB>
    <izvorni_sadrzaj>  HIDROPONIJA društvo s ograničenom odgovornošću za proizvodnju, trgovinu i usluge, OIB 67997319587</izvorni_sadrzaj>
    <derivirana_varijabla naziv="DomainObject.Predmet.ProtustrankaFormatedOIB_1">  HIDROPONIJA društvo s ograničenom odgovornošću za proizvodnju, trgovinu i usluge, OIB 67997319587</derivirana_varijabla>
  </DomainObject.Predmet.ProtustrankaFormatedOIB>
  <DomainObject.Predmet.ProtustrankaFormatedWithAdress>
    <izvorni_sadrzaj> HIDROPONIJA društvo s ograničenom odgovornošću za proizvodnju, trgovinu i usluge, Mlinska 2, 33520 Slatina</izvorni_sadrzaj>
    <derivirana_varijabla naziv="DomainObject.Predmet.ProtustrankaFormatedWithAdress_1"> HIDROPONIJA društvo s ograničenom odgovornošću za proizvodnju, trgovinu i usluge, Mlinska 2, 33520 Slatina</derivirana_varijabla>
  </DomainObject.Predmet.ProtustrankaFormatedWithAdress>
  <DomainObject.Predmet.ProtustrankaFormatedWithAdressOIB>
    <izvorni_sadrzaj> HIDROPONIJA društvo s ograničenom odgovornošću za proizvodnju, trgovinu i usluge, OIB 67997319587, Mlinska 2, 33520 Slatina</izvorni_sadrzaj>
    <derivirana_varijabla naziv="DomainObject.Predmet.ProtustrankaFormatedWithAdressOIB_1"> HIDROPONIJA društvo s ograničenom odgovornošću za proizvodnju, trgovinu i usluge, OIB 67997319587, Mlinska 2, 33520 Slatina</derivirana_varijabla>
  </DomainObject.Predmet.ProtustrankaFormatedWithAdressOIB>
  <DomainObject.Predmet.ProtustrankaWithAdress>
    <izvorni_sadrzaj>HIDROPONIJA društvo s ograničenom odgovornošću za proizvodnju, trgovinu i usluge Mlinska 2, 33520 Slatina</izvorni_sadrzaj>
    <derivirana_varijabla naziv="DomainObject.Predmet.ProtustrankaWithAdress_1">HIDROPONIJA društvo s ograničenom odgovornošću za proizvodnju, trgovinu i usluge Mlinska 2, 33520 Slatina</derivirana_varijabla>
  </DomainObject.Predmet.ProtustrankaWithAdress>
  <DomainObject.Predmet.ProtustrankaWithAdressOIB>
    <izvorni_sadrzaj>HIDROPONIJA društvo s ograničenom odgovornošću za proizvodnju, trgovinu i usluge, OIB 67997319587, Mlinska 2, 33520 Slatina</izvorni_sadrzaj>
    <derivirana_varijabla naziv="DomainObject.Predmet.ProtustrankaWithAdressOIB_1">HIDROPONIJA društvo s ograničenom odgovornošću za proizvodnju, trgovinu i usluge, OIB 67997319587, Mlinska 2, 33520 Slatina</derivirana_varijabla>
  </DomainObject.Predmet.ProtustrankaWithAdressOIB>
  <DomainObject.Predmet.ProtustrankaNazivFormated>
    <izvorni_sadrzaj>HIDROPONIJA društvo s ograničenom odgovornošću za proizvodnju, trgovinu i usluge</izvorni_sadrzaj>
    <derivirana_varijabla naziv="DomainObject.Predmet.ProtustrankaNazivFormated_1">HIDROPONIJA društvo s ograničenom odgovornošću za proizvodnju, trgovinu i usluge</derivirana_varijabla>
  </DomainObject.Predmet.ProtustrankaNazivFormated>
  <DomainObject.Predmet.ProtustrankaNazivFormatedOIB>
    <izvorni_sadrzaj>HIDROPONIJA društvo s ograničenom odgovornošću za proizvodnju, trgovinu i usluge, OIB 67997319587</izvorni_sadrzaj>
    <derivirana_varijabla naziv="DomainObject.Predmet.ProtustrankaNazivFormatedOIB_1">HIDROPONIJA društvo s ograničenom odgovornošću za proizvodnju, trgovinu i usluge, OIB 67997319587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HIDROPONIJA društvo s ograničenom odgovornošću za proizvodnju, trgovinu i usluge</item>
    </izvorni_sadrzaj>
    <derivirana_varijabla naziv="DomainObject.Predmet.ProtuStrankaListFormated_1">
      <item>HIDROPONIJA društvo s ograničenom odgovornošću za proizvodnju, trgovinu i usluge</item>
    </derivirana_varijabla>
  </DomainObject.Predmet.ProtuStrankaListFormated>
  <DomainObject.Predmet.ProtuStrankaListFormatedOIB>
    <izvorni_sadrzaj>
      <item>HIDROPONIJA društvo s ograničenom odgovornošću za proizvodnju, trgovinu i usluge, OIB 67997319587</item>
    </izvorni_sadrzaj>
    <derivirana_varijabla naziv="DomainObject.Predmet.ProtuStrankaListFormatedOIB_1">
      <item>HIDROPONIJA društvo s ograničenom odgovornošću za proizvodnju, trgovinu i usluge, OIB 67997319587</item>
    </derivirana_varijabla>
  </DomainObject.Predmet.ProtuStrankaListFormatedOIB>
  <DomainObject.Predmet.ProtuStrankaListFormatedWithAdress>
    <izvorni_sadrzaj>
      <item>HIDROPONIJA društvo s ograničenom odgovornošću za proizvodnju, trgovinu i usluge, Mlinska 2, 33520 Slatina</item>
    </izvorni_sadrzaj>
    <derivirana_varijabla naziv="DomainObject.Predmet.ProtuStrankaListFormatedWithAdress_1">
      <item>HIDROPONIJA društvo s ograničenom odgovornošću za proizvodnju, trgovinu i usluge, Mlinska 2, 33520 Slatina</item>
    </derivirana_varijabla>
  </DomainObject.Predmet.ProtuStrankaListFormatedWithAdress>
  <DomainObject.Predmet.ProtuStrankaListFormatedWithAdressOIB>
    <izvorni_sadrzaj>
      <item>HIDROPONIJA društvo s ograničenom odgovornošću za proizvodnju, trgovinu i usluge, OIB 67997319587, Mlinska 2, 33520 Slatina</item>
    </izvorni_sadrzaj>
    <derivirana_varijabla naziv="DomainObject.Predmet.ProtuStrankaListFormatedWithAdressOIB_1">
      <item>HIDROPONIJA društvo s ograničenom odgovornošću za proizvodnju, trgovinu i usluge, OIB 67997319587, Mlinska 2, 33520 Slatina</item>
    </derivirana_varijabla>
  </DomainObject.Predmet.ProtuStrankaListFormatedWithAdressOIB>
  <DomainObject.Predmet.ProtuStrankaListNazivFormated>
    <izvorni_sadrzaj>
      <item>HIDROPONIJA društvo s ograničenom odgovornošću za proizvodnju, trgovinu i usluge</item>
    </izvorni_sadrzaj>
    <derivirana_varijabla naziv="DomainObject.Predmet.ProtuStrankaListNazivFormated_1">
      <item>HIDROPONIJA društvo s ograničenom odgovornošću za proizvodnju, trgovinu i usluge</item>
    </derivirana_varijabla>
  </DomainObject.Predmet.ProtuStrankaListNazivFormated>
  <DomainObject.Predmet.ProtuStrankaListNazivFormatedOIB>
    <izvorni_sadrzaj>
      <item>HIDROPONIJA društvo s ograničenom odgovornošću za proizvodnju, trgovinu i usluge, OIB 67997319587</item>
    </izvorni_sadrzaj>
    <derivirana_varijabla naziv="DomainObject.Predmet.ProtuStrankaListNazivFormatedOIB_1">
      <item>HIDROPONIJA društvo s ograničenom odgovornošću za proizvodnju, trgovinu i usluge, OIB 67997319587</item>
    </derivirana_varijabla>
  </DomainObject.Predmet.ProtuStrankaListNazivFormatedOIB>
  <DomainObject.Predmet.OstaliListFormated>
    <izvorni_sadrzaj>
      <item>Mato Miličić</item>
    </izvorni_sadrzaj>
    <derivirana_varijabla naziv="DomainObject.Predmet.OstaliListFormated_1">
      <item>Mato Miličić</item>
    </derivirana_varijabla>
  </DomainObject.Predmet.OstaliListFormated>
  <DomainObject.Predmet.OstaliListFormatedOIB>
    <izvorni_sadrzaj>
      <item>Mato Miličić</item>
    </izvorni_sadrzaj>
    <derivirana_varijabla naziv="DomainObject.Predmet.OstaliListFormatedOIB_1">
      <item>Mato Miličić</item>
    </derivirana_varijabla>
  </DomainObject.Predmet.OstaliListFormatedOIB>
  <DomainObject.Predmet.OstaliListFormatedWithAdress>
    <izvorni_sadrzaj>
      <item>Mato Miličić, Mlinska 2., 33520 Slatina</item>
    </izvorni_sadrzaj>
    <derivirana_varijabla naziv="DomainObject.Predmet.OstaliListFormatedWithAdress_1">
      <item>Mato Miličić, Mlinska 2., 33520 Slatina</item>
    </derivirana_varijabla>
  </DomainObject.Predmet.OstaliListFormatedWithAdress>
  <DomainObject.Predmet.OstaliListFormatedWithAdressOIB>
    <izvorni_sadrzaj>
      <item>Mato Miličić, Mlinska 2., 33520 Slatina</item>
    </izvorni_sadrzaj>
    <derivirana_varijabla naziv="DomainObject.Predmet.OstaliListFormatedWithAdressOIB_1">
      <item>Mato Miličić, Mlinska 2., 33520 Slatina</item>
    </derivirana_varijabla>
  </DomainObject.Predmet.OstaliListFormatedWithAdressOIB>
  <DomainObject.Predmet.OstaliListNazivFormated>
    <izvorni_sadrzaj>
      <item>Mato Miličić</item>
    </izvorni_sadrzaj>
    <derivirana_varijabla naziv="DomainObject.Predmet.OstaliListNazivFormated_1">
      <item>Mato Miličić</item>
    </derivirana_varijabla>
  </DomainObject.Predmet.OstaliListNazivFormated>
  <DomainObject.Predmet.OstaliListNazivFormatedOIB>
    <izvorni_sadrzaj>
      <item>Mato Miličić</item>
    </izvorni_sadrzaj>
    <derivirana_varijabla naziv="DomainObject.Predmet.OstaliListNazivFormatedOIB_1">
      <item>Mato Miličić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St-1417/2016-6</izvorni_sadrzaj>
    <derivirana_varijabla naziv="DomainObject.PoslovniBrojDokumenta_1">St-1417/2016-6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HIDROPONIJA društvo s ograničenom odgovornošću za proizvodnju, trgovinu i usluge</izvorni_sadrzaj>
    <derivirana_varijabla naziv="DomainObject.Predmet.ProtustrankaIDrugi_1">HIDROPONIJA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HIDROPONIJA društvo s ograničenom odgovornošću za proizvodnju, trgovinu i usluge, OIB 67997319587, Mlinska 2, 33520 Slatina</izvorni_sadrzaj>
    <derivirana_varijabla naziv="DomainObject.Predmet.ProtustrankaIDrugiAdressOIB_1">HIDROPONIJA društvo s ograničenom odgovornošću za proizvodnju, trgovinu i usluge, OIB 67997319587, Mlinska 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HIDROPONIJA društvo s ograničenom odgovornošću za proizvodnju, trgovinu i usluge</item>
      <item>Mato Miličić</item>
    </izvorni_sadrzaj>
    <derivirana_varijabla naziv="DomainObject.Predmet.SudioniciListNaziv_1">
      <item>FINA, RC ZAGREB, Podružnica Bjelovar</item>
      <item>HIDROPONIJA društvo s ograničenom odgovornošću za proizvodnju, trgovinu i usluge</item>
      <item>Mato Miličić</item>
    </derivirana_varijabla>
  </DomainObject.Predmet.SudioniciListNaziv>
  <DomainObject.Predmet.SudioniciListAdressOIB>
    <izvorni_sadrzaj>
      <item>FINA, RC ZAGREB, Podružnica Bjelovar, OIB 85821130368, F. Supila 4,43000 Bjelovar</item>
      <item>HIDROPONIJA društvo s ograničenom odgovornošću za proizvodnju, trgovinu i usluge, OIB 67997319587, Mlinska 2,33520 Slatina</item>
      <item>Mato Miličić, Mlinska 2.,33520 Slatina</item>
    </izvorni_sadrzaj>
    <derivirana_varijabla naziv="DomainObject.Predmet.SudioniciListAdressOIB_1">
      <item>FINA, RC ZAGREB, Podružnica Bjelovar, OIB 85821130368, F. Supila 4,43000 Bjelovar</item>
      <item>HIDROPONIJA društvo s ograničenom odgovornošću za proizvodnju, trgovinu i usluge, OIB 67997319587, Mlinska 2,33520 Slatina</item>
      <item>Mato Miličić, Mlinska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8F830-769A-4E7F-8DF6-411727452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1617</properties:Characters>
  <properties:Lines>56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2017-02-21T07:27:00Z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St-1417/2016-6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