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02ff" w14:paraId="db602ff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1113/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CC43C1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2E7567" w:rsidR="002E7567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B9423A">
        <w:rPr>
          <w:b/>
        </w:rPr>
        <w:t xml:space="preserve">ZELENI MACARON d.o.o., </w:t>
      </w:r>
      <w:r w:rsidR="00B9423A">
        <w:t>OIB: 50417506597</w:t>
      </w:r>
      <w:r w:rsidR="00B9423A">
        <w:rPr>
          <w:b/>
        </w:rPr>
        <w:t xml:space="preserve">, </w:t>
      </w:r>
      <w:r w:rsidR="00B9423A">
        <w:t xml:space="preserve"> Rebar 25, Zagreb.</w:t>
      </w:r>
    </w:p>
    <w:p w:rsidRDefault="00B9423A" w:rsidP="00B9423A" w:rsidR="00B9423A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B9423A">
        <w:t>149.148,50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9423A">
      <w:rPr>
        <w:b/>
        <w:color w:themeColor="text1" w:val="000000"/>
      </w:rPr>
      <w:t>1113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05424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C43C1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4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4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4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4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4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4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4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4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St-1113/2019</izvorni_sadrzaj>
    <derivirana_varijabla naziv="DomainObject.Predmet.OznakaBroj_1">St-1113/2019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Macaron d.o.o. zastupanog po punomoćniku Celine Isabelle Marcelle Mirbeau Ep Vermant</izvorni_sadrzaj>
    <derivirana_varijabla naziv="DomainObject.Predmet.ProtustrankaFormated_1">  Zeleni Macaron d.o.o. zastupanog po punomoćniku Celine Isabelle Marcelle Mirbeau Ep Vermant</derivirana_varijabla>
  </DomainObject.Predmet.ProtustrankaFormated>
  <DomainObject.Predmet.ProtustrankaFormatedOIB>
    <izvorni_sadrzaj>  Zeleni Macaron d.o.o., OIB 50417506597 zastupanog po punomoćniku Celine Isabelle Marcelle Mirbeau Ep Vermant</izvorni_sadrzaj>
    <derivirana_varijabla naziv="DomainObject.Predmet.ProtustrankaFormatedOIB_1">  Zeleni Macaron d.o.o., OIB 50417506597 zastupanog po punomoćniku Celine Isabelle Marcelle Mirbeau Ep Vermant</derivirana_varijabla>
  </DomainObject.Predmet.ProtustrankaFormatedOIB>
  <DomainObject.Predmet.ProtustrankaFormatedWithAdress>
    <izvorni_sadrzaj> Zeleni Macaron d.o.o., Rebar 25, 10000 Zagreb zastupanog po punomoćniku Celine Isabelle Marcelle Mirbeau Ep Vermant</izvorni_sadrzaj>
    <derivirana_varijabla naziv="DomainObject.Predmet.ProtustrankaFormatedWithAdress_1"> Zeleni Macaron d.o.o., Rebar 25, 10000 Zagreb zastupanog po punomoćniku Celine Isabelle Marcelle Mirbeau Ep Vermant</derivirana_varijabla>
  </DomainObject.Predmet.ProtustrankaFormatedWithAdress>
  <DomainObject.Predmet.ProtustrankaFormatedWithAdressOIB>
    <izvorni_sadrzaj> Zeleni Macaron d.o.o., OIB 50417506597, Rebar 25, 10000 Zagreb zastupanog po punomoćniku Celine Isabelle Marcelle Mirbeau Ep Vermant</izvorni_sadrzaj>
    <derivirana_varijabla naziv="DomainObject.Predmet.ProtustrankaFormatedWithAdressOIB_1"> Zeleni Macaron d.o.o., OIB 50417506597, Rebar 25, 10000 Zagreb zastupanog po punomoćniku Celine Isabelle Marcelle Mirbeau Ep Vermant</derivirana_varijabla>
  </DomainObject.Predmet.ProtustrankaFormatedWithAdressOIB>
  <DomainObject.Predmet.ProtustrankaWithAdress>
    <izvorni_sadrzaj>Zeleni Macaron d.o.o. Rebar 25, 10000 Zagreb</izvorni_sadrzaj>
    <derivirana_varijabla naziv="DomainObject.Predmet.ProtustrankaWithAdress_1">Zeleni Macaron d.o.o. Rebar 25, 10000 Zagreb</derivirana_varijabla>
  </DomainObject.Predmet.ProtustrankaWithAdress>
  <DomainObject.Predmet.ProtustrankaWithAdressOIB>
    <izvorni_sadrzaj>Zeleni Macaron d.o.o., OIB 50417506597, Rebar 25, 10000 Zagreb</izvorni_sadrzaj>
    <derivirana_varijabla naziv="DomainObject.Predmet.ProtustrankaWithAdressOIB_1">Zeleni Macaron d.o.o., OIB 50417506597, Rebar 25, 10000 Zagreb</derivirana_varijabla>
  </DomainObject.Predmet.ProtustrankaWithAdressOIB>
  <DomainObject.Predmet.ProtustrankaNazivFormated>
    <izvorni_sadrzaj>Zeleni Macaron d.o.o.</izvorni_sadrzaj>
    <derivirana_varijabla naziv="DomainObject.Predmet.ProtustrankaNazivFormated_1">Zeleni Macaron d.o.o.</derivirana_varijabla>
  </DomainObject.Predmet.ProtustrankaNazivFormated>
  <DomainObject.Predmet.ProtustrankaNazivFormatedOIB>
    <izvorni_sadrzaj>Zeleni Macaron d.o.o., OIB 50417506597</izvorni_sadrzaj>
    <derivirana_varijabla naziv="DomainObject.Predmet.ProtustrankaNazivFormatedOIB_1">Zeleni Macaron d.o.o., OIB 50417506597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Macaron d.o.o. zastupanog po punomoćniku Celine Isabelle Marcelle Mirbeau Ep Vermant</item>
    </izvorni_sadrzaj>
    <derivirana_varijabla naziv="DomainObject.Predmet.ProtuStrankaListFormated_1">
      <item>Zeleni Macaron d.o.o. zastupanog po punomoćniku Celine Isabelle Marcelle Mirbeau Ep Vermant</item>
    </derivirana_varijabla>
  </DomainObject.Predmet.ProtuStrankaListFormated>
  <DomainObject.Predmet.ProtuStrankaListFormatedOIB>
    <izvorni_sadrzaj>
      <item>Zeleni Macaron d.o.o., OIB 50417506597 zastupanog po punomoćniku Celine Isabelle Marcelle Mirbeau Ep Vermant</item>
    </izvorni_sadrzaj>
    <derivirana_varijabla naziv="DomainObject.Predmet.ProtuStrankaListFormatedOIB_1">
      <item>Zeleni Macaron d.o.o., OIB 50417506597 zastupanog po punomoćniku Celine Isabelle Marcelle Mirbeau Ep Vermant</item>
    </derivirana_varijabla>
  </DomainObject.Predmet.ProtuStrankaListFormatedOIB>
  <DomainObject.Predmet.ProtuStrankaListFormatedWithAdress>
    <izvorni_sadrzaj>
      <item>Zeleni Macaron d.o.o., Rebar 25, 10000 Zagreb zastupanog po punomoćniku Celine Isabelle Marcelle Mirbeau Ep Vermant</item>
    </izvorni_sadrzaj>
    <derivirana_varijabla naziv="DomainObject.Predmet.ProtuStrankaListFormatedWithAdress_1">
      <item>Zeleni Macaron d.o.o., Rebar 25, 10000 Zagreb zastupanog po punomoćniku Celine Isabelle Marcelle Mirbeau Ep Vermant</item>
    </derivirana_varijabla>
  </DomainObject.Predmet.ProtuStrankaListFormatedWithAdress>
  <DomainObject.Predmet.ProtuStrankaListFormatedWithAdressOIB>
    <izvorni_sadrzaj>
      <item>Zeleni Macaron d.o.o., OIB 50417506597, Rebar 25, 10000 Zagreb zastupanog po punomoćniku Celine Isabelle Marcelle Mirbeau Ep Vermant</item>
    </izvorni_sadrzaj>
    <derivirana_varijabla naziv="DomainObject.Predmet.ProtuStrankaListFormatedWithAdressOIB_1">
      <item>Zeleni Macaron d.o.o., OIB 50417506597, Rebar 25, 10000 Zagreb zastupanog po punomoćniku Celine Isabelle Marcelle Mirbeau Ep Vermant</item>
    </derivirana_varijabla>
  </DomainObject.Predmet.ProtuStrankaListFormatedWithAdressOIB>
  <DomainObject.Predmet.ProtuStrankaListNazivFormated>
    <izvorni_sadrzaj>
      <item>Zeleni Macaron d.o.o.</item>
    </izvorni_sadrzaj>
    <derivirana_varijabla naziv="DomainObject.Predmet.ProtuStrankaListNazivFormated_1">
      <item>Zeleni Macaron d.o.o.</item>
    </derivirana_varijabla>
  </DomainObject.Predmet.ProtuStrankaListNazivFormated>
  <DomainObject.Predmet.ProtuStrankaListNazivFormatedOIB>
    <izvorni_sadrzaj>
      <item>Zeleni Macaron d.o.o., OIB 50417506597</item>
    </izvorni_sadrzaj>
    <derivirana_varijabla naziv="DomainObject.Predmet.ProtuStrankaListNazivFormatedOIB_1">
      <item>Zeleni Macaron d.o.o., OIB 50417506597</item>
    </derivirana_varijabla>
  </DomainObject.Predmet.ProtuStrankaListNazivFormatedOIB>
  <DomainObject.Predmet.OstaliListFormated>
    <izvorni_sadrzaj>
      <item>Celine Isabelle Marcelle Mirbeau Ep Vermant punomoćnica sudionika u postupku Zeleni Macaron d.o.o.</item>
    </izvorni_sadrzaj>
    <derivirana_varijabla naziv="DomainObject.Predmet.OstaliListFormated_1">
      <item>Celine Isabelle Marcelle Mirbeau Ep Vermant punomoćnica sudionika u postupku Zeleni Macaron d.o.o.</item>
    </derivirana_varijabla>
  </DomainObject.Predmet.OstaliListFormated>
  <DomainObject.Predmet.OstaliListFormatedOIB>
    <izvorni_sadrzaj>
      <item>Celine Isabelle Marcelle Mirbeau Ep Vermant, OIB 33589304309 punomoćnica sudionika u postupku Zeleni Macaron d.o.o.</item>
    </izvorni_sadrzaj>
    <derivirana_varijabla naziv="DomainObject.Predmet.OstaliListFormatedOIB_1">
      <item>Celine Isabelle Marcelle Mirbeau Ep Vermant, OIB 33589304309 punomoćnica sudionika u postupku Zeleni Macaron d.o.o.</item>
    </derivirana_varijabla>
  </DomainObject.Predmet.OstaliListFormatedOIB>
  <DomainObject.Predmet.OstaliListFormatedWithAdress>
    <izvorni_sadrzaj>
      <item>Celine Isabelle Marcelle Mirbeau Ep Vermant, Souretova 8, Ljubljana punomoćnica sudionika u postupku Zeleni Macaron d.o.o.</item>
    </izvorni_sadrzaj>
    <derivirana_varijabla naziv="DomainObject.Predmet.OstaliListFormatedWithAdress_1">
      <item>Celine Isabelle Marcelle Mirbeau Ep Vermant, Souretova 8, Ljubljana punomoćnica sudionika u postupku Zeleni Macaron d.o.o.</item>
    </derivirana_varijabla>
  </DomainObject.Predmet.OstaliListFormatedWithAdress>
  <DomainObject.Predmet.OstaliListFormatedWithAdressOIB>
    <izvorni_sadrzaj>
      <item>Celine Isabelle Marcelle Mirbeau Ep Vermant, OIB 33589304309, Souretova 8, Ljubljana punomoćnica sudionika u postupku Zeleni Macaron d.o.o.</item>
    </izvorni_sadrzaj>
    <derivirana_varijabla naziv="DomainObject.Predmet.OstaliListFormatedWithAdressOIB_1">
      <item>Celine Isabelle Marcelle Mirbeau Ep Vermant, OIB 33589304309, Souretova 8, Ljubljana punomoćnica sudionika u postupku Zeleni Macaron d.o.o.</item>
    </derivirana_varijabla>
  </DomainObject.Predmet.OstaliListFormatedWithAdressOIB>
  <DomainObject.Predmet.OstaliListNazivFormated>
    <izvorni_sadrzaj>
      <item>Celine Isabelle Marcelle Mirbeau Ep Vermant</item>
    </izvorni_sadrzaj>
    <derivirana_varijabla naziv="DomainObject.Predmet.OstaliListNazivFormated_1">
      <item>Celine Isabelle Marcelle Mirbeau Ep Vermant</item>
    </derivirana_varijabla>
  </DomainObject.Predmet.OstaliListNazivFormated>
  <DomainObject.Predmet.OstaliListNazivFormatedOIB>
    <izvorni_sadrzaj>
      <item>Celine Isabelle Marcelle Mirbeau Ep Vermant, OIB 33589304309</item>
    </izvorni_sadrzaj>
    <derivirana_varijabla naziv="DomainObject.Predmet.OstaliListNazivFormatedOIB_1">
      <item>Celine Isabelle Marcelle Mirbeau Ep Vermant, OIB 33589304309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Macaron d.o.o.</izvorni_sadrzaj>
    <derivirana_varijabla naziv="DomainObject.Predmet.ProtustrankaIDrugi_1">Zeleni Macaron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Zeleni Macaron d.o.o., OIB 50417506597, Rebar 25, 10000 Zagreb</izvorni_sadrzaj>
    <derivirana_varijabla naziv="DomainObject.Predmet.ProtustrankaIDrugiAdressOIB_1">Zeleni Macaron d.o.o., OIB 50417506597, Rebar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Macaron d.o.o.</item>
      <item>Celine Isabelle Marcelle Mirbeau Ep Vermant</item>
    </izvorni_sadrzaj>
    <derivirana_varijabla naziv="DomainObject.Predmet.SudioniciListNaziv_1">
      <item>FINA Regionalni centar Zagreb</item>
      <item>Zeleni Macaron d.o.o.</item>
      <item>Celine Isabelle Marcelle Mirbeau Ep Vermant</item>
    </derivirana_varijabla>
  </DomainObject.Predmet.SudioniciListNaziv>
  <DomainObject.Predmet.SudioniciListAdressOIB>
    <izvorni_sadrzaj>
      <item>FINA Regionalni centar Zagreb, OIB 85821130368, Trg svibanjskih žrtava 1995.1,10000 Zagreb</item>
      <item>Zeleni Macaron d.o.o., OIB 50417506597, Rebar 25,10000 Zagreb</item>
      <item>Celine Isabelle Marcelle Mirbeau Ep Vermant, OIB 33589304309, Souretova 8,Ljubljana</item>
    </izvorni_sadrzaj>
    <derivirana_varijabla naziv="DomainObject.Predmet.SudioniciListAdressOIB_1">
      <item>FINA Regionalni centar Zagreb, OIB 85821130368, Trg svibanjskih žrtava 1995.1,10000 Zagreb</item>
      <item>Zeleni Macaron d.o.o., OIB 50417506597, Rebar 25,10000 Zagreb</item>
      <item>Celine Isabelle Marcelle Mirbeau Ep Vermant, OIB 33589304309, Souretova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50417506597</item>
      <item>, OIB 33589304309</item>
    </izvorni_sadrzaj>
    <derivirana_varijabla naziv="DomainObject.Predmet.SudioniciListNazivOIB_1">
      <item>, OIB 85821130368</item>
      <item>, OIB 50417506597</item>
      <item>, OIB 33589304309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2019-07-16T12:10:00Z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