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b13c" w14:paraId="7aab13c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 w:rsidRPr="00EA4496">
        <w:rPr>
          <w:color w:val="000000"/>
        </w:rPr>
        <w:t xml:space="preserve">Trgovački sud u Osijeku, </w:t>
      </w:r>
      <w:r w:rsidRPr="00EA4496">
        <w:t>po stečajnom sucu mr. sc. Borisu Vukoviću</w:t>
      </w:r>
      <w:r w:rsidRPr="00EA4496">
        <w:rPr>
          <w:color w:val="000000"/>
        </w:rPr>
        <w:t xml:space="preserve">, povodom prijedloga </w:t>
      </w:r>
      <w:r w:rsidR="002E0A6A" w:rsidRPr="00EA4496">
        <w:rPr>
          <w:color w:val="000000"/>
        </w:rPr>
        <w:t xml:space="preserve">predlagatelja </w:t>
      </w:r>
      <w:r w:rsidR="00654AD8">
        <w:t xml:space="preserve">FINANCIJSKA AGENCIJA Regionalni centar Osijek, L. </w:t>
      </w:r>
      <w:proofErr w:type="spellStart"/>
      <w:r w:rsidR="00654AD8">
        <w:t>Jägera</w:t>
      </w:r>
      <w:proofErr w:type="spellEnd"/>
      <w:r w:rsidR="00654AD8">
        <w:t xml:space="preserve"> 3, Osijek, OIB: 85821130368</w:t>
      </w:r>
      <w:r w:rsidR="003F3A5A" w:rsidRPr="00EA4496">
        <w:t xml:space="preserve">, </w:t>
      </w:r>
      <w:r w:rsidRPr="00EA4496">
        <w:t xml:space="preserve">za otvaranje stečajnog postupka nad dužnikom </w:t>
      </w:r>
      <w:r w:rsidR="00620E15">
        <w:t>TURISTIČKA AGENCIJA TRPANJ j.d.o.o., Čepin, Psunjska 102, MBS: 030155634, OIB: 67483089267</w:t>
      </w:r>
      <w:r w:rsidR="00A16C5A" w:rsidRPr="00EA4496">
        <w:rPr>
          <w:color w:val="000000"/>
        </w:rPr>
        <w:t xml:space="preserve">, dana </w:t>
      </w:r>
      <w:r w:rsidR="00654AD8">
        <w:rPr>
          <w:color w:val="000000"/>
        </w:rPr>
        <w:t>23</w:t>
      </w:r>
      <w:r w:rsidR="002E0A6A" w:rsidRPr="00EA4496">
        <w:rPr>
          <w:color w:val="000000"/>
        </w:rPr>
        <w:t>. travnja</w:t>
      </w:r>
      <w:r w:rsidR="00A16C5A" w:rsidRPr="00EA4496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620E15">
        <w:t>TURISTIČKA AGENCIJA TRPANJ j.d.o.o., Čepin, Psunjska 102, MBS: 030155634, OIB: 67483089267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041DFE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620E15">
        <w:rPr>
          <w:b/>
          <w:u w:val="single"/>
        </w:rPr>
        <w:t>9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620E15">
        <w:rPr>
          <w:b/>
          <w:u w:val="single"/>
        </w:rPr>
        <w:t>9</w:t>
      </w:r>
      <w:r w:rsidR="00614528">
        <w:rPr>
          <w:b/>
          <w:u w:val="single"/>
        </w:rPr>
        <w:t>,</w:t>
      </w:r>
      <w:r w:rsidR="00620E15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143E37" w:rsidP="00143E37" w:rsidR="00143E37">
      <w:pPr>
        <w:jc w:val="both"/>
      </w:pPr>
      <w:r>
        <w:t>-FINA</w:t>
      </w:r>
    </w:p>
    <w:p w:rsidRDefault="00143E37" w:rsidP="00143E37" w:rsidR="00143E37">
      <w:pPr>
        <w:jc w:val="both"/>
      </w:pPr>
      <w:r>
        <w:t xml:space="preserve">-ŽDO GUO Osijek </w:t>
      </w:r>
    </w:p>
    <w:p w:rsidRDefault="00143E37" w:rsidP="00143E37" w:rsidR="00143E37" w:rsidRPr="00DF0B47">
      <w:pPr>
        <w:jc w:val="both"/>
        <w:rPr>
          <w:sz w:val="22"/>
          <w:szCs w:val="22"/>
        </w:rPr>
      </w:pPr>
      <w:r>
        <w:t xml:space="preserve">-zakonski zastupnik dužnika – </w:t>
      </w:r>
      <w:r w:rsidRPr="00143E37">
        <w:t>direktor</w:t>
      </w:r>
      <w:r>
        <w:t xml:space="preserve"> </w:t>
      </w:r>
      <w:r w:rsidR="00DF0B47" w:rsidRPr="00DF0B47">
        <w:t>Emilija Burić, OIB: 90128566416</w:t>
      </w:r>
      <w:r w:rsidR="00DF0B47">
        <w:t xml:space="preserve">, </w:t>
      </w:r>
      <w:proofErr w:type="spellStart"/>
      <w:r w:rsidR="00DF0B47" w:rsidRPr="00DF0B47">
        <w:rPr>
          <w:sz w:val="22"/>
          <w:szCs w:val="22"/>
        </w:rPr>
        <w:t>Trpanj</w:t>
      </w:r>
      <w:proofErr w:type="spellEnd"/>
      <w:r w:rsidR="00DF0B47" w:rsidRPr="00DF0B47">
        <w:rPr>
          <w:sz w:val="22"/>
          <w:szCs w:val="22"/>
        </w:rPr>
        <w:t xml:space="preserve">, Put </w:t>
      </w:r>
      <w:proofErr w:type="spellStart"/>
      <w:r w:rsidR="00DF0B47" w:rsidRPr="00DF0B47">
        <w:rPr>
          <w:sz w:val="22"/>
          <w:szCs w:val="22"/>
        </w:rPr>
        <w:t>Zaborča</w:t>
      </w:r>
      <w:proofErr w:type="spellEnd"/>
      <w:r w:rsidR="00DF0B47" w:rsidRPr="00DF0B47">
        <w:rPr>
          <w:sz w:val="22"/>
          <w:szCs w:val="22"/>
        </w:rPr>
        <w:t xml:space="preserve"> 30</w:t>
      </w:r>
    </w:p>
    <w:p w:rsidRDefault="00143E37" w:rsidP="005257DA" w:rsidR="00143E37">
      <w:pPr>
        <w:jc w:val="both"/>
      </w:pPr>
    </w:p>
    <w:p w:rsidRDefault="00143E37" w:rsidP="005257DA" w:rsidR="00143E37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E32E4">
        <w:t>23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041DFE" w:rsidR="00041DFE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BE3B12" w:rsidR="00BE3B12">
      <w:pPr>
        <w:jc w:val="both"/>
      </w:pPr>
    </w:p>
    <w:p w:rsidRDefault="00143E37" w:rsidR="00143E37">
      <w:pPr>
        <w:jc w:val="both"/>
      </w:pPr>
    </w:p>
    <w:p w:rsidRDefault="00687A19" w:rsidR="00687A19">
      <w:pPr>
        <w:jc w:val="both"/>
      </w:pPr>
      <w:r>
        <w:t>DNA:</w:t>
      </w:r>
    </w:p>
    <w:p w:rsidRDefault="004E32E4" w:rsidP="004E32E4" w:rsidR="004E32E4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-FINA</w:t>
      </w:r>
    </w:p>
    <w:p w:rsidRDefault="004E32E4" w:rsidP="004E32E4" w:rsidR="004E32E4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 xml:space="preserve">-ŽDO GUO </w:t>
      </w:r>
      <w:r w:rsidR="00DF0B47">
        <w:rPr>
          <w:color w:val="000000"/>
        </w:rPr>
        <w:t>Osijek</w:t>
      </w:r>
      <w:r w:rsidRPr="004E32E4">
        <w:rPr>
          <w:color w:val="000000"/>
        </w:rPr>
        <w:t xml:space="preserve"> </w:t>
      </w:r>
    </w:p>
    <w:p w:rsidRDefault="004E32E4" w:rsidP="004E32E4" w:rsidR="004E32E4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-</w:t>
      </w:r>
      <w:proofErr w:type="spellStart"/>
      <w:r w:rsidRPr="004E32E4">
        <w:rPr>
          <w:color w:val="000000"/>
        </w:rPr>
        <w:t>eOgl</w:t>
      </w:r>
      <w:proofErr w:type="spellEnd"/>
      <w:r w:rsidRPr="004E32E4">
        <w:rPr>
          <w:color w:val="000000"/>
        </w:rPr>
        <w:t>. ploča</w:t>
      </w:r>
      <w:r w:rsidR="00DF0B47" w:rsidRPr="00DF0B47">
        <w:rPr>
          <w:color w:val="000000"/>
        </w:rPr>
        <w:t xml:space="preserve"> </w:t>
      </w:r>
      <w:r w:rsidR="00DF0B47" w:rsidRPr="004E32E4">
        <w:rPr>
          <w:color w:val="000000"/>
        </w:rPr>
        <w:t>uz prijedlog</w:t>
      </w:r>
    </w:p>
    <w:p w:rsidRDefault="004E32E4" w:rsidP="00DF0B47" w:rsidR="00DF0B4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DF0B47">
        <w:rPr>
          <w:color w:val="000000"/>
        </w:rPr>
        <w:t>-</w:t>
      </w:r>
      <w:proofErr w:type="spellStart"/>
      <w:r w:rsidRPr="00DF0B47">
        <w:rPr>
          <w:color w:val="000000"/>
        </w:rPr>
        <w:t>zz</w:t>
      </w:r>
      <w:proofErr w:type="spellEnd"/>
      <w:r w:rsidRPr="00DF0B47">
        <w:rPr>
          <w:color w:val="000000"/>
        </w:rPr>
        <w:t xml:space="preserve"> dužnika </w:t>
      </w:r>
      <w:r w:rsidR="00DF0B47" w:rsidRPr="00DF0B47">
        <w:rPr>
          <w:color w:val="000000"/>
        </w:rPr>
        <w:t xml:space="preserve">Emilija Burić, </w:t>
      </w:r>
      <w:proofErr w:type="spellStart"/>
      <w:r w:rsidR="00DF0B47" w:rsidRPr="00DF0B47">
        <w:rPr>
          <w:color w:val="000000"/>
        </w:rPr>
        <w:t>Trpanj</w:t>
      </w:r>
      <w:proofErr w:type="spellEnd"/>
      <w:r w:rsidR="00DF0B47" w:rsidRPr="00DF0B47">
        <w:rPr>
          <w:color w:val="000000"/>
        </w:rPr>
        <w:t xml:space="preserve">, Put </w:t>
      </w:r>
      <w:proofErr w:type="spellStart"/>
      <w:r w:rsidR="00DF0B47" w:rsidRPr="00DF0B47">
        <w:rPr>
          <w:color w:val="000000"/>
        </w:rPr>
        <w:t>Zaborča</w:t>
      </w:r>
      <w:proofErr w:type="spellEnd"/>
      <w:r w:rsidR="00DF0B47" w:rsidRPr="00DF0B47">
        <w:rPr>
          <w:color w:val="000000"/>
        </w:rPr>
        <w:t xml:space="preserve"> 30</w:t>
      </w:r>
    </w:p>
    <w:p w:rsidRDefault="004E32E4" w:rsidP="00DF0B47" w:rsidR="0033460E" w:rsidRPr="00DF0B4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DF0B47">
        <w:rPr>
          <w:color w:val="000000"/>
        </w:rPr>
        <w:t>-R 2</w:t>
      </w:r>
      <w:r w:rsidR="00DF0B47">
        <w:rPr>
          <w:color w:val="000000"/>
        </w:rPr>
        <w:t>9</w:t>
      </w:r>
      <w:r w:rsidRPr="00DF0B47">
        <w:rPr>
          <w:color w:val="000000"/>
        </w:rPr>
        <w:t xml:space="preserve">.5.18. u </w:t>
      </w:r>
      <w:r w:rsidR="00DF0B47">
        <w:rPr>
          <w:color w:val="000000"/>
        </w:rPr>
        <w:t>9</w:t>
      </w:r>
      <w:r w:rsidRPr="00DF0B47">
        <w:rPr>
          <w:color w:val="000000"/>
        </w:rPr>
        <w:t>,00</w:t>
      </w:r>
      <w:r w:rsidR="00DF0B47">
        <w:rPr>
          <w:color w:val="000000"/>
        </w:rPr>
        <w:t xml:space="preserve"> sati</w:t>
      </w:r>
    </w:p>
    <w:sectPr w:rsidR="0033460E" w:rsidRPr="00DF0B47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C7A" w:rsidR="00130C7A">
      <w:r>
        <w:separator/>
      </w:r>
    </w:p>
  </w:endnote>
  <w:endnote w:id="0" w:type="continuationSeparator">
    <w:p w:rsidRDefault="00130C7A" w:rsidR="00130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C7A" w:rsidR="00130C7A">
      <w:r>
        <w:separator/>
      </w:r>
    </w:p>
  </w:footnote>
  <w:footnote w:id="0" w:type="continuationSeparator">
    <w:p w:rsidRDefault="00130C7A" w:rsidR="00130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CE5D40" w:rsidR="00CE5D40">
    <w:pPr>
      <w:pStyle w:val="Zaglavlje"/>
      <w:jc w:val="right"/>
    </w:pPr>
    <w:r>
      <w:tab/>
    </w:r>
    <w:r>
      <w:tab/>
    </w:r>
    <w:r w:rsidR="00CE5D40">
      <w:t>7 St-296/18-7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E5D40">
      <w:t>296</w:t>
    </w:r>
    <w:r>
      <w:t>/18-</w:t>
    </w:r>
    <w:r w:rsidR="00F222FF">
      <w:t>7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1DF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D64A8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0C7A"/>
    <w:rsid w:val="001336BA"/>
    <w:rsid w:val="00133A02"/>
    <w:rsid w:val="00143E37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C739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6CA2"/>
    <w:rsid w:val="004C730A"/>
    <w:rsid w:val="004D0825"/>
    <w:rsid w:val="004D0A05"/>
    <w:rsid w:val="004D436C"/>
    <w:rsid w:val="004D6A9D"/>
    <w:rsid w:val="004E32E4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3E90"/>
    <w:rsid w:val="005F5782"/>
    <w:rsid w:val="00600614"/>
    <w:rsid w:val="0060079E"/>
    <w:rsid w:val="00601CEB"/>
    <w:rsid w:val="0060773A"/>
    <w:rsid w:val="00611947"/>
    <w:rsid w:val="00614301"/>
    <w:rsid w:val="00614528"/>
    <w:rsid w:val="00620E15"/>
    <w:rsid w:val="0062266E"/>
    <w:rsid w:val="00637939"/>
    <w:rsid w:val="00640861"/>
    <w:rsid w:val="00642323"/>
    <w:rsid w:val="00651A4B"/>
    <w:rsid w:val="00654AD8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5F95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4598"/>
    <w:rsid w:val="0087511D"/>
    <w:rsid w:val="00880B80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47896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20D3"/>
    <w:rsid w:val="00984378"/>
    <w:rsid w:val="009873AC"/>
    <w:rsid w:val="0099202C"/>
    <w:rsid w:val="00997DE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AF73C4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E4C6D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61213"/>
    <w:rsid w:val="00C7265E"/>
    <w:rsid w:val="00C726F0"/>
    <w:rsid w:val="00C756BA"/>
    <w:rsid w:val="00C769B5"/>
    <w:rsid w:val="00CB6CB8"/>
    <w:rsid w:val="00CC6036"/>
    <w:rsid w:val="00CD6314"/>
    <w:rsid w:val="00CE18D6"/>
    <w:rsid w:val="00CE5D40"/>
    <w:rsid w:val="00CF01CD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0B47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A4496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22F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5847"/>
    <w:rsid w:val="00FE17C5"/>
    <w:rsid w:val="00FE4960"/>
    <w:rsid w:val="00FE65F7"/>
    <w:rsid w:val="00FE7299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5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4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5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4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TURISTIČKA AGENCIJA TRPANJ jednostavno društvo s ograničenom odgovornošću za turizam i mjenjačke poslove</izvorni_sadrzaj>
    <derivirana_varijabla naziv="DomainObject.Predmet.ProtustrankaFormated_1">  TURISTIČKA AGENCIJA TRPANJ jednostavno društvo s ograničenom odgovornošću za turizam i mjenjačke poslove</derivirana_varijabla>
  </DomainObject.Predmet.ProtustrankaFormated>
  <DomainObject.Predmet.ProtustrankaFormatedOIB>
    <izvorni_sadrzaj>  TURISTIČKA AGENCIJA TRPANJ jednostavno društvo s ograničenom odgovornošću za turizam i mjenjačke poslove, OIB 67483089267</izvorni_sadrzaj>
    <derivirana_varijabla naziv="DomainObject.Predmet.ProtustrankaFormatedOIB_1">  TURISTIČKA AGENCIJA TRPANJ jednostavno društvo s ograničenom odgovornošću za turizam i mjenjačke poslove, OIB 67483089267</derivirana_varijabla>
  </DomainObject.Predmet.ProtustrankaFormatedOIB>
  <DomainObject.Predmet.ProtustrankaFormatedWithAdress>
    <izvorni_sadrzaj> TURISTIČKA AGENCIJA TRPANJ jednostavno društvo s ograničenom odgovornošću za turizam i mjenjačke poslove, Psunjska 102, 31431 Čepin</izvorni_sadrzaj>
    <derivirana_varijabla naziv="DomainObject.Predmet.ProtustrankaFormatedWithAdress_1"> TURISTIČKA AGENCIJA TRPANJ jednostavno društvo s ograničenom odgovornošću za turizam i mjenjačke poslove, Psunjska 102, 31431 Čepin</derivirana_varijabla>
  </DomainObject.Predmet.ProtustrankaFormatedWithAdress>
  <DomainObject.Predmet.ProtustrankaFormatedWithAdressOIB>
    <izvorni_sadrzaj> TURISTIČKA AGENCIJA TRPANJ jednostavno društvo s ograničenom odgovornošću za turizam i mjenjačke poslove, OIB 67483089267, Psunjska 102, 31431 Čepin</izvorni_sadrzaj>
    <derivirana_varijabla naziv="DomainObject.Predmet.ProtustrankaFormatedWithAdressOIB_1"> TURISTIČKA AGENCIJA TRPANJ jednostavno društvo s ograničenom odgovornošću za turizam i mjenjačke poslove, OIB 67483089267, Psunjska 102, 31431 Čepin</derivirana_varijabla>
  </DomainObject.Predmet.ProtustrankaFormatedWithAdressOIB>
  <DomainObject.Predmet.ProtustrankaWithAdress>
    <izvorni_sadrzaj>TURISTIČKA AGENCIJA TRPANJ jednostavno društvo s ograničenom odgovornošću za turizam i mjenjačke poslove Psunjska 102, 31431 Čepin</izvorni_sadrzaj>
    <derivirana_varijabla naziv="DomainObject.Predmet.ProtustrankaWithAdress_1">TURISTIČKA AGENCIJA TRPANJ jednostavno društvo s ograničenom odgovornošću za turizam i mjenjačke poslove Psunjska 102, 31431 Čepin</derivirana_varijabla>
  </DomainObject.Predmet.ProtustrankaWithAdress>
  <DomainObject.Predmet.ProtustrankaWithAdressOIB>
    <izvorni_sadrzaj>TURISTIČKA AGENCIJA TRPANJ jednostavno društvo s ograničenom odgovornošću za turizam i mjenjačke poslove, OIB 67483089267, Psunjska 102, 31431 Čepin</izvorni_sadrzaj>
    <derivirana_varijabla naziv="DomainObject.Predmet.ProtustrankaWithAdressOIB_1">TURISTIČKA AGENCIJA TRPANJ jednostavno društvo s ograničenom odgovornošću za turizam i mjenjačke poslove, OIB 67483089267, Psunjska 102, 31431 Čepin</derivirana_varijabla>
  </DomainObject.Predmet.ProtustrankaWithAdressOIB>
  <DomainObject.Predmet.ProtustrankaNazivFormated>
    <izvorni_sadrzaj>TURISTIČKA AGENCIJA TRPANJ jednostavno društvo s ograničenom odgovornošću za turizam i mjenjačke poslove</izvorni_sadrzaj>
    <derivirana_varijabla naziv="DomainObject.Predmet.ProtustrankaNazivFormated_1">TURISTIČKA AGENCIJA TRPANJ jednostavno društvo s ograničenom odgovornošću za turizam i mjenjačke poslove</derivirana_varijabla>
  </DomainObject.Predmet.ProtustrankaNazivFormated>
  <DomainObject.Predmet.ProtustrankaNazivFormatedOIB>
    <izvorni_sadrzaj>TURISTIČKA AGENCIJA TRPANJ jednostavno društvo s ograničenom odgovornošću za turizam i mjenjačke poslove, OIB 67483089267</izvorni_sadrzaj>
    <derivirana_varijabla naziv="DomainObject.Predmet.ProtustrankaNazivFormatedOIB_1">TURISTIČKA AGENCIJA TRPANJ jednostavno društvo s ograničenom odgovornošću za turizam i mjenjačke poslove, OIB 67483089267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TURISTIČKA AGENCIJA TRPANJ jednostavno društvo s ograničenom odgovornošću za turizam i mjenjačke poslove</item>
    </izvorni_sadrzaj>
    <derivirana_varijabla naziv="DomainObject.Predmet.ProtuStrankaListFormated_1">
      <item>TURISTIČKA AGENCIJA TRPANJ jednostavno društvo s ograničenom odgovornošću za turizam i mjenjačke poslove</item>
    </derivirana_varijabla>
  </DomainObject.Predmet.ProtuStrankaListFormated>
  <DomainObject.Predmet.ProtuStrankaListFormatedOIB>
    <izvorni_sadrzaj>
      <item>TURISTIČKA AGENCIJA TRPANJ jednostavno društvo s ograničenom odgovornošću za turizam i mjenjačke poslove, OIB 67483089267</item>
    </izvorni_sadrzaj>
    <derivirana_varijabla naziv="DomainObject.Predmet.ProtuStrankaListFormatedOIB_1">
      <item>TURISTIČKA AGENCIJA TRPANJ jednostavno društvo s ograničenom odgovornošću za turizam i mjenjačke poslove, OIB 67483089267</item>
    </derivirana_varijabla>
  </DomainObject.Predmet.ProtuStrankaListFormatedOIB>
  <DomainObject.Predmet.ProtuStrankaListFormatedWithAdress>
    <izvorni_sadrzaj>
      <item>TURISTIČKA AGENCIJA TRPANJ jednostavno društvo s ograničenom odgovornošću za turizam i mjenjačke poslove, Psunjska 102, 31431 Čepin</item>
    </izvorni_sadrzaj>
    <derivirana_varijabla naziv="DomainObject.Predmet.ProtuStrankaListFormatedWithAdress_1">
      <item>TURISTIČKA AGENCIJA TRPANJ jednostavno društvo s ograničenom odgovornošću za turizam i mjenjačke poslove, Psunjska 102, 31431 Čepin</item>
    </derivirana_varijabla>
  </DomainObject.Predmet.ProtuStrankaListFormatedWithAdress>
  <DomainObject.Predmet.ProtuStrankaListFormatedWithAdressOIB>
    <izvorni_sadrzaj>
      <item>TURISTIČKA AGENCIJA TRPANJ jednostavno društvo s ograničenom odgovornošću za turizam i mjenjačke poslove, OIB 67483089267, Psunjska 102, 31431 Čepin</item>
    </izvorni_sadrzaj>
    <derivirana_varijabla naziv="DomainObject.Predmet.ProtuStrankaListFormatedWithAdressOIB_1">
      <item>TURISTIČKA AGENCIJA TRPANJ jednostavno društvo s ograničenom odgovornošću za turizam i mjenjačke poslove, OIB 67483089267, Psunjska 102, 31431 Čepin</item>
    </derivirana_varijabla>
  </DomainObject.Predmet.ProtuStrankaListFormatedWithAdressOIB>
  <DomainObject.Predmet.ProtuStrankaListNazivFormated>
    <izvorni_sadrzaj>
      <item>TURISTIČKA AGENCIJA TRPANJ jednostavno društvo s ograničenom odgovornošću za turizam i mjenjačke poslove</item>
    </izvorni_sadrzaj>
    <derivirana_varijabla naziv="DomainObject.Predmet.ProtuStrankaListNazivFormated_1">
      <item>TURISTIČKA AGENCIJA TRPANJ jednostavno društvo s ograničenom odgovornošću za turizam i mjenjačke poslove</item>
    </derivirana_varijabla>
  </DomainObject.Predmet.ProtuStrankaListNazivFormated>
  <DomainObject.Predmet.ProtuStrankaListNazivFormatedOIB>
    <izvorni_sadrzaj>
      <item>TURISTIČKA AGENCIJA TRPANJ jednostavno društvo s ograničenom odgovornošću za turizam i mjenjačke poslove, OIB 67483089267</item>
    </izvorni_sadrzaj>
    <derivirana_varijabla naziv="DomainObject.Predmet.ProtuStrankaListNazivFormatedOIB_1">
      <item>TURISTIČKA AGENCIJA TRPANJ jednostavno društvo s ograničenom odgovornošću za turizam i mjenjačke poslove, OIB 67483089267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TURISTIČKA AGENCIJA TRPANJ jednostavno društvo s ograničenom odgovornošću za turizam i mjenjačke poslove</izvorni_sadrzaj>
    <derivirana_varijabla naziv="DomainObject.Predmet.ProtustrankaIDrugi_1">TURISTIČKA AGENCIJA TRPANJ jednostavno društvo s ograničenom odgovornošću za turizam i mjenjačke poslove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TURISTIČKA AGENCIJA TRPANJ jednostavno društvo s ograničenom odgovornošću za turizam i mjenjačke poslove, OIB 67483089267, Psunjska 102, 31431 Čepin</izvorni_sadrzaj>
    <derivirana_varijabla naziv="DomainObject.Predmet.ProtustrankaIDrugiAdressOIB_1">TURISTIČKA AGENCIJA TRPANJ jednostavno društvo s ograničenom odgovornošću za turizam i mjenjačke poslove, OIB 67483089267, Psunjska 102,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TURISTIČKA AGENCIJA TRPANJ jednostavno društvo s ograničenom odgovornošću za turizam i mjenjačke poslove</item>
    </izvorni_sadrzaj>
    <derivirana_varijabla naziv="DomainObject.Predmet.SudioniciListNaziv_1">
      <item>FINA RC OSIJEK</item>
      <item>TURISTIČKA AGENCIJA TRPANJ jednostavno društvo s ograničenom odgovornošću za turizam i mjenjačke poslove</item>
    </derivirana_varijabla>
  </DomainObject.Predmet.SudioniciListNaziv>
  <DomainObject.Predmet.SudioniciListAdressOIB>
    <izvorni_sadrzaj>
      <item>FINA RC OSIJEK, OIB 85821130368</item>
      <item>TURISTIČKA AGENCIJA TRPANJ jednostavno društvo s ograničenom odgovornošću za turizam i mjenjačke poslove, OIB 67483089267, Psunjska 102,31431 Čepin</item>
    </izvorni_sadrzaj>
    <derivirana_varijabla naziv="DomainObject.Predmet.SudioniciListAdressOIB_1">
      <item>FINA RC OSIJEK, OIB 85821130368</item>
      <item>TURISTIČKA AGENCIJA TRPANJ jednostavno društvo s ograničenom odgovornošću za turizam i mjenjačke poslove, OIB 67483089267, Psunjska 102,31431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67483089267</item>
    </izvorni_sadrzaj>
    <derivirana_varijabla naziv="DomainObject.Predmet.SudioniciListNazivOIB_1">
      <item>, OIB 85821130368</item>
      <item>, OIB 67483089267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187</properties:Words>
  <properties:Characters>1015</properties:Characters>
  <properties:Lines>53</properties:Lines>
  <properties:Paragraphs>23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2018-04-23T13:04:00Z</cp:lastPrinted>
  <dcterms:modified xmlns:xsi="http://www.w3.org/2001/XMLSchema-instance" xsi:type="dcterms:W3CDTF">2018-04-23T13:05:00Z</dcterms:modified>
  <cp:revision>147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