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c1ac" w14:paraId="8d9c1a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706107">
        <w:t>4</w:t>
      </w:r>
      <w:r w:rsidR="00E17DBA">
        <w:t>901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18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E17DBA" w:rsidR="00E17DBA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17DBA">
        <w:rPr>
          <w:szCs w:val="20"/>
        </w:rPr>
        <w:t xml:space="preserve">KODRA 3 D d.o.o., Zagreb, 1. Poljanice 9, MBS: 080018469, OIB: </w:t>
      </w:r>
    </w:p>
    <w:p w:rsidRDefault="00E17DBA" w:rsidP="00E17DBA" w:rsidR="0034730D">
      <w:pPr>
        <w:ind w:firstLine="708"/>
        <w:jc w:val="both"/>
        <w:rPr>
          <w:szCs w:val="20"/>
        </w:rPr>
      </w:pPr>
      <w:r>
        <w:rPr>
          <w:szCs w:val="20"/>
        </w:rPr>
        <w:t xml:space="preserve">  55337461506 </w:t>
      </w:r>
      <w:r w:rsidR="004C7919">
        <w:rPr>
          <w:szCs w:val="20"/>
        </w:rPr>
        <w:t xml:space="preserve">  </w:t>
      </w:r>
    </w:p>
    <w:p w:rsidRDefault="00E17DBA" w:rsidP="00E17DBA" w:rsidR="00E17DBA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E17DBA">
        <w:t>154.111,45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E17DBA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4D3E5D">
        <w:t>18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E4B20"/>
    <w:rsid w:val="006F1038"/>
    <w:rsid w:val="00706107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4C43"/>
    <w:rsid w:val="00DB51B1"/>
    <w:rsid w:val="00E04B7F"/>
    <w:rsid w:val="00E05BED"/>
    <w:rsid w:val="00E16E7E"/>
    <w:rsid w:val="00E17DBA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4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C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C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C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C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4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C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C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C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C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4901</izvorni_sadrzaj>
    <derivirana_varijabla naziv="DomainObject.Predmet.Broj_1">4901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St-4901/2015</izvorni_sadrzaj>
    <derivirana_varijabla naziv="DomainObject.Predmet.OznakaBroj_1">St-4901/2015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KODRA 3 D d.o.o. zastupanog po punomoćniku DUBRAVKO DRAGIJA</izvorni_sadrzaj>
    <derivirana_varijabla naziv="DomainObject.Predmet.ProtustrankaFormated_1">  KODRA 3 D d.o.o. zastupanog po punomoćniku DUBRAVKO DRAGIJA</derivirana_varijabla>
  </DomainObject.Predmet.ProtustrankaFormated>
  <DomainObject.Predmet.ProtustrankaFormatedOIB>
    <izvorni_sadrzaj>  KODRA 3 D d.o.o., OIB 55337461506 zastupanog po punomoćniku DUBRAVKO DRAGIJA</izvorni_sadrzaj>
    <derivirana_varijabla naziv="DomainObject.Predmet.ProtustrankaFormatedOIB_1">  KODRA 3 D d.o.o., OIB 55337461506 zastupanog po punomoćniku DUBRAVKO DRAGIJA</derivirana_varijabla>
  </DomainObject.Predmet.ProtustrankaFormatedOIB>
  <DomainObject.Predmet.ProtustrankaFormatedWithAdress>
    <izvorni_sadrzaj> KODRA 3 D d.o.o., 1. Poljanice 9, 10000 Zagreb zastupanog po punomoćniku DUBRAVKO DRAGIJA</izvorni_sadrzaj>
    <derivirana_varijabla naziv="DomainObject.Predmet.ProtustrankaFormatedWithAdress_1"> KODRA 3 D d.o.o., 1. Poljanice 9, 10000 Zagreb zastupanog po punomoćniku DUBRAVKO DRAGIJA</derivirana_varijabla>
  </DomainObject.Predmet.ProtustrankaFormatedWithAdress>
  <DomainObject.Predmet.ProtustrankaFormatedWithAdressOIB>
    <izvorni_sadrzaj> KODRA 3 D d.o.o., OIB 55337461506, 1. Poljanice 9, 10000 Zagreb zastupanog po punomoćniku DUBRAVKO DRAGIJA</izvorni_sadrzaj>
    <derivirana_varijabla naziv="DomainObject.Predmet.ProtustrankaFormatedWithAdressOIB_1"> KODRA 3 D d.o.o., OIB 55337461506, 1. Poljanice 9, 10000 Zagreb zastupanog po punomoćniku DUBRAVKO DRAGIJA</derivirana_varijabla>
  </DomainObject.Predmet.ProtustrankaFormatedWithAdressOIB>
  <DomainObject.Predmet.ProtustrankaWithAdress>
    <izvorni_sadrzaj>KODRA 3 D d.o.o. 1. Poljanice 9, 10000 Zagreb</izvorni_sadrzaj>
    <derivirana_varijabla naziv="DomainObject.Predmet.ProtustrankaWithAdress_1">KODRA 3 D d.o.o. 1. Poljanice 9, 10000 Zagreb</derivirana_varijabla>
  </DomainObject.Predmet.ProtustrankaWithAdress>
  <DomainObject.Predmet.ProtustrankaWithAdressOIB>
    <izvorni_sadrzaj>KODRA 3 D d.o.o., OIB 55337461506, 1. Poljanice 9, 10000 Zagreb</izvorni_sadrzaj>
    <derivirana_varijabla naziv="DomainObject.Predmet.ProtustrankaWithAdressOIB_1">KODRA 3 D d.o.o., OIB 55337461506, 1. Poljanice 9, 10000 Zagreb</derivirana_varijabla>
  </DomainObject.Predmet.ProtustrankaWithAdressOIB>
  <DomainObject.Predmet.ProtustrankaNazivFormated>
    <izvorni_sadrzaj>KODRA 3 D d.o.o.</izvorni_sadrzaj>
    <derivirana_varijabla naziv="DomainObject.Predmet.ProtustrankaNazivFormated_1">KODRA 3 D d.o.o.</derivirana_varijabla>
  </DomainObject.Predmet.ProtustrankaNazivFormated>
  <DomainObject.Predmet.ProtustrankaNazivFormatedOIB>
    <izvorni_sadrzaj>KODRA 3 D d.o.o., OIB 55337461506</izvorni_sadrzaj>
    <derivirana_varijabla naziv="DomainObject.Predmet.ProtustrankaNazivFormatedOIB_1">KODRA 3 D d.o.o., OIB 55337461506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KODRA 3 D d.o.o. zastupanog po punomoćniku DUBRAVKO DRAGIJA</item>
    </izvorni_sadrzaj>
    <derivirana_varijabla naziv="DomainObject.Predmet.ProtuStrankaListFormated_1">
      <item>KODRA 3 D d.o.o. zastupanog po punomoćniku DUBRAVKO DRAGIJA</item>
    </derivirana_varijabla>
  </DomainObject.Predmet.ProtuStrankaListFormated>
  <DomainObject.Predmet.ProtuStrankaListFormatedOIB>
    <izvorni_sadrzaj>
      <item>KODRA 3 D d.o.o., OIB 55337461506 zastupanog po punomoćniku DUBRAVKO DRAGIJA</item>
    </izvorni_sadrzaj>
    <derivirana_varijabla naziv="DomainObject.Predmet.ProtuStrankaListFormatedOIB_1">
      <item>KODRA 3 D d.o.o., OIB 55337461506 zastupanog po punomoćniku DUBRAVKO DRAGIJA</item>
    </derivirana_varijabla>
  </DomainObject.Predmet.ProtuStrankaListFormatedOIB>
  <DomainObject.Predmet.ProtuStrankaListFormatedWithAdress>
    <izvorni_sadrzaj>
      <item>KODRA 3 D d.o.o., 1. Poljanice 9, 10000 Zagreb zastupanog po punomoćniku DUBRAVKO DRAGIJA</item>
    </izvorni_sadrzaj>
    <derivirana_varijabla naziv="DomainObject.Predmet.ProtuStrankaListFormatedWithAdress_1">
      <item>KODRA 3 D d.o.o., 1. Poljanice 9, 10000 Zagreb zastupanog po punomoćniku DUBRAVKO DRAGIJA</item>
    </derivirana_varijabla>
  </DomainObject.Predmet.ProtuStrankaListFormatedWithAdress>
  <DomainObject.Predmet.ProtuStrankaListFormatedWithAdressOIB>
    <izvorni_sadrzaj>
      <item>KODRA 3 D d.o.o., OIB 55337461506, 1. Poljanice 9, 10000 Zagreb zastupanog po punomoćniku DUBRAVKO DRAGIJA</item>
    </izvorni_sadrzaj>
    <derivirana_varijabla naziv="DomainObject.Predmet.ProtuStrankaListFormatedWithAdressOIB_1">
      <item>KODRA 3 D d.o.o., OIB 55337461506, 1. Poljanice 9, 10000 Zagreb zastupanog po punomoćniku DUBRAVKO DRAGIJA</item>
    </derivirana_varijabla>
  </DomainObject.Predmet.ProtuStrankaListFormatedWithAdressOIB>
  <DomainObject.Predmet.ProtuStrankaListNazivFormated>
    <izvorni_sadrzaj>
      <item>KODRA 3 D d.o.o.</item>
    </izvorni_sadrzaj>
    <derivirana_varijabla naziv="DomainObject.Predmet.ProtuStrankaListNazivFormated_1">
      <item>KODRA 3 D d.o.o.</item>
    </derivirana_varijabla>
  </DomainObject.Predmet.ProtuStrankaListNazivFormated>
  <DomainObject.Predmet.ProtuStrankaListNazivFormatedOIB>
    <izvorni_sadrzaj>
      <item>KODRA 3 D d.o.o., OIB 55337461506</item>
    </izvorni_sadrzaj>
    <derivirana_varijabla naziv="DomainObject.Predmet.ProtuStrankaListNazivFormatedOIB_1">
      <item>KODRA 3 D d.o.o., OIB 55337461506</item>
    </derivirana_varijabla>
  </DomainObject.Predmet.ProtuStrankaListNazivFormatedOIB>
  <DomainObject.Predmet.OstaliListFormated>
    <izvorni_sadrzaj>
      <item>DUBRAVKO DRAGIJA punomoćnik sudionika u postupku KODRA 3 D d.o.o.</item>
    </izvorni_sadrzaj>
    <derivirana_varijabla naziv="DomainObject.Predmet.OstaliListFormated_1">
      <item>DUBRAVKO DRAGIJA punomoćnik sudionika u postupku KODRA 3 D d.o.o.</item>
    </derivirana_varijabla>
  </DomainObject.Predmet.OstaliListFormated>
  <DomainObject.Predmet.OstaliListFormatedOIB>
    <izvorni_sadrzaj>
      <item>DUBRAVKO DRAGIJA, OIB 35807498212 punomoćnik sudionika u postupku KODRA 3 D d.o.o.</item>
    </izvorni_sadrzaj>
    <derivirana_varijabla naziv="DomainObject.Predmet.OstaliListFormatedOIB_1">
      <item>DUBRAVKO DRAGIJA, OIB 35807498212 punomoćnik sudionika u postupku KODRA 3 D d.o.o.</item>
    </derivirana_varijabla>
  </DomainObject.Predmet.OstaliListFormatedOIB>
  <DomainObject.Predmet.OstaliListFormatedWithAdress>
    <izvorni_sadrzaj>
      <item>DUBRAVKO DRAGIJA, Bukovac 109 C, 10000 Zagreb punomoćnik sudionika u postupku KODRA 3 D d.o.o.</item>
    </izvorni_sadrzaj>
    <derivirana_varijabla naziv="DomainObject.Predmet.OstaliListFormatedWithAdress_1">
      <item>DUBRAVKO DRAGIJA, Bukovac 109 C, 10000 Zagreb punomoćnik sudionika u postupku KODRA 3 D d.o.o.</item>
    </derivirana_varijabla>
  </DomainObject.Predmet.OstaliListFormatedWithAdress>
  <DomainObject.Predmet.OstaliListFormatedWithAdressOIB>
    <izvorni_sadrzaj>
      <item>DUBRAVKO DRAGIJA, OIB 35807498212, Bukovac 109 C, 10000 Zagreb punomoćnik sudionika u postupku KODRA 3 D d.o.o.</item>
    </izvorni_sadrzaj>
    <derivirana_varijabla naziv="DomainObject.Predmet.OstaliListFormatedWithAdressOIB_1">
      <item>DUBRAVKO DRAGIJA, OIB 35807498212, Bukovac 109 C, 10000 Zagreb punomoćnik sudionika u postupku KODRA 3 D d.o.o.</item>
    </derivirana_varijabla>
  </DomainObject.Predmet.OstaliListFormatedWithAdressOIB>
  <DomainObject.Predmet.OstaliListNazivFormated>
    <izvorni_sadrzaj>
      <item>DUBRAVKO DRAGIJA</item>
    </izvorni_sadrzaj>
    <derivirana_varijabla naziv="DomainObject.Predmet.OstaliListNazivFormated_1">
      <item>DUBRAVKO DRAGIJA</item>
    </derivirana_varijabla>
  </DomainObject.Predmet.OstaliListNazivFormated>
  <DomainObject.Predmet.OstaliListNazivFormatedOIB>
    <izvorni_sadrzaj>
      <item>DUBRAVKO DRAGIJA, OIB 35807498212</item>
    </izvorni_sadrzaj>
    <derivirana_varijabla naziv="DomainObject.Predmet.OstaliListNazivFormatedOIB_1">
      <item>DUBRAVKO DRAGIJA, OIB 35807498212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KODRA 3 D d.o.o.</izvorni_sadrzaj>
    <derivirana_varijabla naziv="DomainObject.Predmet.ProtustrankaIDrugi_1">KODRA 3 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KODRA 3 D d.o.o., OIB 55337461506, 1. Poljanice 9, 10000 Zagreb</izvorni_sadrzaj>
    <derivirana_varijabla naziv="DomainObject.Predmet.ProtustrankaIDrugiAdressOIB_1">KODRA 3 D d.o.o., OIB 55337461506, 1. Poljanice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KODRA 3 D d.o.o.</item>
      <item>DUBRAVKO DRAGIJA</item>
    </izvorni_sadrzaj>
    <derivirana_varijabla naziv="DomainObject.Predmet.SudioniciListNaziv_1">
      <item>FINA Regionalni centar Zagreb</item>
      <item>KODRA 3 D d.o.o.</item>
      <item>DUBRAVKO DRAGIJA</item>
    </derivirana_varijabla>
  </DomainObject.Predmet.SudioniciListNaziv>
  <DomainObject.Predmet.SudioniciListAdressOIB>
    <izvorni_sadrzaj>
      <item>FINA Regionalni centar Zagreb, OIB 85821130368, Trg svibanjskih žrtava 1995. 1,10000 Zagreb</item>
      <item>KODRA 3 D d.o.o., OIB 55337461506, 1. Poljanice 9,10000 Zagreb</item>
      <item>DUBRAVKO DRAGIJA, OIB 35807498212, Bukovac 109 C,10000 Zagreb</item>
    </izvorni_sadrzaj>
    <derivirana_varijabla naziv="DomainObject.Predmet.SudioniciListAdressOIB_1">
      <item>FINA Regionalni centar Zagreb, OIB 85821130368, Trg svibanjskih žrtava 1995. 1,10000 Zagreb</item>
      <item>KODRA 3 D d.o.o., OIB 55337461506, 1. Poljanice 9,10000 Zagreb</item>
      <item>DUBRAVKO DRAGIJA, OIB 35807498212, Bukovac 109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55337461506</item>
      <item>, OIB 35807498212</item>
    </izvorni_sadrzaj>
    <derivirana_varijabla naziv="DomainObject.Predmet.SudioniciListNazivOIB_1">
      <item>, OIB 85821130368</item>
      <item>, OIB 55337461506</item>
      <item>, OIB 35807498212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1295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2016-02-17T09:16:00Z</dcterms:created>
  <dc:creator>ilukac</dc:creator>
  <cp:lastModifiedBy>Ksenija Nol</cp:lastModifiedBy>
  <cp:lastPrinted>2016-02-17T09:11:00Z</cp:lastPrinted>
  <dcterms:modified xmlns:xsi="http://www.w3.org/2001/XMLSchema-instance" xsi:type="dcterms:W3CDTF">2016-02-18T06:59:00Z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