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d95b" w14:paraId="22ed95b" w:rsidRDefault="00257D83" w:rsidP="00257D83" w:rsidR="00257D83">
      <w:pPr>
        <w15:collapsed w:val="false"/>
      </w:pPr>
      <w:bookmarkStart w:name="_GoBack" w:id="0"/>
      <w:bookmarkEnd w:id="0"/>
      <w:r w:rsidRPr="009B3C0F">
        <w:t xml:space="preserve">  </w:t>
      </w:r>
      <w:r w:rsidRPr="008C0D5F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7D83" w:rsidP="00257D83" w:rsidR="00257D83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257D83" w:rsidP="00257D83" w:rsidR="00257D83" w:rsidRPr="009B3C0F">
      <w:pPr>
        <w:jc w:val="both"/>
      </w:pPr>
      <w:r w:rsidRPr="009B3C0F">
        <w:t>TRGOVAČKI SUD U ZAGREBU</w:t>
      </w:r>
    </w:p>
    <w:p w:rsidRDefault="00257D83" w:rsidP="00257D83" w:rsidR="00257D83" w:rsidRPr="009B3C0F">
      <w:pPr>
        <w:jc w:val="both"/>
      </w:pPr>
      <w:r w:rsidRPr="009B3C0F">
        <w:t xml:space="preserve">Zagreb, </w:t>
      </w:r>
      <w:proofErr w:type="spellStart"/>
      <w:r w:rsidRPr="009B3C0F">
        <w:t>Amruševa</w:t>
      </w:r>
      <w:proofErr w:type="spellEnd"/>
      <w:r w:rsidRPr="009B3C0F">
        <w:t xml:space="preserve">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            99. St-</w:t>
      </w:r>
      <w:r>
        <w:t>1090/18</w:t>
      </w:r>
    </w:p>
    <w:p w:rsidRDefault="00257D83" w:rsidP="00257D83" w:rsidR="00257D83" w:rsidRPr="009B3C0F">
      <w:pPr>
        <w:jc w:val="both"/>
      </w:pPr>
    </w:p>
    <w:p w:rsidRDefault="00257D83" w:rsidP="00257D83" w:rsidR="00257D83" w:rsidRPr="009B3C0F">
      <w:pPr>
        <w:jc w:val="center"/>
      </w:pPr>
      <w:r w:rsidRPr="009B3C0F">
        <w:t>R E P U B L I K A  H R V A T S K A</w:t>
      </w:r>
    </w:p>
    <w:p w:rsidRDefault="00257D83" w:rsidP="00257D83" w:rsidR="00257D83" w:rsidRPr="009B3C0F">
      <w:pPr>
        <w:jc w:val="center"/>
      </w:pPr>
    </w:p>
    <w:p w:rsidRDefault="00257D83" w:rsidP="00257D83" w:rsidR="00257D83" w:rsidRPr="009B3C0F">
      <w:pPr>
        <w:jc w:val="center"/>
      </w:pPr>
      <w:r w:rsidRPr="009B3C0F">
        <w:t>R J E Š E N J E</w:t>
      </w:r>
    </w:p>
    <w:p w:rsidRDefault="00257D83" w:rsidP="00257D83" w:rsidR="00257D83" w:rsidRPr="009B3C0F">
      <w:pPr>
        <w:jc w:val="both"/>
      </w:pPr>
    </w:p>
    <w:p w:rsidRDefault="00257D83" w:rsidP="00257D83" w:rsidR="00257D83" w:rsidRPr="009B3C0F">
      <w:pPr>
        <w:ind w:firstLine="708"/>
        <w:jc w:val="both"/>
      </w:pPr>
      <w:r w:rsidRPr="009B3C0F">
        <w:t xml:space="preserve">Trgovački sud u Zagrebu, po sucu Goranu Iskri, u skraćenom stečajnom postupku u povodu zahtjeva FINANCIJSKE AGENCIJE, za provedbu skraćenog stečajnog postupka nad dužnikom </w:t>
      </w:r>
      <w:r>
        <w:t xml:space="preserve">SIGNAL SERVIS d.o.o., OIB 53378619995, Zagreb, </w:t>
      </w:r>
      <w:proofErr w:type="spellStart"/>
      <w:r>
        <w:t>Jordanovac</w:t>
      </w:r>
      <w:proofErr w:type="spellEnd"/>
      <w:r>
        <w:t xml:space="preserve"> 47</w:t>
      </w:r>
      <w:r w:rsidRPr="009B3C0F">
        <w:t xml:space="preserve">, </w:t>
      </w:r>
      <w:r>
        <w:t>14. rujna 2018.</w:t>
      </w:r>
      <w:r w:rsidRPr="009B3C0F">
        <w:t>,</w:t>
      </w:r>
    </w:p>
    <w:p w:rsidRDefault="00257D83" w:rsidP="00257D83" w:rsidR="00257D83" w:rsidRPr="009B3C0F">
      <w:pPr>
        <w:jc w:val="center"/>
      </w:pPr>
      <w:r w:rsidRPr="009B3C0F">
        <w:t>r i j e š i o    j e</w:t>
      </w:r>
    </w:p>
    <w:p w:rsidRDefault="00257D83" w:rsidP="00257D83" w:rsidR="00257D83" w:rsidRPr="009B3C0F">
      <w:pPr>
        <w:jc w:val="both"/>
      </w:pPr>
    </w:p>
    <w:p w:rsidRDefault="00257D83" w:rsidP="00257D83" w:rsidR="00257D83" w:rsidRPr="009B3C0F">
      <w:pPr>
        <w:ind w:firstLine="708"/>
        <w:jc w:val="both"/>
      </w:pPr>
      <w:r w:rsidRPr="009B3C0F">
        <w:t xml:space="preserve"> Odbacuje se kao nedopušten prijedlog</w:t>
      </w:r>
      <w:r>
        <w:t xml:space="preserve"> Financijske agencije od 19. travnja 2018.</w:t>
      </w:r>
      <w:r w:rsidRPr="009B3C0F">
        <w:t xml:space="preserve"> za </w:t>
      </w:r>
      <w:r>
        <w:t>provođenje skraćenog</w:t>
      </w:r>
      <w:r w:rsidRPr="009B3C0F">
        <w:t xml:space="preserve"> stečajnog postupka nad dužnikom </w:t>
      </w:r>
      <w:r>
        <w:t xml:space="preserve">SIGNAL SERVIS d.o.o., OIB 53378619995, Zagreb, </w:t>
      </w:r>
      <w:proofErr w:type="spellStart"/>
      <w:r>
        <w:t>Jordanovac</w:t>
      </w:r>
      <w:proofErr w:type="spellEnd"/>
      <w:r>
        <w:t xml:space="preserve"> 47</w:t>
      </w:r>
      <w:r w:rsidRPr="009B3C0F">
        <w:t>.</w:t>
      </w:r>
    </w:p>
    <w:p w:rsidRDefault="00257D83" w:rsidP="00257D83" w:rsidR="00257D83" w:rsidRPr="009B3C0F"/>
    <w:p w:rsidRDefault="00257D83" w:rsidP="00257D83" w:rsidR="00257D83" w:rsidRPr="009B3C0F">
      <w:pPr>
        <w:jc w:val="center"/>
      </w:pPr>
      <w:r w:rsidRPr="009B3C0F">
        <w:t>Obrazloženje</w:t>
      </w:r>
    </w:p>
    <w:p w:rsidRDefault="00257D83" w:rsidP="00257D83" w:rsidR="00257D83" w:rsidRPr="009B3C0F">
      <w:pPr>
        <w:jc w:val="both"/>
      </w:pPr>
    </w:p>
    <w:p w:rsidRDefault="00257D83" w:rsidP="00257D83" w:rsidR="00257D83" w:rsidRPr="009B3C0F">
      <w:pPr>
        <w:ind w:firstLine="708"/>
        <w:jc w:val="both"/>
      </w:pPr>
      <w:r w:rsidRPr="009B3C0F">
        <w:t xml:space="preserve">Provjerom u sudskom registru ovog suda utvrđeno je da je rješenjem poslovni broj </w:t>
      </w:r>
      <w:r w:rsidRPr="009B3C0F">
        <w:br/>
      </w:r>
      <w:proofErr w:type="spellStart"/>
      <w:r w:rsidRPr="004706C2">
        <w:t>Tt</w:t>
      </w:r>
      <w:proofErr w:type="spellEnd"/>
      <w:r w:rsidRPr="004706C2">
        <w:t>-18/19798-1</w:t>
      </w:r>
      <w:r>
        <w:t xml:space="preserve"> </w:t>
      </w:r>
      <w:r w:rsidRPr="009B3C0F">
        <w:t xml:space="preserve">od </w:t>
      </w:r>
      <w:r>
        <w:t>4. lipnja 2018</w:t>
      </w:r>
      <w:r w:rsidRPr="009B3C0F">
        <w:t xml:space="preserve">. društvo </w:t>
      </w:r>
      <w:r>
        <w:t xml:space="preserve">SIGNAL SERVIS d.o.o., OIB 53378619995, Zagreb, </w:t>
      </w:r>
      <w:proofErr w:type="spellStart"/>
      <w:r>
        <w:t>Jordanovac</w:t>
      </w:r>
      <w:proofErr w:type="spellEnd"/>
      <w:r>
        <w:t xml:space="preserve"> 47</w:t>
      </w:r>
      <w:r w:rsidRPr="009B3C0F">
        <w:t xml:space="preserve"> brisano iz sudskog registra. </w:t>
      </w:r>
    </w:p>
    <w:p w:rsidRDefault="00257D83" w:rsidP="00257D83" w:rsidR="00257D83" w:rsidRPr="009B3C0F">
      <w:pPr>
        <w:jc w:val="both"/>
      </w:pPr>
    </w:p>
    <w:p w:rsidRDefault="00257D83" w:rsidP="00257D83" w:rsidR="00257D83" w:rsidRPr="009B3C0F">
      <w:pPr>
        <w:tabs>
          <w:tab w:pos="720" w:val="left"/>
        </w:tabs>
        <w:jc w:val="both"/>
      </w:pPr>
      <w:r w:rsidRPr="009B3C0F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9B3C0F">
          <w:t>3. st</w:t>
        </w:r>
      </w:smartTag>
      <w:r w:rsidRPr="009B3C0F"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257D83" w:rsidP="00257D83" w:rsidR="00257D83" w:rsidRPr="009B3C0F">
      <w:pPr>
        <w:tabs>
          <w:tab w:pos="720" w:val="left"/>
        </w:tabs>
        <w:jc w:val="both"/>
      </w:pPr>
    </w:p>
    <w:p w:rsidRDefault="00257D83" w:rsidP="00257D83" w:rsidR="00257D83" w:rsidRPr="009B3C0F">
      <w:pPr>
        <w:tabs>
          <w:tab w:pos="720" w:val="left"/>
        </w:tabs>
        <w:jc w:val="both"/>
      </w:pPr>
      <w:r w:rsidRPr="009B3C0F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257D83" w:rsidP="00257D83" w:rsidR="00257D83" w:rsidRPr="009B3C0F">
      <w:pPr>
        <w:jc w:val="both"/>
      </w:pPr>
    </w:p>
    <w:p w:rsidRDefault="00257D83" w:rsidP="00257D83" w:rsidR="00257D83" w:rsidRPr="009B3C0F">
      <w:pPr>
        <w:jc w:val="center"/>
      </w:pPr>
      <w:r>
        <w:t>Zagreb, 14. rujna 2018</w:t>
      </w:r>
      <w:r w:rsidRPr="009B3C0F">
        <w:t>.</w:t>
      </w:r>
    </w:p>
    <w:p w:rsidRDefault="00257D83" w:rsidP="00257D83" w:rsidR="00257D83" w:rsidRPr="009B3C0F">
      <w:pPr>
        <w:ind w:firstLine="720" w:left="5040"/>
        <w:jc w:val="both"/>
      </w:pPr>
      <w:r w:rsidRPr="009B3C0F">
        <w:t xml:space="preserve">                  </w:t>
      </w:r>
      <w:r>
        <w:t xml:space="preserve">    Sudac</w:t>
      </w:r>
    </w:p>
    <w:p w:rsidRDefault="00257D83" w:rsidP="00257D83" w:rsidR="00257D83">
      <w:pPr>
        <w:jc w:val="both"/>
      </w:pPr>
      <w:r w:rsidRPr="009B3C0F">
        <w:t xml:space="preserve">                                                                                                            Goran Iskra</w:t>
      </w:r>
      <w:r>
        <w:t>,v.r.</w:t>
      </w:r>
      <w:r w:rsidRPr="009B3C0F">
        <w:t xml:space="preserve"> </w:t>
      </w:r>
    </w:p>
    <w:p w:rsidRDefault="00257D83" w:rsidP="00257D83" w:rsidR="00257D83" w:rsidRPr="009B3C0F">
      <w:pPr>
        <w:jc w:val="both"/>
      </w:pPr>
      <w:r w:rsidRPr="009B3C0F">
        <w:t>UPUTA O PRAVNOM LIJEKU:</w:t>
      </w:r>
    </w:p>
    <w:p w:rsidRDefault="00257D83" w:rsidP="00257D83" w:rsidR="00257D83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257D83" w:rsidP="00257D83" w:rsidR="00257D83" w:rsidRPr="009B3C0F"/>
    <w:p w:rsidRDefault="00257D83" w:rsidP="00257D83" w:rsidR="00257D8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257D83" w:rsidP="00257D83" w:rsidR="00257D83">
      <w:pPr>
        <w:jc w:val="right"/>
      </w:pPr>
      <w:r>
        <w:t>Marija Lukić</w:t>
      </w:r>
    </w:p>
    <w:sectPr w:rsidR="00257D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8AB"/>
    <w:rsid w:val="00135025"/>
    <w:rsid w:val="00181F4E"/>
    <w:rsid w:val="00257D83"/>
    <w:rsid w:val="00762389"/>
    <w:rsid w:val="00833F69"/>
    <w:rsid w:val="009F38AB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7D8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7D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7D8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F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7D8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7D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7D8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F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St-1090/2018</izvorni_sadrzaj>
    <derivirana_varijabla naziv="DomainObject.Predmet.OznakaBroj_1">St-1090/2018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SIGNAL SERVIS d.o.o.</izvorni_sadrzaj>
    <derivirana_varijabla naziv="DomainObject.Predmet.ProtustrankaFormated_1">  SIGNAL SERVIS d.o.o.</derivirana_varijabla>
  </DomainObject.Predmet.ProtustrankaFormated>
  <DomainObject.Predmet.ProtustrankaFormatedOIB>
    <izvorni_sadrzaj>  SIGNAL SERVIS d.o.o., OIB 53378619995</izvorni_sadrzaj>
    <derivirana_varijabla naziv="DomainObject.Predmet.ProtustrankaFormatedOIB_1">  SIGNAL SERVIS d.o.o., OIB 53378619995</derivirana_varijabla>
  </DomainObject.Predmet.ProtustrankaFormatedOIB>
  <DomainObject.Predmet.ProtustrankaFormatedWithAdress>
    <izvorni_sadrzaj> SIGNAL SERVIS d.o.o., Jordanovac 47, 10000 Zagreb</izvorni_sadrzaj>
    <derivirana_varijabla naziv="DomainObject.Predmet.ProtustrankaFormatedWithAdress_1"> SIGNAL SERVIS d.o.o., Jordanovac 47, 10000 Zagreb</derivirana_varijabla>
  </DomainObject.Predmet.ProtustrankaFormatedWithAdress>
  <DomainObject.Predmet.ProtustrankaFormatedWithAdressOIB>
    <izvorni_sadrzaj> SIGNAL SERVIS d.o.o., OIB 53378619995, Jordanovac 47, 10000 Zagreb</izvorni_sadrzaj>
    <derivirana_varijabla naziv="DomainObject.Predmet.ProtustrankaFormatedWithAdressOIB_1"> SIGNAL SERVIS d.o.o., OIB 53378619995, Jordanovac 47, 10000 Zagreb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SIGNAL SERVIS d.o.o.</item>
    </izvorni_sadrzaj>
    <derivirana_varijabla naziv="DomainObject.Predmet.ProtuStrankaListFormated_1">
      <item>SIGNAL SERVIS d.o.o.</item>
    </derivirana_varijabla>
  </DomainObject.Predmet.ProtuStrankaListFormated>
  <DomainObject.Predmet.ProtuStrankaListFormatedOIB>
    <izvorni_sadrzaj>
      <item>SIGNAL SERVIS d.o.o., OIB 53378619995</item>
    </izvorni_sadrzaj>
    <derivirana_varijabla naziv="DomainObject.Predmet.ProtuStrankaListFormatedOIB_1">
      <item>SIGNAL SERVIS d.o.o., OIB 53378619995</item>
    </derivirana_varijabla>
  </DomainObject.Predmet.ProtuStrankaListFormatedOIB>
  <DomainObject.Predmet.ProtuStrankaListFormatedWithAdress>
    <izvorni_sadrzaj>
      <item>SIGNAL SERVIS d.o.o., Jordanovac 47, 10000 Zagreb</item>
    </izvorni_sadrzaj>
    <derivirana_varijabla naziv="DomainObject.Predmet.ProtuStrankaListFormatedWithAdress_1">
      <item>SIGNAL SERVIS d.o.o., Jordanovac 47, 10000 Zagreb</item>
    </derivirana_varijabla>
  </DomainObject.Predmet.ProtuStrankaListFormatedWithAdress>
  <DomainObject.Predmet.ProtuStrankaListFormatedWithAdressOIB>
    <izvorni_sadrzaj>
      <item>SIGNAL SERVIS d.o.o., OIB 53378619995, Jordanovac 47, 10000 Zagreb</item>
    </izvorni_sadrzaj>
    <derivirana_varijabla naziv="DomainObject.Predmet.ProtuStrankaListFormatedWithAdressOIB_1">
      <item>SIGNAL SERVIS d.o.o., OIB 53378619995, Jordanovac 47, 10000 Zagreb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SIGNAL SERVIS d.o.o.</item>
    </izvorni_sadrzaj>
    <derivirana_varijabla naziv="DomainObject.Predmet.SudioniciListNaziv_1">
      <item>FINA Regionalni centar Zagreb</item>
      <item>SIGNAL SERVIS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SIGNAL SERVIS d.o.o., OIB 53378619995, Jordanovac 47,10000 Zagreb</item>
    </izvorni_sadrzaj>
    <derivirana_varijabla naziv="DomainObject.Predmet.SudioniciListAdressOIB_1">
      <item>FINA Regionalni centar Zagreb, OIB 85821130368, Trg svibanjskih žrtava 1995.1,10000 Zagreb</item>
      <item>SIGNAL SERVIS d.o.o., OIB 53378619995, Jordanovac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53378619995</item>
    </izvorni_sadrzaj>
    <derivirana_varijabla naziv="DomainObject.Predmet.SudioniciListNazivOIB_1">
      <item>, OIB 85821130368</item>
      <item>, OIB 53378619995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1481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2018-09-14T06:13:00Z</dcterms:created>
  <dc:creator>Marija Lukić</dc:creator>
  <dc:description/>
  <cp:keywords/>
  <cp:lastModifiedBy>Marija Lukić</cp:lastModifiedBy>
  <cp:lastPrinted>2018-09-14T06:14:00Z</cp:lastPrinted>
  <dcterms:modified xmlns:xsi="http://www.w3.org/2001/XMLSchema-instance" xsi:type="dcterms:W3CDTF">2018-09-14T06:17:00Z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(st-1090-18 odbačaj-brisan.docx)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