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021e" w14:paraId="833021e" w:rsidRDefault="00756120" w:rsidP="00FF7E30" w:rsidR="003B7973" w:rsidRPr="00FF7E30">
      <w:pPr>
        <w:jc w:val="right"/>
        <w15:collapsed w:val="false"/>
      </w:pPr>
      <w:bookmarkStart w:name="_GoBack" w:id="0"/>
      <w:bookmarkEnd w:id="0"/>
      <w:r w:rsidRPr="00FF7E30">
        <w:tab/>
      </w:r>
      <w:r w:rsidRPr="00FF7E30">
        <w:tab/>
      </w:r>
    </w:p>
    <w:p w:rsidRDefault="00AA4C6C" w:rsidP="003B7973" w:rsidR="00AA4C6C" w:rsidRPr="00FF7E30"/>
    <w:p w:rsidRDefault="00AA4C6C" w:rsidP="003B7973" w:rsidR="00AA4C6C" w:rsidRPr="00FF7E30"/>
    <w:p w:rsidRDefault="00AA4C6C" w:rsidP="003B7973" w:rsidR="00AA4C6C" w:rsidRPr="00FF7E30"/>
    <w:p w:rsidRDefault="00C64EB0" w:rsidP="00FF7E30" w:rsidR="00C64EB0" w:rsidRPr="00FF7E30">
      <w:pPr>
        <w:rPr>
          <w:b/>
          <w:bCs/>
        </w:rPr>
      </w:pPr>
      <w:r w:rsidRPr="00FF7E30">
        <w:rPr>
          <w:b/>
          <w:bCs/>
        </w:rPr>
        <w:t>REPUBLIKA HRVATSKA</w:t>
      </w:r>
    </w:p>
    <w:p w:rsidRDefault="00C64EB0" w:rsidP="00FF7E30" w:rsidR="00C64EB0" w:rsidRPr="00FF7E30">
      <w:pPr>
        <w:rPr>
          <w:b/>
          <w:bCs/>
        </w:rPr>
      </w:pPr>
      <w:r w:rsidRPr="00FF7E30">
        <w:rPr>
          <w:b/>
          <w:bCs/>
        </w:rPr>
        <w:t>TRGOVAČKI SUD U ZADRU</w:t>
      </w:r>
    </w:p>
    <w:p w:rsidRDefault="00AA4C6C" w:rsidP="00FF7E30" w:rsidR="00AA4C6C" w:rsidRPr="00FF7E30">
      <w:pPr>
        <w:rPr>
          <w:b/>
          <w:bCs/>
        </w:rPr>
      </w:pPr>
      <w:r w:rsidRPr="00FF7E30">
        <w:rPr>
          <w:b/>
          <w:bCs/>
        </w:rPr>
        <w:t>Dr. Franje Tuđmana 35</w:t>
      </w:r>
    </w:p>
    <w:p w:rsidRDefault="00C64EB0" w:rsidP="00C64EB0" w:rsidR="00C64EB0" w:rsidRPr="00FF7E30">
      <w:pPr>
        <w:jc w:val="center"/>
      </w:pPr>
    </w:p>
    <w:p w:rsidRDefault="00756120" w:rsidP="00C64EB0" w:rsidR="00756120" w:rsidRPr="00FF7E30">
      <w:pPr>
        <w:jc w:val="center"/>
        <w:rPr>
          <w:b/>
          <w:bCs/>
        </w:rPr>
      </w:pPr>
      <w:r w:rsidRPr="00FF7E30">
        <w:rPr>
          <w:b/>
          <w:bCs/>
        </w:rPr>
        <w:t>R E P U B L I K A   H R V A T S K A</w:t>
      </w:r>
    </w:p>
    <w:p w:rsidRDefault="00C64EB0" w:rsidP="00C64EB0" w:rsidR="00C64EB0" w:rsidRPr="00FF7E30">
      <w:pPr>
        <w:rPr>
          <w:b/>
          <w:bCs/>
        </w:rPr>
      </w:pPr>
    </w:p>
    <w:p w:rsidRDefault="00C64EB0" w:rsidP="00C64EB0" w:rsidR="00C64EB0" w:rsidRPr="00FF7E30">
      <w:pPr>
        <w:jc w:val="center"/>
        <w:rPr>
          <w:b/>
          <w:bCs/>
        </w:rPr>
      </w:pPr>
      <w:r w:rsidRPr="00FF7E30">
        <w:rPr>
          <w:b/>
          <w:bCs/>
        </w:rPr>
        <w:t>R J E Š E N J E</w:t>
      </w:r>
    </w:p>
    <w:p w:rsidRDefault="00C64EB0" w:rsidP="00C64EB0" w:rsidR="00C64EB0" w:rsidRPr="00FF7E30"/>
    <w:p w:rsidRDefault="00FF7E30" w:rsidP="00FF7E30" w:rsidR="00FF7E30" w:rsidRPr="00FF7E30">
      <w:pPr>
        <w:ind w:firstLine="708"/>
        <w:jc w:val="both"/>
      </w:pPr>
      <w:r w:rsidRPr="00FF7E30">
        <w:t>Trgovački sud u Zadru, OIB:39670464653, po sutkinji Ani Markač, u stečajnom postupku nad stečajnim dužnikom LJEKARNIČKA USTANOVA VIRTUS Zadar u stečaju, Zinke Kunc 6, Zadar, OIB: 42941375249, zastupanom po stečajnom upravitelju Željku Vrkiću iz Zadra,  2</w:t>
      </w:r>
      <w:r>
        <w:t>2</w:t>
      </w:r>
      <w:r w:rsidRPr="00FF7E30">
        <w:t xml:space="preserve">. </w:t>
      </w:r>
      <w:r>
        <w:t xml:space="preserve">prosinca </w:t>
      </w:r>
      <w:r w:rsidRPr="00FF7E30">
        <w:t xml:space="preserve">2015. </w:t>
      </w:r>
    </w:p>
    <w:p w:rsidRDefault="00FF7E30" w:rsidP="00C64EB0" w:rsidR="00FF7E30" w:rsidRPr="00FF7E30">
      <w:pPr>
        <w:jc w:val="center"/>
      </w:pPr>
    </w:p>
    <w:p w:rsidRDefault="00C64EB0" w:rsidP="00C64EB0" w:rsidR="00C64EB0" w:rsidRPr="00FF7E30">
      <w:pPr>
        <w:jc w:val="center"/>
      </w:pPr>
      <w:r w:rsidRPr="00FF7E30">
        <w:t>r i j e š i o  j e</w:t>
      </w:r>
    </w:p>
    <w:p w:rsidRDefault="00C64EB0" w:rsidP="00C64EB0" w:rsidR="00C64EB0" w:rsidRPr="00FF7E30">
      <w:pPr>
        <w:jc w:val="both"/>
      </w:pPr>
    </w:p>
    <w:p w:rsidRDefault="00C64EB0" w:rsidP="003F3205" w:rsidR="00AA4C6C" w:rsidRPr="00FF7E30">
      <w:pPr>
        <w:ind w:firstLine="705"/>
        <w:jc w:val="both"/>
      </w:pPr>
      <w:r w:rsidRPr="00FF7E30">
        <w:t xml:space="preserve">Određuje se </w:t>
      </w:r>
      <w:r w:rsidR="00B87DA2" w:rsidRPr="00FF7E30">
        <w:t>nagrada</w:t>
      </w:r>
      <w:r w:rsidRPr="00FF7E30">
        <w:t xml:space="preserve"> za rad stečajn</w:t>
      </w:r>
      <w:r w:rsidR="00756120" w:rsidRPr="00FF7E30">
        <w:t>og</w:t>
      </w:r>
      <w:r w:rsidR="00B87DA2" w:rsidRPr="00FF7E30">
        <w:t xml:space="preserve"> </w:t>
      </w:r>
      <w:r w:rsidRPr="00FF7E30">
        <w:t>upravitelj</w:t>
      </w:r>
      <w:r w:rsidR="00756120" w:rsidRPr="00FF7E30">
        <w:t xml:space="preserve">a </w:t>
      </w:r>
      <w:r w:rsidR="00FF7E30">
        <w:t>Željka Vrkića</w:t>
      </w:r>
      <w:r w:rsidR="00B87DA2" w:rsidRPr="00FF7E30">
        <w:t xml:space="preserve"> </w:t>
      </w:r>
      <w:r w:rsidR="006F076F">
        <w:t>iz Zadra, Ante Starčevića 25a, OIB: 11055072755</w:t>
      </w:r>
      <w:r w:rsidR="003F3205">
        <w:t>.</w:t>
      </w:r>
      <w:r w:rsidR="006F076F">
        <w:t xml:space="preserve"> </w:t>
      </w:r>
    </w:p>
    <w:p w:rsidRDefault="00C64EB0" w:rsidP="00C64EB0" w:rsidR="00C64EB0" w:rsidRPr="00FF7E30">
      <w:pPr>
        <w:jc w:val="both"/>
      </w:pPr>
    </w:p>
    <w:p w:rsidRDefault="00AA4C6C" w:rsidP="00C64EB0" w:rsidR="00AA4C6C" w:rsidRPr="00FF7E30">
      <w:pPr>
        <w:jc w:val="both"/>
      </w:pPr>
    </w:p>
    <w:p w:rsidRDefault="00AA4C6C" w:rsidP="00FF7E30" w:rsidR="00C64EB0" w:rsidRPr="00FF7E30">
      <w:pPr>
        <w:ind w:hanging="705" w:left="705"/>
        <w:jc w:val="center"/>
      </w:pPr>
      <w:r w:rsidRPr="00FF7E30">
        <w:t>U Zadru</w:t>
      </w:r>
      <w:r w:rsidR="00C64EB0" w:rsidRPr="00FF7E30">
        <w:t xml:space="preserve"> </w:t>
      </w:r>
      <w:r w:rsidR="00FF7E30">
        <w:t>22</w:t>
      </w:r>
      <w:r w:rsidR="00656FC5" w:rsidRPr="00FF7E30">
        <w:t xml:space="preserve">. </w:t>
      </w:r>
      <w:r w:rsidR="00FF7E30">
        <w:t xml:space="preserve">prosinca </w:t>
      </w:r>
      <w:r w:rsidR="00756120" w:rsidRPr="00FF7E30">
        <w:t>2015</w:t>
      </w:r>
      <w:r w:rsidR="00C64EB0" w:rsidRPr="00FF7E30">
        <w:t xml:space="preserve">. </w:t>
      </w:r>
    </w:p>
    <w:p w:rsidRDefault="00656FC5" w:rsidP="00656FC5" w:rsidR="00656FC5" w:rsidRPr="00FF7E30"/>
    <w:p w:rsidRDefault="00656FC5" w:rsidP="00656FC5" w:rsidR="00656FC5" w:rsidRPr="00FF7E30"/>
    <w:p w:rsidRDefault="00656FC5" w:rsidP="00656FC5" w:rsidR="00656FC5" w:rsidRPr="00FF7E30"/>
    <w:p w:rsidRDefault="006F076F" w:rsidP="006F076F" w:rsidR="00656FC5" w:rsidRPr="00FF7E30">
      <w:pPr>
        <w:jc w:val="right"/>
      </w:pPr>
      <w:r>
        <w:tab/>
        <w:t>Sutkinja</w:t>
      </w:r>
    </w:p>
    <w:p w:rsidRDefault="00FF7E30" w:rsidP="006F076F" w:rsidR="00656FC5" w:rsidRPr="00FF7E3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</w:t>
      </w:r>
    </w:p>
    <w:p w:rsidRDefault="00656FC5" w:rsidP="00656FC5" w:rsidR="00656FC5" w:rsidRPr="00FF7E30">
      <w:pPr>
        <w:ind w:firstLine="3" w:left="5661"/>
        <w:jc w:val="right"/>
      </w:pPr>
    </w:p>
    <w:p w:rsidRDefault="0052069B" w:rsidP="00F8463C" w:rsidR="0052069B" w:rsidRPr="00FF7E30"/>
    <w:sectPr w:rsidSect="00AB6C4C" w:rsidR="0052069B" w:rsidRPr="00FF7E30">
      <w:head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E30" w:rsidP="00FF7E30" w:rsidR="00FF7E30">
      <w:r>
        <w:separator/>
      </w:r>
    </w:p>
  </w:endnote>
  <w:endnote w:id="0" w:type="continuationSeparator">
    <w:p w:rsidRDefault="00FF7E30" w:rsidP="00FF7E30" w:rsidR="00FF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E30" w:rsidP="00FF7E30" w:rsidR="00FF7E30">
      <w:r>
        <w:separator/>
      </w:r>
    </w:p>
  </w:footnote>
  <w:footnote w:id="0" w:type="continuationSeparator">
    <w:p w:rsidRDefault="00FF7E30" w:rsidP="00FF7E30" w:rsidR="00FF7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E30" w:rsidP="00FF7E30" w:rsidR="00FF7E30">
    <w:pPr>
      <w:pStyle w:val="Zaglavlje"/>
      <w:jc w:val="right"/>
    </w:pPr>
    <w:r>
      <w:t>P</w:t>
    </w:r>
    <w:r w:rsidR="006E16CD">
      <w:t>oslovni broj: 2 St-598/13-93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02B6"/>
    <w:rsid w:val="00085806"/>
    <w:rsid w:val="0009493F"/>
    <w:rsid w:val="0016608C"/>
    <w:rsid w:val="00174532"/>
    <w:rsid w:val="00176680"/>
    <w:rsid w:val="001A7F89"/>
    <w:rsid w:val="001C544E"/>
    <w:rsid w:val="00213032"/>
    <w:rsid w:val="002259A2"/>
    <w:rsid w:val="00266557"/>
    <w:rsid w:val="0027713E"/>
    <w:rsid w:val="002B1C76"/>
    <w:rsid w:val="003513F2"/>
    <w:rsid w:val="003573CC"/>
    <w:rsid w:val="00384818"/>
    <w:rsid w:val="003A1FC0"/>
    <w:rsid w:val="003B7973"/>
    <w:rsid w:val="003E0805"/>
    <w:rsid w:val="003F3205"/>
    <w:rsid w:val="0052069B"/>
    <w:rsid w:val="00630EA3"/>
    <w:rsid w:val="00633783"/>
    <w:rsid w:val="00640DD5"/>
    <w:rsid w:val="00656FC5"/>
    <w:rsid w:val="006B6E1C"/>
    <w:rsid w:val="006D30A4"/>
    <w:rsid w:val="006E16CD"/>
    <w:rsid w:val="006F076F"/>
    <w:rsid w:val="00710A26"/>
    <w:rsid w:val="007421EA"/>
    <w:rsid w:val="00756120"/>
    <w:rsid w:val="007C6BF1"/>
    <w:rsid w:val="00817F69"/>
    <w:rsid w:val="00833D9A"/>
    <w:rsid w:val="00886894"/>
    <w:rsid w:val="00890095"/>
    <w:rsid w:val="008B29EA"/>
    <w:rsid w:val="008F454A"/>
    <w:rsid w:val="009250E5"/>
    <w:rsid w:val="009909B0"/>
    <w:rsid w:val="009920C6"/>
    <w:rsid w:val="00A91588"/>
    <w:rsid w:val="00AA4C6C"/>
    <w:rsid w:val="00AB6C4C"/>
    <w:rsid w:val="00AE2C6C"/>
    <w:rsid w:val="00B13555"/>
    <w:rsid w:val="00B3119E"/>
    <w:rsid w:val="00B87DA2"/>
    <w:rsid w:val="00BB192C"/>
    <w:rsid w:val="00C332FC"/>
    <w:rsid w:val="00C57265"/>
    <w:rsid w:val="00C64EB0"/>
    <w:rsid w:val="00CC277E"/>
    <w:rsid w:val="00CC4D5A"/>
    <w:rsid w:val="00CE069C"/>
    <w:rsid w:val="00CF7517"/>
    <w:rsid w:val="00D375C3"/>
    <w:rsid w:val="00DB2E17"/>
    <w:rsid w:val="00E3307B"/>
    <w:rsid w:val="00E44A35"/>
    <w:rsid w:val="00E52205"/>
    <w:rsid w:val="00E702CF"/>
    <w:rsid w:val="00F03147"/>
    <w:rsid w:val="00F4089B"/>
    <w:rsid w:val="00F434E0"/>
    <w:rsid w:val="00F8463C"/>
    <w:rsid w:val="00F87909"/>
    <w:rsid w:val="00F91EAA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F7E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F7E30"/>
    <w:rPr>
      <w:sz w:val="24"/>
      <w:szCs w:val="24"/>
    </w:rPr>
  </w:style>
  <w:style w:styleId="Podnoje" w:type="paragraph">
    <w:name w:val="footer"/>
    <w:basedOn w:val="Normal"/>
    <w:link w:val="PodnojeChar"/>
    <w:rsid w:val="00FF7E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7E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F7E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F7E30"/>
    <w:rPr>
      <w:sz w:val="24"/>
      <w:szCs w:val="24"/>
    </w:rPr>
  </w:style>
  <w:style w:styleId="Podnoje" w:type="paragraph">
    <w:name w:val="footer"/>
    <w:basedOn w:val="Normal"/>
    <w:link w:val="PodnojeChar"/>
    <w:rsid w:val="00FF7E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7E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LJEKARNIČKA USTANOVA VIRTUS iz Zadra</izvorni_sadrzaj>
    <derivirana_varijabla naziv="DomainObject.Predmet.ProtustrankaFormated_1">  LJEKARNIČKA USTANOVA VIRTUS iz Zadra</derivirana_varijabla>
  </DomainObject.Predmet.ProtustrankaFormated>
  <DomainObject.Predmet.ProtustrankaFormatedOIB>
    <izvorni_sadrzaj>  LJEKARNIČKA USTANOVA VIRTUS iz Zadra, OIB 42941375249</izvorni_sadrzaj>
    <derivirana_varijabla naziv="DomainObject.Predmet.ProtustrankaFormatedOIB_1">  LJEKARNIČKA USTANOVA VIRTUS iz Zadra, OIB 42941375249</derivirana_varijabla>
  </DomainObject.Predmet.ProtustrankaFormatedOIB>
  <DomainObject.Predmet.ProtustrankaFormatedWithAdress>
    <izvorni_sadrzaj> LJEKARNIČKA USTANOVA VIRTUS iz Zadra, Zinke Kunc 6, 23000 Zadar</izvorni_sadrzaj>
    <derivirana_varijabla naziv="DomainObject.Predmet.ProtustrankaFormatedWithAdress_1"> LJEKARNIČKA USTANOVA VIRTUS iz Zadra, Zinke Kunc 6, 23000 Zadar</derivirana_varijabla>
  </DomainObject.Predmet.ProtustrankaFormatedWithAdress>
  <DomainObject.Predmet.ProtustrankaFormatedWithAdressOIB>
    <izvorni_sadrzaj> LJEKARNIČKA USTANOVA VIRTUS iz Zadra, OIB 42941375249, Zinke Kunc 6, 23000 Zadar</izvorni_sadrzaj>
    <derivirana_varijabla naziv="DomainObject.Predmet.ProtustrankaFormatedWithAdressOIB_1"> LJEKARNIČKA USTANOVA VIRTUS iz Zadra, OIB 42941375249, Zinke Kunc 6, 23000 Zadar</derivirana_varijabla>
  </DomainObject.Predmet.ProtustrankaFormatedWithAdressOIB>
  <DomainObject.Predmet.ProtustrankaWithAdress>
    <izvorni_sadrzaj>LJEKARNIČKA USTANOVA VIRTUS iz Zadra Zinke Kunc 6, 23000 Zadar</izvorni_sadrzaj>
    <derivirana_varijabla naziv="DomainObject.Predmet.ProtustrankaWithAdress_1">LJEKARNIČKA USTANOVA VIRTUS iz Zadra Zinke Kunc 6, 23000 Zadar</derivirana_varijabla>
  </DomainObject.Predmet.ProtustrankaWithAdress>
  <DomainObject.Predmet.ProtustrankaWithAdressOIB>
    <izvorni_sadrzaj>LJEKARNIČKA USTANOVA VIRTUS iz Zadra, OIB 42941375249, Zinke Kunc 6, 23000 Zadar</izvorni_sadrzaj>
    <derivirana_varijabla naziv="DomainObject.Predmet.ProtustrankaWithAdressOIB_1">LJEKARNIČKA USTANOVA VIRTUS iz Zadra, OIB 42941375249, Zinke Kunc 6, 23000 Zadar</derivirana_varijabla>
  </DomainObject.Predmet.ProtustrankaWithAdressOIB>
  <DomainObject.Predmet.ProtustrankaNazivFormated>
    <izvorni_sadrzaj>LJEKARNIČKA USTANOVA VIRTUS iz Zadra</izvorni_sadrzaj>
    <derivirana_varijabla naziv="DomainObject.Predmet.ProtustrankaNazivFormated_1">LJEKARNIČKA USTANOVA VIRTUS iz Zadra</derivirana_varijabla>
  </DomainObject.Predmet.ProtustrankaNazivFormated>
  <DomainObject.Predmet.ProtustrankaNazivFormatedOIB>
    <izvorni_sadrzaj>LJEKARNIČKA USTANOVA VIRTUS iz Zadra, OIB 42941375249</izvorni_sadrzaj>
    <derivirana_varijabla naziv="DomainObject.Predmet.ProtustrankaNazivFormatedOIB_1">LJEKARNIČKA USTANOVA VIRTUS iz Zadra, OIB 42941375249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RAMLJAK; IRIS ŠULJIĆ; SPOMENKA PULFER; JASNA BAZIJANAC - BRAJDIĆ; DAJANA BLAGDANIĆ; NINA JURLINA; MARINA VIDOV; TINA BAKOTA</izvorni_sadrzaj>
    <derivirana_varijabla naziv="DomainObject.Predmet.StrankaFormated_1">  VIŠNJA RAMLJAK; IRIS ŠULJIĆ; SPOMENKA PULFER; JASNA BAZIJANAC - BRAJDIĆ; DAJANA BLAGDANIĆ; NINA JURLINA; MARINA VIDOV; TINA BAKOTA</derivirana_varijabla>
  </DomainObject.Predmet.StrankaFormated>
  <DomainObject.Predmet.StrankaFormatedOIB>
    <izvorni_sadrzaj>  VIŠNJA RAMLJAK, OIB 18955900259; IRIS ŠULJIĆ, OIB 95435199817; SPOMENKA PULFER, OIB 19513513940; JASNA BAZIJANAC - BRAJDIĆ, OIB 15130055335; DAJANA BLAGDANIĆ, OIB 53851107811; NINA JURLINA, OIB 74751052091; MARINA VIDOV, OIB 21876856610; TINA BAKOTA, OIB 58992111823</izvorni_sadrzaj>
    <derivirana_varijabla naziv="DomainObject.Predmet.StrankaFormatedOIB_1">  VIŠNJA RAMLJAK, OIB 18955900259; IRIS ŠULJIĆ, OIB 95435199817; SPOMENKA PULFER, OIB 19513513940; JASNA BAZIJANAC - BRAJDIĆ, OIB 15130055335; DAJANA BLAGDANIĆ, OIB 53851107811; NINA JURLINA, OIB 74751052091; MARINA VIDOV, OIB 21876856610; TINA BAKOTA, OIB 58992111823</derivirana_varijabla>
  </DomainObject.Predmet.StrankaFormatedOIB>
  <DomainObject.Predmet.StrankaFormatedWithAdress>
    <izvorni_sadrzaj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izvorni_sadrzaj>
    <derivirana_varijabla naziv="DomainObject.Predmet.StrankaFormatedWithAdress_1"> VIŠNJA RAMLJAK, Maslenica, P. Zoranića 47, Jasenice; IRIS ŠULJIĆ, V. Maštrovića 39, 23000 Zadar; SPOMENKA PULFER, Dimitrija Demetra 4, 23000 Zadar; JASNA BAZIJANAC - BRAJDIĆ, Kontakova 6, 10000 Zagreb; DAJANA BLAGDANIĆ, Banj 8, Ždrelac; NINA JURLINA, Obala kneza Trpimira 4, 23000 Zadar; MARINA VIDOV, Vrgadinska 3, 23272 Kali; TINA BAKOTA, Čeprljanda 24, Preko</derivirana_varijabla>
  </DomainObject.Predmet.StrankaFormatedWithAdress>
  <DomainObject.Predmet.StrankaFormatedWithAdressOIB>
    <izvorni_sadrzaj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izvorni_sadrzaj>
    <derivirana_varijabla naziv="DomainObject.Predmet.StrankaFormatedWithAdressOIB_1"> VIŠNJA RAMLJAK, OIB 18955900259, Maslenica, P. Zoranića 47, Jasenice; IRIS ŠULJIĆ, OIB 95435199817, V. Maštrovića 39, 23000 Zadar; SPOMENKA PULFER, OIB 19513513940, Dimitrija Demetra 4, 23000 Zadar; JASNA BAZIJANAC - BRAJDIĆ, OIB 15130055335, Kontakova 6, 10000 Zagreb; DAJANA BLAGDANIĆ, OIB 53851107811, Banj 8, Ždrelac; NINA JURLINA, OIB 74751052091, Obala kneza Trpimira 4, 23000 Zadar; MARINA VIDOV, OIB 21876856610, Vrgadinska 3, 23272 Kali; TINA BAKOTA, OIB 58992111823, Čeprljanda 24, Preko</derivirana_varijabla>
  </DomainObject.Predmet.StrankaFormatedWithAdressOIB>
  <DomainObject.Predmet.StrankaWithAdress>
    <izvorni_sadrzaj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izvorni_sadrzaj>
    <derivirana_varijabla naziv="DomainObject.Predmet.StrankaWithAdress_1">VIŠNJA RAMLJAK Maslenica, P. Zoranića 47,Jasenice,IRIS ŠULJIĆ V. Maštrovića 39,23000 Zadar,SPOMENKA PULFER Dimitrija Demetra 4,23000 Zadar,JASNA BAZIJANAC - BRAJDIĆ Kontakova 6,10000 Zagreb,DAJANA BLAGDANIĆ Banj 8,Ždrelac,NINA JURLINA Obala kneza Trpimira 4,23000 Zadar,MARINA VIDOV Vrgadinska 3,23272 Kali,TINA BAKOTA Čeprljanda 24,Preko</derivirana_varijabla>
  </DomainObject.Predmet.StrankaWithAdress>
  <DomainObject.Predmet.StrankaWithAdressOIB>
    <izvorni_sadrzaj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izvorni_sadrzaj>
    <derivirana_varijabla naziv="DomainObject.Predmet.StrankaWithAdressOIB_1">VIŠNJA RAMLJAK, OIB 18955900259, Maslenica, P. Zoranića 47,Jasenice,IRIS ŠULJIĆ, OIB 95435199817, V. Maštrovića 39,23000 Zadar,SPOMENKA PULFER, OIB 19513513940, Dimitrija Demetra 4,23000 Zadar,JASNA BAZIJANAC - BRAJDIĆ, OIB 15130055335, Kontakova 6,10000 Zagreb,DAJANA BLAGDANIĆ, OIB 53851107811, Banj 8,Ždrelac,NINA JURLINA, OIB 74751052091, Obala kneza Trpimira 4,23000 Zadar,MARINA VIDOV, OIB 21876856610, Vrgadinska 3,23272 Kali,TINA BAKOTA, OIB 58992111823, Čeprljanda 24,Preko</derivirana_varijabla>
  </DomainObject.Predmet.StrankaWithAdressOIB>
  <DomainObject.Predmet.StrankaNazivFormated>
    <izvorni_sadrzaj>VIŠNJA RAMLJAK,IRIS ŠULJIĆ,SPOMENKA PULFER,JASNA BAZIJANAC - BRAJDIĆ,DAJANA BLAGDANIĆ,NINA JURLINA,MARINA VIDOV,TINA BAKOTA</izvorni_sadrzaj>
    <derivirana_varijabla naziv="DomainObject.Predmet.StrankaNazivFormated_1">VIŠNJA RAMLJAK,IRIS ŠULJIĆ,SPOMENKA PULFER,JASNA BAZIJANAC - BRAJDIĆ,DAJANA BLAGDANIĆ,NINA JURLINA,MARINA VIDOV,TINA BAKOTA</derivirana_varijabla>
  </DomainObject.Predmet.StrankaNazivFormated>
  <DomainObject.Predmet.StrankaNazivFormatedOIB>
    <izvorni_sadrzaj>VIŠNJA RAMLJAK, OIB 18955900259,IRIS ŠULJIĆ, OIB 95435199817,SPOMENKA PULFER, OIB 19513513940,JASNA BAZIJANAC - BRAJDIĆ, OIB 15130055335,DAJANA BLAGDANIĆ, OIB 53851107811,NINA JURLINA, OIB 74751052091,MARINA VIDOV, OIB 21876856610,TINA BAKOTA, OIB 58992111823</izvorni_sadrzaj>
    <derivirana_varijabla naziv="DomainObject.Predmet.StrankaNazivFormatedOIB_1">VIŠNJA RAMLJAK, OIB 18955900259,IRIS ŠULJIĆ, OIB 95435199817,SPOMENKA PULFER, OIB 19513513940,JASNA BAZIJANAC - BRAJDIĆ, OIB 15130055335,DAJANA BLAGDANIĆ, OIB 53851107811,NINA JURLINA, OIB 74751052091,MARINA VIDOV, OIB 21876856610,TINA BAKOTA, OIB 58992111823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Formated>
  <DomainObject.Predmet.StrankaList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FormatedOIB>
  <DomainObject.Predmet.StrankaListFormatedWithAdress>
    <izvorni_sadrzaj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izvorni_sadrzaj>
    <derivirana_varijabla naziv="DomainObject.Predmet.StrankaListFormatedWithAdress_1">
      <item>VIŠNJA RAMLJAK, Maslenica, P. Zoranića 47, Jasenice</item>
      <item>IRIS ŠULJIĆ, V. Maštrovića 39, 23000 Zadar</item>
      <item>SPOMENKA PULFER, Dimitrija Demetra 4, 23000 Zadar</item>
      <item>JASNA BAZIJANAC - BRAJDIĆ, Kontakova 6, 10000 Zagreb</item>
      <item>DAJANA BLAGDANIĆ, Banj 8, Ždrelac</item>
      <item>NINA JURLINA, Obala kneza Trpimira 4, 23000 Zadar</item>
      <item>MARINA VIDOV, Vrgadinska 3, 23272 Kali</item>
      <item>TINA BAKOTA, Čeprljanda 24, Preko</item>
    </derivirana_varijabla>
  </DomainObject.Predmet.StrankaListFormatedWithAdress>
  <DomainObject.Predmet.StrankaListFormatedWithAdressOIB>
    <izvorni_sadrzaj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izvorni_sadrzaj>
    <derivirana_varijabla naziv="DomainObject.Predmet.StrankaListFormatedWithAdressOIB_1">
      <item>VIŠNJA RAMLJAK, OIB 18955900259, Maslenica, P. Zoranića 47, Jasenice</item>
      <item>IRIS ŠULJIĆ, OIB 95435199817, V. Maštrovića 39, 23000 Zadar</item>
      <item>SPOMENKA PULFER, OIB 19513513940, Dimitrija Demetra 4, 23000 Zadar</item>
      <item>JASNA BAZIJANAC - BRAJDIĆ, OIB 15130055335, Kontakova 6, 10000 Zagreb</item>
      <item>DAJANA BLAGDANIĆ, OIB 53851107811, Banj 8, Ždrelac</item>
      <item>NINA JURLINA, OIB 74751052091, Obala kneza Trpimira 4, 23000 Zadar</item>
      <item>MARINA VIDOV, OIB 21876856610, Vrgadinska 3, 23272 Kali</item>
      <item>TINA BAKOTA, OIB 58992111823, Čeprljanda 24, Preko</item>
    </derivirana_varijabla>
  </DomainObject.Predmet.StrankaListFormatedWithAdressOIB>
  <DomainObject.Predmet.StrankaListNazivFormated>
    <izvorni_sadrzaj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izvorni_sadrzaj>
    <derivirana_varijabla naziv="DomainObject.Predmet.StrankaListNazivFormated_1">
      <item>VIŠNJA RAMLJAK</item>
      <item>IRIS ŠULJIĆ</item>
      <item>SPOMENKA PULFER</item>
      <item>JASNA BAZIJANAC - BRAJDIĆ</item>
      <item>DAJANA BLAGDANIĆ</item>
      <item>NINA JURLINA</item>
      <item>MARINA VIDOV</item>
      <item>TINA BAKOTA</item>
    </derivirana_varijabla>
  </DomainObject.Predmet.StrankaListNazivFormated>
  <DomainObject.Predmet.StrankaListNazivFormatedOIB>
    <izvorni_sadrzaj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izvorni_sadrzaj>
    <derivirana_varijabla naziv="DomainObject.Predmet.StrankaListNazivFormatedOIB_1">
      <item>VIŠNJA RAMLJAK, OIB 18955900259</item>
      <item>IRIS ŠULJIĆ, OIB 95435199817</item>
      <item>SPOMENKA PULFER, OIB 19513513940</item>
      <item>JASNA BAZIJANAC - BRAJDIĆ, OIB 15130055335</item>
      <item>DAJANA BLAGDANIĆ, OIB 53851107811</item>
      <item>NINA JURLINA, OIB 74751052091</item>
      <item>MARINA VIDOV, OIB 21876856610</item>
      <item>TINA BAKOTA, OIB 58992111823</item>
    </derivirana_varijabla>
  </DomainObject.Predmet.StrankaListNazivFormatedOIB>
  <DomainObject.Predmet.ProtuStrankaListFormated>
    <izvorni_sadrzaj>
      <item>LJEKARNIČKA USTANOVA VIRTUS iz Zadra</item>
    </izvorni_sadrzaj>
    <derivirana_varijabla naziv="DomainObject.Predmet.ProtuStrankaListFormated_1">
      <item>LJEKARNIČKA USTANOVA VIRTUS iz Zadra</item>
    </derivirana_varijabla>
  </DomainObject.Predmet.ProtuStrankaListFormated>
  <DomainObject.Predmet.ProtuStrankaListFormatedOIB>
    <izvorni_sadrzaj>
      <item>LJEKARNIČKA USTANOVA VIRTUS iz Zadra, OIB 42941375249</item>
    </izvorni_sadrzaj>
    <derivirana_varijabla naziv="DomainObject.Predmet.ProtuStrankaListFormatedOIB_1">
      <item>LJEKARNIČKA USTANOVA VIRTUS iz Zadra, OIB 42941375249</item>
    </derivirana_varijabla>
  </DomainObject.Predmet.ProtuStrankaListFormatedOIB>
  <DomainObject.Predmet.ProtuStrankaListFormatedWithAdress>
    <izvorni_sadrzaj>
      <item>LJEKARNIČKA USTANOVA VIRTUS iz Zadra, Zinke Kunc 6, 23000 Zadar</item>
    </izvorni_sadrzaj>
    <derivirana_varijabla naziv="DomainObject.Predmet.ProtuStrankaListFormatedWithAdress_1">
      <item>LJEKARNIČKA USTANOVA VIRTUS iz Zadra, Zinke Kunc 6, 23000 Zadar</item>
    </derivirana_varijabla>
  </DomainObject.Predmet.ProtuStrankaListFormatedWithAdress>
  <DomainObject.Predmet.ProtuStrankaListFormatedWithAdressOIB>
    <izvorni_sadrzaj>
      <item>LJEKARNIČKA USTANOVA VIRTUS iz Zadra, OIB 42941375249, Zinke Kunc 6, 23000 Zadar</item>
    </izvorni_sadrzaj>
    <derivirana_varijabla naziv="DomainObject.Predmet.ProtuStrankaListFormatedWithAdressOIB_1">
      <item>LJEKARNIČKA USTANOVA VIRTUS iz Zadra, OIB 42941375249, Zinke Kunc 6, 23000 Zadar</item>
    </derivirana_varijabla>
  </DomainObject.Predmet.ProtuStrankaListFormatedWithAdressOIB>
  <DomainObject.Predmet.ProtuStrankaListNazivFormated>
    <izvorni_sadrzaj>
      <item>LJEKARNIČKA USTANOVA VIRTUS iz Zadra</item>
    </izvorni_sadrzaj>
    <derivirana_varijabla naziv="DomainObject.Predmet.ProtuStrankaListNazivFormated_1">
      <item>LJEKARNIČKA USTANOVA VIRTUS iz Zadra</item>
    </derivirana_varijabla>
  </DomainObject.Predmet.ProtuStrankaListNazivFormated>
  <DomainObject.Predmet.ProtuStrankaListNazivFormatedOIB>
    <izvorni_sadrzaj>
      <item>LJEKARNIČKA USTANOVA VIRTUS iz Zadra, OIB 42941375249</item>
    </izvorni_sadrzaj>
    <derivirana_varijabla naziv="DomainObject.Predmet.ProtuStrankaListNazivFormatedOIB_1">
      <item>LJEKARNIČKA USTANOVA VIRTUS iz Zadra, OIB 42941375249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Željko Vrkić</item>
    </izvorni_sadrzaj>
    <derivirana_varijabla naziv="DomainObject.Predmet.OstaliListFormated_1">
      <item>Odvjetničko društvo FRANKO KOTLAR, ANA VIDOV &amp; partneri, društvo s ograničenom odgovornošću</item>
      <item>Željko Vrkić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FormatedOIB_1">
      <item>Odvjetničko društvo FRANKO KOTLAR, ANA VIDOV &amp; partneri, društvo s ograničenom odgovornošću, OIB 79236535774</item>
      <item>Željko Vrkić, OIB 11055072755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Zadar</item>
      <item>Željko Vrkić</item>
    </izvorni_sadrzaj>
    <derivirana_varijabla naziv="DomainObject.Predmet.OstaliListFormatedWithAdress_1">
      <item>Odvjetničko društvo FRANKO KOTLAR, ANA VIDOV &amp; partneri, društvo s ograničenom odgovornošću, Zrinsko Frankopanska 38, Zadar</item>
      <item>Željko Vrkić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Zadar</item>
      <item>Željko Vrkić, OIB 11055072755</item>
    </izvorni_sadrzaj>
    <derivirana_varijabla naziv="DomainObject.Predmet.OstaliListFormatedWithAdressOIB_1">
      <item>Odvjetničko društvo FRANKO KOTLAR, ANA VIDOV &amp; partneri, društvo s ograničenom odgovornošću, OIB 79236535774, Zrinsko Frankopanska 38, Zadar</item>
      <item>Željko Vrkić, OIB 11055072755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Željko Vrkić</item>
    </izvorni_sadrzaj>
    <derivirana_varijabla naziv="DomainObject.Predmet.OstaliListNazivFormated_1">
      <item>Odvjetničko društvo FRANKO KOTLAR, ANA VIDOV &amp; partneri, društvo s ograničenom odgovornošću</item>
      <item>Željko Vrkić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Željko Vrkić, OIB 11055072755</item>
    </izvorni_sadrzaj>
    <derivirana_varijabla naziv="DomainObject.Predmet.OstaliListNazivFormatedOIB_1">
      <item>Odvjetničko društvo FRANKO KOTLAR, ANA VIDOV &amp; partneri, društvo s ograničenom odgovornošću, OIB 79236535774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BAKOTA i dr.</izvorni_sadrzaj>
    <derivirana_varijabla naziv="DomainObject.Predmet.StrankaIDrugi_1">TINA BAKOTA i dr.</derivirana_varijabla>
  </DomainObject.Predmet.StrankaIDrugi>
  <DomainObject.Predmet.ProtustrankaIDrugi>
    <izvorni_sadrzaj>LJEKARNIČKA USTANOVA VIRTUS iz Zadra</izvorni_sadrzaj>
    <derivirana_varijabla naziv="DomainObject.Predmet.ProtustrankaIDrugi_1">LJEKARNIČKA USTANOVA VIRTUS iz Zadra</derivirana_varijabla>
  </DomainObject.Predmet.ProtustrankaIDrugi>
  <DomainObject.Predmet.StrankaIDrugiAdressOIB>
    <izvorni_sadrzaj>TINA BAKOTA, OIB 58992111823, Čeprljanda 24, Preko i dr.</izvorni_sadrzaj>
    <derivirana_varijabla naziv="DomainObject.Predmet.StrankaIDrugiAdressOIB_1">TINA BAKOTA, OIB 58992111823, Čeprljanda 24, Preko i dr.</derivirana_varijabla>
  </DomainObject.Predmet.StrankaIDrugiAdressOIB>
  <DomainObject.Predmet.ProtustrankaIDrugiAdressOIB>
    <izvorni_sadrzaj>LJEKARNIČKA USTANOVA VIRTUS iz Zadra, OIB 42941375249, Zinke Kunc 6, 23000 Zadar</izvorni_sadrzaj>
    <derivirana_varijabla naziv="DomainObject.Predmet.ProtustrankaIDrugiAdressOIB_1">LJEKARNIČKA USTANOVA VIRTUS iz Zadra, OIB 42941375249, Zinke Kunc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izvorni_sadrzaj>
    <derivirana_varijabla naziv="DomainObject.Predmet.SudioniciListNaziv_1">
      <item>VIŠNJA RAMLJAK</item>
      <item>IRIS ŠULJIĆ</item>
      <item>SPOMENKA PULFER</item>
      <item>JASNA BAZIJANAC - BRAJDIĆ</item>
      <item>LJEKARNIČKA USTANOVA VIRTUS iz Zadra</item>
      <item>DAJANA BLAGDANIĆ</item>
      <item>NINA JURLINA</item>
      <item>MARINA VIDOV</item>
      <item>TINA BAKOTA</item>
      <item>Odvjetničko društvo FRANKO KOTLAR, ANA VIDOV &amp; partneri, društvo s ograničenom odgovornošću</item>
      <item>Željko Vrkić</item>
    </derivirana_varijabla>
  </DomainObject.Predmet.SudioniciListNaziv>
  <DomainObject.Predmet.SudioniciListAdressOIB>
    <izvorni_sadrzaj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izvorni_sadrzaj>
    <derivirana_varijabla naziv="DomainObject.Predmet.SudioniciListAdressOIB_1">
      <item>VIŠNJA RAMLJAK, OIB 18955900259, Maslenica, P. Zoranića 47,Jasenice</item>
      <item>IRIS ŠULJIĆ, OIB 95435199817, V. Maštrovića 39,23000 Zadar</item>
      <item>SPOMENKA PULFER, OIB 19513513940, Dimitrija Demetra 4,23000 Zadar</item>
      <item>JASNA BAZIJANAC - BRAJDIĆ, OIB 15130055335, Kontakova 6,10000 Zagreb</item>
      <item>LJEKARNIČKA USTANOVA VIRTUS iz Zadra, OIB 42941375249, Zinke Kunc 6,23000 Zadar</item>
      <item>DAJANA BLAGDANIĆ, OIB 53851107811, Banj 8,Ždrelac</item>
      <item>NINA JURLINA, OIB 74751052091, Obala kneza Trpimira 4,23000 Zadar</item>
      <item>MARINA VIDOV, OIB 21876856610, Vrgadinska 3,23272 Kali</item>
      <item>TINA BAKOTA, OIB 58992111823, Čeprljanda 24,Preko</item>
      <item>Odvjetničko društvo FRANKO KOTLAR, ANA VIDOV &amp; partneri, društvo s ograničenom odgovornošću, OIB 79236535774, Zrinsko Frankopanska 38,Zadar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izvorni_sadrzaj>
    <derivirana_varijabla naziv="DomainObject.Predmet.SudioniciListNazivOIB_1">
      <item>, OIB 18955900259</item>
      <item>, OIB 95435199817</item>
      <item>, OIB 19513513940</item>
      <item>, OIB 15130055335</item>
      <item>, OIB 42941375249</item>
      <item>, OIB 53851107811</item>
      <item>, OIB 74751052091</item>
      <item>, OIB 21876856610</item>
      <item>, OIB 58992111823</item>
      <item>, OIB 79236535774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64BD0-1FA9-408B-9205-632EBADB9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106</properties:Words>
  <properties:Characters>455</properties:Characters>
  <properties:Lines>30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2015-12-23T09:01:00Z</dcterms:created>
  <dc:creator>abajlo</dc:creator>
  <cp:lastModifiedBy>Merlina Klišmanić</cp:lastModifiedBy>
  <cp:lastPrinted>2015-12-23T09:02:00Z</cp:lastPrinted>
  <dcterms:modified xmlns:xsi="http://www.w3.org/2001/XMLSchema-instance" xsi:type="dcterms:W3CDTF">2015-12-23T09:41:00Z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