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a1f8" w14:paraId="750a1f8" w:rsidRDefault="009B67E2" w:rsidP="00910611" w:rsidR="009B67E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67E2" w:rsidP="00910611" w:rsidR="009B67E2">
      <w:r>
        <w:rPr>
          <w:rFonts w:eastAsia="MS Mincho"/>
        </w:rPr>
        <w:t>REPUBLIKA HRVATSKA</w:t>
      </w:r>
    </w:p>
    <w:p w:rsidRDefault="009B67E2" w:rsidP="00910611" w:rsidR="009B67E2">
      <w:r>
        <w:rPr>
          <w:rFonts w:eastAsia="MS Mincho"/>
        </w:rPr>
        <w:t>TRGOVAČKI SUD U RIJECI</w:t>
      </w:r>
    </w:p>
    <w:p w:rsidRDefault="009B67E2" w:rsidR="009B67E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C02370" w:rsidP="0005272A" w:rsidR="00C02370">
      <w:pPr>
        <w:jc w:val="both"/>
      </w:pPr>
    </w:p>
    <w:p w:rsidRDefault="0005272A" w:rsidP="0005272A" w:rsidR="0005272A" w:rsidRPr="000100A3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E97C6C" w:rsidRPr="00E97C6C">
        <w:rPr>
          <w:bCs/>
        </w:rPr>
        <w:t>F. E. AUTO</w:t>
      </w:r>
      <w:r w:rsidR="00E97C6C" w:rsidRPr="00E97C6C">
        <w:t xml:space="preserve"> - MOTO društvo s ograničenom odgovornošću za prijevoz i usluge Rijeka, Bože Vidasa 7</w:t>
      </w:r>
      <w:r w:rsidR="009D582A" w:rsidRPr="00E97C6C">
        <w:t xml:space="preserve">, OIB: </w:t>
      </w:r>
      <w:r w:rsidR="00E97C6C" w:rsidRPr="00E97C6C">
        <w:t>68098475415</w:t>
      </w:r>
      <w:r w:rsidRPr="000100A3">
        <w:t xml:space="preserve">, dana </w:t>
      </w:r>
      <w:r w:rsidR="00E97C6C">
        <w:t>12.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riješio je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A03336" w:rsidRPr="00E97C6C">
        <w:rPr>
          <w:bCs/>
        </w:rPr>
        <w:t>F. E. AUTO</w:t>
      </w:r>
      <w:r w:rsidR="00A03336" w:rsidRPr="00E97C6C">
        <w:t xml:space="preserve"> - MOTO društvo s ograničenom odgovornošću za prijevoz i usluge Rijeka, Bože Vidasa 7, OIB: 68098475415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zaključi</w:t>
      </w:r>
      <w:r w:rsidR="000100A3" w:rsidRPr="000100A3">
        <w:rPr>
          <w:bCs/>
        </w:rPr>
        <w:t>o j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A03336">
        <w:t xml:space="preserve">Naređuje se osobi ovlaštenoj za zastupanje dužnika </w:t>
      </w:r>
      <w:r w:rsidR="00A03336" w:rsidRPr="00A03336">
        <w:t xml:space="preserve">Elvis Fabac, Rijeka, Bože Vidasa 7 </w:t>
      </w:r>
      <w:r w:rsidRPr="00A03336">
        <w:t xml:space="preserve">u </w:t>
      </w:r>
      <w:r w:rsidRPr="009D582A">
        <w:t xml:space="preserve">roku od osam dana preda sudu pisano izviješće o 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C02370" w:rsidP="0005272A" w:rsidR="00C02370">
      <w:pPr>
        <w:jc w:val="center"/>
        <w:rPr>
          <w:bCs/>
        </w:rPr>
      </w:pPr>
    </w:p>
    <w:p w:rsidRDefault="00A03336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24. listopada</w:t>
      </w:r>
      <w:r w:rsidR="000100A3" w:rsidRPr="000100A3">
        <w:rPr>
          <w:bCs/>
        </w:rPr>
        <w:t xml:space="preserve"> 2017. godine  u </w:t>
      </w:r>
      <w:r>
        <w:rPr>
          <w:bCs/>
        </w:rPr>
        <w:t>10</w:t>
      </w:r>
      <w:r w:rsidR="000100A3" w:rsidRPr="000100A3">
        <w:rPr>
          <w:bCs/>
        </w:rPr>
        <w:t>:</w:t>
      </w:r>
      <w:r w:rsidR="009D4985">
        <w:rPr>
          <w:bCs/>
        </w:rPr>
        <w:t>0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A03336">
        <w:t>9. svibnja 2017</w:t>
      </w:r>
      <w:r>
        <w:t xml:space="preserve">. godine podnijela ovome sudu prijedlog za otvaranje stečajnog postupka nad dužnikom </w:t>
      </w:r>
      <w:r w:rsidR="00A03336" w:rsidRPr="00E97C6C">
        <w:rPr>
          <w:bCs/>
        </w:rPr>
        <w:t>F. E. AUTO</w:t>
      </w:r>
      <w:r w:rsidR="00A03336" w:rsidRPr="00E97C6C">
        <w:t xml:space="preserve"> - MOTO društvo s ograničenom odgovornošću za prijevoz i usluge Rijeka, Bože Vidasa 7, OIB: 68098475415</w:t>
      </w:r>
      <w:r w:rsidR="00A03336">
        <w:t xml:space="preserve"> 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A03336">
        <w:t>4. svibnja</w:t>
      </w:r>
      <w:r w:rsidR="00C3192E">
        <w:t xml:space="preserve"> 201</w:t>
      </w:r>
      <w:r w:rsidR="00A03336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A03336">
        <w:t xml:space="preserve">15.376,00 </w:t>
      </w:r>
      <w:r>
        <w:t xml:space="preserve">kn u koji iznos je uračunata i kamata i naknada Financijske agencije za provedbe ovrhe, te da dužnik ima </w:t>
      </w:r>
      <w:r w:rsidR="00A03336">
        <w:t>jednog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A03336">
        <w:t>12.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A03336">
        <w:t xml:space="preserve"> </w:t>
      </w:r>
      <w:r w:rsidR="007D60F7">
        <w:t xml:space="preserve">Erste &amp; Steiermärkische Bank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A03336">
        <w:t>12.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0C9" w:rsidP="0005272A" w:rsidR="00E570C9">
      <w:r>
        <w:separator/>
      </w:r>
    </w:p>
  </w:endnote>
  <w:endnote w:id="0" w:type="continuationSeparator">
    <w:p w:rsidRDefault="00E570C9" w:rsidP="0005272A" w:rsidR="00E57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3336" w:rsidR="00A033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7E2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3336" w:rsidR="00A033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0C9" w:rsidP="0005272A" w:rsidR="00E570C9">
      <w:r>
        <w:separator/>
      </w:r>
    </w:p>
  </w:footnote>
  <w:footnote w:id="0" w:type="continuationSeparator">
    <w:p w:rsidRDefault="00E570C9" w:rsidP="0005272A" w:rsidR="00E57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3336" w:rsidR="00A033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A03336">
      <w:t>323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3336" w:rsidR="00A033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267BBB"/>
    <w:rsid w:val="002E69F9"/>
    <w:rsid w:val="003541B1"/>
    <w:rsid w:val="00435308"/>
    <w:rsid w:val="004F6C16"/>
    <w:rsid w:val="00520689"/>
    <w:rsid w:val="005B0B19"/>
    <w:rsid w:val="00627E0F"/>
    <w:rsid w:val="00656565"/>
    <w:rsid w:val="006F39A2"/>
    <w:rsid w:val="0076139A"/>
    <w:rsid w:val="007B6D04"/>
    <w:rsid w:val="007D60F7"/>
    <w:rsid w:val="00836506"/>
    <w:rsid w:val="00942A0F"/>
    <w:rsid w:val="009B67E2"/>
    <w:rsid w:val="009D4985"/>
    <w:rsid w:val="009D582A"/>
    <w:rsid w:val="00A03336"/>
    <w:rsid w:val="00AA43BC"/>
    <w:rsid w:val="00AF0A5D"/>
    <w:rsid w:val="00B93FF3"/>
    <w:rsid w:val="00BA3EB5"/>
    <w:rsid w:val="00C02370"/>
    <w:rsid w:val="00C17835"/>
    <w:rsid w:val="00C3192E"/>
    <w:rsid w:val="00C81897"/>
    <w:rsid w:val="00CC147A"/>
    <w:rsid w:val="00D634BB"/>
    <w:rsid w:val="00D67E91"/>
    <w:rsid w:val="00DB2BAB"/>
    <w:rsid w:val="00E32F68"/>
    <w:rsid w:val="00E518D1"/>
    <w:rsid w:val="00E570C9"/>
    <w:rsid w:val="00E97C6C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6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7E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7E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7E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7E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6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7E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7E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7E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7E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St-323/2017</izvorni_sadrzaj>
    <derivirana_varijabla naziv="DomainObject.Predmet.OznakaBroj_1">St-323/2017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F.E. AUTO - MOTO d.o.o.</izvorni_sadrzaj>
    <derivirana_varijabla naziv="DomainObject.Predmet.ProtustrankaFormated_1">  F.E. AUTO - MOTO d.o.o.</derivirana_varijabla>
  </DomainObject.Predmet.ProtustrankaFormated>
  <DomainObject.Predmet.ProtustrankaFormatedOIB>
    <izvorni_sadrzaj>  F.E. AUTO - MOTO d.o.o., OIB 68098475415</izvorni_sadrzaj>
    <derivirana_varijabla naziv="DomainObject.Predmet.ProtustrankaFormatedOIB_1">  F.E. AUTO - MOTO d.o.o., OIB 68098475415</derivirana_varijabla>
  </DomainObject.Predmet.ProtustrankaFormatedOIB>
  <DomainObject.Predmet.ProtustrankaFormatedWithAdress>
    <izvorni_sadrzaj> F.E. AUTO - MOTO d.o.o., Bože Vidasa 7, 51000 Rijeka</izvorni_sadrzaj>
    <derivirana_varijabla naziv="DomainObject.Predmet.ProtustrankaFormatedWithAdress_1"> F.E. AUTO - MOTO d.o.o., Bože Vidasa 7, 51000 Rijeka</derivirana_varijabla>
  </DomainObject.Predmet.ProtustrankaFormatedWithAdress>
  <DomainObject.Predmet.ProtustrankaFormatedWithAdressOIB>
    <izvorni_sadrzaj> F.E. AUTO - MOTO d.o.o., OIB 68098475415, Bože Vidasa 7, 51000 Rijeka</izvorni_sadrzaj>
    <derivirana_varijabla naziv="DomainObject.Predmet.ProtustrankaFormatedWithAdressOIB_1"> F.E. AUTO - MOTO d.o.o., OIB 68098475415, Bože Vidasa 7, 51000 Rijeka</derivirana_varijabla>
  </DomainObject.Predmet.ProtustrankaFormatedWithAdressOIB>
  <DomainObject.Predmet.ProtustrankaWithAdress>
    <izvorni_sadrzaj>F.E. AUTO - MOTO d.o.o. Bože Vidasa 7, 51000 Rijeka</izvorni_sadrzaj>
    <derivirana_varijabla naziv="DomainObject.Predmet.ProtustrankaWithAdress_1">F.E. AUTO - MOTO d.o.o. Bože Vidasa 7, 51000 Rijeka</derivirana_varijabla>
  </DomainObject.Predmet.ProtustrankaWithAdress>
  <DomainObject.Predmet.ProtustrankaWithAdressOIB>
    <izvorni_sadrzaj>F.E. AUTO - MOTO d.o.o., OIB 68098475415, Bože Vidasa 7, 51000 Rijeka</izvorni_sadrzaj>
    <derivirana_varijabla naziv="DomainObject.Predmet.ProtustrankaWithAdressOIB_1">F.E. AUTO - MOTO d.o.o., OIB 68098475415, Bože Vidasa 7, 51000 Rijeka</derivirana_varijabla>
  </DomainObject.Predmet.ProtustrankaWithAdressOIB>
  <DomainObject.Predmet.ProtustrankaNazivFormated>
    <izvorni_sadrzaj>F.E. AUTO - MOTO d.o.o.</izvorni_sadrzaj>
    <derivirana_varijabla naziv="DomainObject.Predmet.ProtustrankaNazivFormated_1">F.E. AUTO - MOTO d.o.o.</derivirana_varijabla>
  </DomainObject.Predmet.ProtustrankaNazivFormated>
  <DomainObject.Predmet.ProtustrankaNazivFormatedOIB>
    <izvorni_sadrzaj>F.E. AUTO - MOTO d.o.o., OIB 68098475415</izvorni_sadrzaj>
    <derivirana_varijabla naziv="DomainObject.Predmet.ProtustrankaNazivFormatedOIB_1">F.E. AUTO - MOTO d.o.o., OIB 68098475415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F.E. AUTO - MOTO d.o.o.</item>
    </izvorni_sadrzaj>
    <derivirana_varijabla naziv="DomainObject.Predmet.ProtuStrankaListFormated_1">
      <item>F.E. AUTO - MOTO d.o.o.</item>
    </derivirana_varijabla>
  </DomainObject.Predmet.ProtuStrankaListFormated>
  <DomainObject.Predmet.ProtuStrankaListFormatedOIB>
    <izvorni_sadrzaj>
      <item>F.E. AUTO - MOTO d.o.o., OIB 68098475415</item>
    </izvorni_sadrzaj>
    <derivirana_varijabla naziv="DomainObject.Predmet.ProtuStrankaListFormatedOIB_1">
      <item>F.E. AUTO - MOTO d.o.o., OIB 68098475415</item>
    </derivirana_varijabla>
  </DomainObject.Predmet.ProtuStrankaListFormatedOIB>
  <DomainObject.Predmet.ProtuStrankaListFormatedWithAdress>
    <izvorni_sadrzaj>
      <item>F.E. AUTO - MOTO d.o.o., Bože Vidasa 7, 51000 Rijeka</item>
    </izvorni_sadrzaj>
    <derivirana_varijabla naziv="DomainObject.Predmet.ProtuStrankaListFormatedWithAdress_1">
      <item>F.E. AUTO - MOTO d.o.o., Bože Vidasa 7, 51000 Rijeka</item>
    </derivirana_varijabla>
  </DomainObject.Predmet.ProtuStrankaListFormatedWithAdress>
  <DomainObject.Predmet.ProtuStrankaListFormatedWithAdressOIB>
    <izvorni_sadrzaj>
      <item>F.E. AUTO - MOTO d.o.o., OIB 68098475415, Bože Vidasa 7, 51000 Rijeka</item>
    </izvorni_sadrzaj>
    <derivirana_varijabla naziv="DomainObject.Predmet.ProtuStrankaListFormatedWithAdressOIB_1">
      <item>F.E. AUTO - MOTO d.o.o., OIB 68098475415, Bože Vidasa 7, 51000 Rijeka</item>
    </derivirana_varijabla>
  </DomainObject.Predmet.ProtuStrankaListFormatedWithAdressOIB>
  <DomainObject.Predmet.ProtuStrankaListNazivFormated>
    <izvorni_sadrzaj>
      <item>F.E. AUTO - MOTO d.o.o.</item>
    </izvorni_sadrzaj>
    <derivirana_varijabla naziv="DomainObject.Predmet.ProtuStrankaListNazivFormated_1">
      <item>F.E. AUTO - MOTO d.o.o.</item>
    </derivirana_varijabla>
  </DomainObject.Predmet.ProtuStrankaListNazivFormated>
  <DomainObject.Predmet.ProtuStrankaListNazivFormatedOIB>
    <izvorni_sadrzaj>
      <item>F.E. AUTO - MOTO d.o.o., OIB 68098475415</item>
    </izvorni_sadrzaj>
    <derivirana_varijabla naziv="DomainObject.Predmet.ProtuStrankaListNazivFormatedOIB_1">
      <item>F.E. AUTO - MOTO d.o.o., OIB 68098475415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F.E. AUTO - MOTO d.o.o.</izvorni_sadrzaj>
    <derivirana_varijabla naziv="DomainObject.Predmet.ProtustrankaIDrugi_1">F.E. AUTO - MOTO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F.E. AUTO - MOTO d.o.o., OIB 68098475415, Bože Vidasa 7, 51000 Rijeka</izvorni_sadrzaj>
    <derivirana_varijabla naziv="DomainObject.Predmet.ProtustrankaIDrugiAdressOIB_1">F.E. AUTO - MOTO d.o.o., OIB 68098475415, Bože Vidasa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F.E. AUTO - MOTO d.o.o.</item>
    </izvorni_sadrzaj>
    <derivirana_varijabla naziv="DomainObject.Predmet.SudioniciListNaziv_1">
      <item>FINA  Rijeka</item>
      <item>F.E. AUTO - MOTO d.o.o.</item>
    </derivirana_varijabla>
  </DomainObject.Predmet.SudioniciListNaziv>
  <DomainObject.Predmet.SudioniciListAdressOIB>
    <izvorni_sadrzaj>
      <item>FINA  Rijeka, OIB 85821130368, Frana Kurelca 8,51000 Rijeka</item>
      <item>F.E. AUTO - MOTO d.o.o., OIB 68098475415, Bože Vidasa 7,51000 Rijeka</item>
    </izvorni_sadrzaj>
    <derivirana_varijabla naziv="DomainObject.Predmet.SudioniciListAdressOIB_1">
      <item>FINA  Rijeka, OIB 85821130368, Frana Kurelca 8,51000 Rijeka</item>
      <item>F.E. AUTO - MOTO d.o.o., OIB 68098475415, Bože Vidasa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68098475415</item>
    </izvorni_sadrzaj>
    <derivirana_varijabla naziv="DomainObject.Predmet.SudioniciListNazivOIB_1">
      <item>, OIB 85821130368</item>
      <item>, OIB 68098475415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8FBE3F-50A7-4856-8B7C-5FE962B1E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763</properties:Words>
  <properties:Characters>4113</properties:Characters>
  <properties:Lines>114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2017-06-12T07:12:00Z</dcterms:created>
  <dc:creator>Vera Jelenović</dc:creator>
  <cp:lastModifiedBy>Danijela Fumić</cp:lastModifiedBy>
  <cp:lastPrinted>2017-06-12T07:11:00Z</cp:lastPrinted>
  <dcterms:modified xmlns:xsi="http://www.w3.org/2001/XMLSchema-instance" xsi:type="dcterms:W3CDTF">2017-06-12T07:13:00Z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