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d599" w14:paraId="286d59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D5F3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               6. St-391/2016-3.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U  I M E   R E P U B L I K E   H R V A T S K E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R J E Š E N J E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D5F39">
        <w:rPr>
          <w:rFonts w:cs="Times New Roman" w:eastAsia="Times New Roman"/>
          <w:lang w:eastAsia="hr-HR"/>
        </w:rPr>
        <w:t>Rajnoviću</w:t>
      </w:r>
      <w:proofErr w:type="spellEnd"/>
      <w:r w:rsidRPr="009D5F39">
        <w:rPr>
          <w:rFonts w:cs="Times New Roman" w:eastAsia="Times New Roman"/>
          <w:lang w:eastAsia="hr-HR"/>
        </w:rPr>
        <w:t xml:space="preserve">, u skraćenom stečajnom postupku nad dužnikom "SENKA" poduzeće za trgovinu na malo, trgovinu na veliko, vanjsku trgovinu i proizvodnju gotovih tekstilnih proizvoda s </w:t>
      </w:r>
      <w:proofErr w:type="spellStart"/>
      <w:r w:rsidRPr="009D5F39">
        <w:rPr>
          <w:rFonts w:cs="Times New Roman" w:eastAsia="Times New Roman"/>
          <w:lang w:eastAsia="hr-HR"/>
        </w:rPr>
        <w:t>p.o</w:t>
      </w:r>
      <w:proofErr w:type="spellEnd"/>
      <w:r w:rsidRPr="009D5F39">
        <w:rPr>
          <w:rFonts w:cs="Times New Roman" w:eastAsia="Times New Roman"/>
          <w:lang w:eastAsia="hr-HR"/>
        </w:rPr>
        <w:t xml:space="preserve">., Zagreb, </w:t>
      </w:r>
      <w:proofErr w:type="spellStart"/>
      <w:r w:rsidRPr="009D5F39">
        <w:rPr>
          <w:rFonts w:cs="Times New Roman" w:eastAsia="Times New Roman"/>
          <w:lang w:eastAsia="hr-HR"/>
        </w:rPr>
        <w:t>Jurišićeva</w:t>
      </w:r>
      <w:proofErr w:type="spellEnd"/>
      <w:r w:rsidRPr="009D5F39">
        <w:rPr>
          <w:rFonts w:cs="Times New Roman" w:eastAsia="Times New Roman"/>
          <w:lang w:eastAsia="hr-HR"/>
        </w:rPr>
        <w:t xml:space="preserve"> 24, </w:t>
      </w:r>
      <w:r w:rsidRPr="009D5F39">
        <w:rPr>
          <w:rFonts w:cs="Times New Roman" w:eastAsia="Times New Roman"/>
          <w:szCs w:val="20"/>
          <w:lang w:eastAsia="hr-HR"/>
        </w:rPr>
        <w:t>OIB: 31582155234, 6. srpnja 2016.</w:t>
      </w:r>
      <w:r w:rsidRPr="009D5F39">
        <w:rPr>
          <w:rFonts w:cs="Times New Roman" w:eastAsia="Times New Roman"/>
          <w:lang w:eastAsia="hr-HR"/>
        </w:rPr>
        <w:t xml:space="preserve">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r i j e š i o   j e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I. Otvara se skraćeni stečajni postupak nad dužnikom "SENKA" poduzeće za trgovinu na malo, trgovinu na veliko, vanjsku trgovinu i proizvodnju gotovih tekstilnih proizvoda s </w:t>
      </w:r>
      <w:proofErr w:type="spellStart"/>
      <w:r w:rsidRPr="009D5F39">
        <w:rPr>
          <w:rFonts w:cs="Times New Roman" w:eastAsia="Times New Roman"/>
          <w:lang w:eastAsia="hr-HR"/>
        </w:rPr>
        <w:t>p.o</w:t>
      </w:r>
      <w:proofErr w:type="spellEnd"/>
      <w:r w:rsidRPr="009D5F39">
        <w:rPr>
          <w:rFonts w:cs="Times New Roman" w:eastAsia="Times New Roman"/>
          <w:lang w:eastAsia="hr-HR"/>
        </w:rPr>
        <w:t xml:space="preserve">., Zagreb, </w:t>
      </w:r>
      <w:proofErr w:type="spellStart"/>
      <w:r w:rsidRPr="009D5F39">
        <w:rPr>
          <w:rFonts w:cs="Times New Roman" w:eastAsia="Times New Roman"/>
          <w:lang w:eastAsia="hr-HR"/>
        </w:rPr>
        <w:t>Jurišićeva</w:t>
      </w:r>
      <w:proofErr w:type="spellEnd"/>
      <w:r w:rsidRPr="009D5F39">
        <w:rPr>
          <w:rFonts w:cs="Times New Roman" w:eastAsia="Times New Roman"/>
          <w:lang w:eastAsia="hr-HR"/>
        </w:rPr>
        <w:t xml:space="preserve"> 24, </w:t>
      </w:r>
      <w:r w:rsidRPr="009D5F39">
        <w:rPr>
          <w:rFonts w:cs="Times New Roman" w:eastAsia="Times New Roman"/>
          <w:szCs w:val="20"/>
          <w:lang w:eastAsia="hr-HR"/>
        </w:rPr>
        <w:t>OIB: 31582155234.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9D5F39">
        <w:rPr>
          <w:rFonts w:cs="Times New Roman" w:eastAsia="Times New Roman"/>
          <w:lang w:eastAsia="hr-HR"/>
        </w:rPr>
        <w:t>Kašinska</w:t>
      </w:r>
      <w:proofErr w:type="spellEnd"/>
      <w:r w:rsidRPr="009D5F39">
        <w:rPr>
          <w:rFonts w:cs="Times New Roman" w:eastAsia="Times New Roman"/>
          <w:lang w:eastAsia="hr-HR"/>
        </w:rPr>
        <w:t xml:space="preserve"> 7, OIB: 63014812654.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III. Zaključuje se skraćeni stečajni postupak nad dužnikom "SENKA" poduzeće za trgovinu na malo, trgovinu na veliko, vanjsku trgovinu i proizvodnju gotovih tekstilnih proizvoda s </w:t>
      </w:r>
      <w:proofErr w:type="spellStart"/>
      <w:r w:rsidRPr="009D5F39">
        <w:rPr>
          <w:rFonts w:cs="Times New Roman" w:eastAsia="Times New Roman"/>
          <w:lang w:eastAsia="hr-HR"/>
        </w:rPr>
        <w:t>p.o</w:t>
      </w:r>
      <w:proofErr w:type="spellEnd"/>
      <w:r w:rsidRPr="009D5F39">
        <w:rPr>
          <w:rFonts w:cs="Times New Roman" w:eastAsia="Times New Roman"/>
          <w:lang w:eastAsia="hr-HR"/>
        </w:rPr>
        <w:t xml:space="preserve">., Zagreb, </w:t>
      </w:r>
      <w:proofErr w:type="spellStart"/>
      <w:r w:rsidRPr="009D5F39">
        <w:rPr>
          <w:rFonts w:cs="Times New Roman" w:eastAsia="Times New Roman"/>
          <w:lang w:eastAsia="hr-HR"/>
        </w:rPr>
        <w:t>Jurišićeva</w:t>
      </w:r>
      <w:proofErr w:type="spellEnd"/>
      <w:r w:rsidRPr="009D5F39">
        <w:rPr>
          <w:rFonts w:cs="Times New Roman" w:eastAsia="Times New Roman"/>
          <w:lang w:eastAsia="hr-HR"/>
        </w:rPr>
        <w:t xml:space="preserve"> 24, </w:t>
      </w:r>
      <w:r w:rsidRPr="009D5F39">
        <w:rPr>
          <w:rFonts w:cs="Times New Roman" w:eastAsia="Times New Roman"/>
          <w:szCs w:val="20"/>
          <w:lang w:eastAsia="hr-HR"/>
        </w:rPr>
        <w:t>OIB: 31582155234.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Calibri"/>
        </w:rPr>
        <w:t>IV. Skraćeni s</w:t>
      </w:r>
      <w:r w:rsidRPr="009D5F39">
        <w:rPr>
          <w:rFonts w:cs="Times New Roman" w:eastAsia="Times New Roman"/>
          <w:lang w:eastAsia="hr-HR"/>
        </w:rPr>
        <w:t>tečajni postupak je otvoren i zaključen s danom 6. srpnja 2016. u 8,15 sati, kada je ovo rješenje objavljeno na e-oglasnoj ploči ovoga suda.</w:t>
      </w:r>
    </w:p>
    <w:p w:rsidRDefault="009D5F39" w:rsidP="009D5F39" w:rsidR="009D5F39" w:rsidRPr="009D5F39">
      <w:pPr>
        <w:spacing w:after="0"/>
        <w:ind w:firstLine="851"/>
        <w:jc w:val="both"/>
        <w:rPr>
          <w:rFonts w:cs="Times New Roman" w:eastAsia="Calibri"/>
        </w:rPr>
      </w:pPr>
    </w:p>
    <w:p w:rsidRDefault="009D5F39" w:rsidP="009D5F39" w:rsidR="009D5F39" w:rsidRPr="009D5F39">
      <w:pPr>
        <w:spacing w:after="0"/>
        <w:ind w:firstLine="851"/>
        <w:jc w:val="both"/>
        <w:rPr>
          <w:rFonts w:cs="Times New Roman" w:eastAsia="Calibri"/>
        </w:rPr>
      </w:pPr>
      <w:r w:rsidRPr="009D5F3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D5F39" w:rsidP="009D5F39" w:rsid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lastRenderedPageBreak/>
        <w:t>Obrazloženje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St-391/2016-2.,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spacing w:after="0"/>
        <w:ind w:firstLine="851"/>
        <w:jc w:val="both"/>
        <w:rPr>
          <w:rFonts w:cs="Times New Roman" w:eastAsia="Calibri"/>
        </w:rPr>
      </w:pPr>
      <w:r w:rsidRPr="009D5F3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D5F39" w:rsidP="009D5F39" w:rsidR="009D5F39" w:rsidRPr="009D5F39">
      <w:pPr>
        <w:spacing w:after="0"/>
        <w:ind w:firstLine="851"/>
        <w:jc w:val="both"/>
        <w:rPr>
          <w:rFonts w:cs="Times New Roman" w:eastAsia="Calibri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U Bjelovaru 6. srpnja 2016.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VIŠI SUDSKI SAVJETNIK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D5F39">
        <w:rPr>
          <w:rFonts w:cs="Times New Roman" w:eastAsia="Times New Roman"/>
          <w:lang w:eastAsia="hr-HR"/>
        </w:rPr>
        <w:tab/>
      </w:r>
      <w:r w:rsidRPr="009D5F39">
        <w:rPr>
          <w:rFonts w:cs="Times New Roman" w:eastAsia="Times New Roman"/>
          <w:lang w:eastAsia="hr-HR"/>
        </w:rPr>
        <w:tab/>
        <w:t xml:space="preserve">        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D5F39" w:rsidP="009D5F39" w:rsid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D5F3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D5F39">
        <w:rPr>
          <w:rFonts w:cs="Times New Roman" w:eastAsia="Times New Roman"/>
          <w:lang w:eastAsia="hr-HR"/>
        </w:rPr>
        <w:t>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II. Kal. pravomoćnost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D5F39">
        <w:rPr>
          <w:rFonts w:cs="Times New Roman" w:eastAsia="Times New Roman"/>
          <w:lang w:eastAsia="hr-HR"/>
        </w:rPr>
        <w:t>Bjelovar 6.7.2016.</w:t>
      </w:r>
    </w:p>
    <w:p w:rsidRDefault="009D5F39" w:rsidP="009D5F39" w:rsidR="009D5F39" w:rsidRPr="009D5F3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F39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24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St-391/2016-3</izvorni_sadrzaj>
    <derivirana_varijabla naziv="DomainObject.Oznaka_1">St-391/2016-3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St-391/2016</izvorni_sadrzaj>
    <derivirana_varijabla naziv="DomainObject.Predmet.OznakaBroj_1">St-391/2016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SENKA PODUZEĆE ZA TRGOVINU NA MALO, TRGOVINU NA VELIKO, VANJSKU TRGOVINU I PROIZVODNJU GOTOVIH TEKSTILNIH PROIZVODA S.P.O.</izvorni_sadrzaj>
    <derivirana_varijabla naziv="DomainObject.Predmet.ProtustrankaFormated_1">  SENKA PODUZEĆE ZA TRGOVINU NA MALO, TRGOVINU NA VELIKO, VANJSKU TRGOVINU I PROIZVODNJU GOTOVIH TEKSTILNIH PROIZVODA S.P.O.</derivirana_varijabla>
  </DomainObject.Predmet.ProtustrankaFormated>
  <DomainObject.Predmet.ProtustrankaFormatedOIB>
    <izvorni_sadrzaj>  SENKA PODUZEĆE ZA TRGOVINU NA MALO, TRGOVINU NA VELIKO, VANJSKU TRGOVINU I PROIZVODNJU GOTOVIH TEKSTILNIH PROIZVODA S.P.O., OIB 31582155234</izvorni_sadrzaj>
    <derivirana_varijabla naziv="DomainObject.Predmet.ProtustrankaFormatedOIB_1">  SENKA PODUZEĆE ZA TRGOVINU NA MALO, TRGOVINU NA VELIKO, VANJSKU TRGOVINU I PROIZVODNJU GOTOVIH TEKSTILNIH PROIZVODA S.P.O., OIB 31582155234</derivirana_varijabla>
  </DomainObject.Predmet.ProtustrankaFormatedOIB>
  <DomainObject.Predmet.ProtustrankaFormatedWithAdress>
    <izvorni_sadrzaj> SENKA PODUZEĆE ZA TRGOVINU NA MALO, TRGOVINU NA VELIKO, VANJSKU TRGOVINU I PROIZVODNJU GOTOVIH TEKSTILNIH PROIZVODA S.P.O., JURIŠIĆEVA 24, 10000 Zagreb</izvorni_sadrzaj>
    <derivirana_varijabla naziv="DomainObject.Predmet.ProtustrankaFormatedWithAdress_1"> SENKA PODUZEĆE ZA TRGOVINU NA MALO, TRGOVINU NA VELIKO, VANJSKU TRGOVINU I PROIZVODNJU GOTOVIH TEKSTILNIH PROIZVODA S.P.O., JURIŠIĆEVA 24, 10000 Zagreb</derivirana_varijabla>
  </DomainObject.Predmet.ProtustrankaFormatedWithAdress>
  <DomainObject.Predmet.ProtustrankaFormatedWithAdressOIB>
    <izvorni_sadrzaj> SENKA PODUZEĆE ZA TRGOVINU NA MALO, TRGOVINU NA VELIKO, VANJSKU TRGOVINU I PROIZVODNJU GOTOVIH TEKSTILNIH PROIZVODA S.P.O., OIB 31582155234, JURIŠIĆEVA 24, 10000 Zagreb</izvorni_sadrzaj>
    <derivirana_varijabla naziv="DomainObject.Predmet.ProtustrankaFormatedWithAdressOIB_1"> SENKA PODUZEĆE ZA TRGOVINU NA MALO, TRGOVINU NA VELIKO, VANJSKU TRGOVINU I PROIZVODNJU GOTOVIH TEKSTILNIH PROIZVODA S.P.O., OIB 31582155234, JURIŠIĆEVA 24, 10000 Zagreb</derivirana_varijabla>
  </DomainObject.Predmet.ProtustrankaFormatedWithAdressOIB>
  <DomainObject.Predmet.ProtustrankaWithAdress>
    <izvorni_sadrzaj>SENKA PODUZEĆE ZA TRGOVINU NA MALO, TRGOVINU NA VELIKO, VANJSKU TRGOVINU I PROIZVODNJU GOTOVIH TEKSTILNIH PROIZVODA S.P.O. JURIŠIĆEVA 24, 10000 Zagreb</izvorni_sadrzaj>
    <derivirana_varijabla naziv="DomainObject.Predmet.ProtustrankaWithAdress_1">SENKA PODUZEĆE ZA TRGOVINU NA MALO, TRGOVINU NA VELIKO, VANJSKU TRGOVINU I PROIZVODNJU GOTOVIH TEKSTILNIH PROIZVODA S.P.O. JURIŠIĆEVA 24, 10000 Zagreb</derivirana_varijabla>
  </DomainObject.Predmet.ProtustrankaWithAdress>
  <DomainObject.Predmet.ProtustrankaWithAdressOIB>
    <izvorni_sadrzaj>SENKA PODUZEĆE ZA TRGOVINU NA MALO, TRGOVINU NA VELIKO, VANJSKU TRGOVINU I PROIZVODNJU GOTOVIH TEKSTILNIH PROIZVODA S.P.O., OIB 31582155234, JURIŠIĆEVA 24, 10000 Zagreb</izvorni_sadrzaj>
    <derivirana_varijabla naziv="DomainObject.Predmet.ProtustrankaWithAdressOIB_1">SENKA PODUZEĆE ZA TRGOVINU NA MALO, TRGOVINU NA VELIKO, VANJSKU TRGOVINU I PROIZVODNJU GOTOVIH TEKSTILNIH PROIZVODA S.P.O., OIB 31582155234, JURIŠIĆEVA 24, 10000 Zagreb</derivirana_varijabla>
  </DomainObject.Predmet.ProtustrankaWithAdressOIB>
  <DomainObject.Predmet.ProtustrankaNazivFormated>
    <izvorni_sadrzaj>SENKA PODUZEĆE ZA TRGOVINU NA MALO, TRGOVINU NA VELIKO, VANJSKU TRGOVINU I PROIZVODNJU GOTOVIH TEKSTILNIH PROIZVODA S.P.O.</izvorni_sadrzaj>
    <derivirana_varijabla naziv="DomainObject.Predmet.ProtustrankaNazivFormated_1">SENKA PODUZEĆE ZA TRGOVINU NA MALO, TRGOVINU NA VELIKO, VANJSKU TRGOVINU I PROIZVODNJU GOTOVIH TEKSTILNIH PROIZVODA S.P.O.</derivirana_varijabla>
  </DomainObject.Predmet.ProtustrankaNazivFormated>
  <DomainObject.Predmet.ProtustrankaNazivFormatedOIB>
    <izvorni_sadrzaj>SENKA PODUZEĆE ZA TRGOVINU NA MALO, TRGOVINU NA VELIKO, VANJSKU TRGOVINU I PROIZVODNJU GOTOVIH TEKSTILNIH PROIZVODA S.P.O., OIB 31582155234</izvorni_sadrzaj>
    <derivirana_varijabla naziv="DomainObject.Predmet.ProtustrankaNazivFormatedOIB_1">SENKA PODUZEĆE ZA TRGOVINU NA MALO, TRGOVINU NA VELIKO, VANJSKU TRGOVINU I PROIZVODNJU GOTOVIH TEKSTILNIH PROIZVODA S.P.O., OIB 31582155234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SENKA PODUZEĆE ZA TRGOVINU NA MALO, TRGOVINU NA VELIKO, VANJSKU TRGOVINU I PROIZVODNJU GOTOVIH TEKSTILNIH PROIZVODA S.P.O.</item>
    </izvorni_sadrzaj>
    <derivirana_varijabla naziv="DomainObject.Predmet.ProtuStrankaListFormated_1">
      <item>SENKA PODUZEĆE ZA TRGOVINU NA MALO, TRGOVINU NA VELIKO, VANJSKU TRGOVINU I PROIZVODNJU GOTOVIH TEKSTILNIH PROIZVODA S.P.O.</item>
    </derivirana_varijabla>
  </DomainObject.Predmet.ProtuStrankaListFormated>
  <DomainObject.Predmet.ProtuStrankaListFormatedOIB>
    <izvorni_sadrzaj>
      <item>SENKA PODUZEĆE ZA TRGOVINU NA MALO, TRGOVINU NA VELIKO, VANJSKU TRGOVINU I PROIZVODNJU GOTOVIH TEKSTILNIH PROIZVODA S.P.O., OIB 31582155234</item>
    </izvorni_sadrzaj>
    <derivirana_varijabla naziv="DomainObject.Predmet.ProtuStrankaListFormatedOIB_1">
      <item>SENKA PODUZEĆE ZA TRGOVINU NA MALO, TRGOVINU NA VELIKO, VANJSKU TRGOVINU I PROIZVODNJU GOTOVIH TEKSTILNIH PROIZVODA S.P.O., OIB 31582155234</item>
    </derivirana_varijabla>
  </DomainObject.Predmet.ProtuStrankaListFormatedOIB>
  <DomainObject.Predmet.ProtuStrankaListFormatedWithAdress>
    <izvorni_sadrzaj>
      <item>SENKA PODUZEĆE ZA TRGOVINU NA MALO, TRGOVINU NA VELIKO, VANJSKU TRGOVINU I PROIZVODNJU GOTOVIH TEKSTILNIH PROIZVODA S.P.O., JURIŠIĆEVA 24, 10000 Zagreb</item>
    </izvorni_sadrzaj>
    <derivirana_varijabla naziv="DomainObject.Predmet.ProtuStrankaListFormatedWithAdress_1">
      <item>SENKA PODUZEĆE ZA TRGOVINU NA MALO, TRGOVINU NA VELIKO, VANJSKU TRGOVINU I PROIZVODNJU GOTOVIH TEKSTILNIH PROIZVODA S.P.O., JURIŠIĆEVA 24, 10000 Zagreb</item>
    </derivirana_varijabla>
  </DomainObject.Predmet.ProtuStrankaListFormatedWithAdress>
  <DomainObject.Predmet.ProtuStrankaListFormatedWithAdressOIB>
    <izvorni_sadrzaj>
      <item>SENKA PODUZEĆE ZA TRGOVINU NA MALO, TRGOVINU NA VELIKO, VANJSKU TRGOVINU I PROIZVODNJU GOTOVIH TEKSTILNIH PROIZVODA S.P.O., OIB 31582155234, JURIŠIĆEVA 24, 10000 Zagreb</item>
    </izvorni_sadrzaj>
    <derivirana_varijabla naziv="DomainObject.Predmet.ProtuStrankaListFormatedWithAdressOIB_1">
      <item>SENKA PODUZEĆE ZA TRGOVINU NA MALO, TRGOVINU NA VELIKO, VANJSKU TRGOVINU I PROIZVODNJU GOTOVIH TEKSTILNIH PROIZVODA S.P.O., OIB 31582155234, JURIŠIĆEVA 24, 10000 Zagreb</item>
    </derivirana_varijabla>
  </DomainObject.Predmet.ProtuStrankaListFormatedWithAdressOIB>
  <DomainObject.Predmet.ProtuStrankaListNazivFormated>
    <izvorni_sadrzaj>
      <item>SENKA PODUZEĆE ZA TRGOVINU NA MALO, TRGOVINU NA VELIKO, VANJSKU TRGOVINU I PROIZVODNJU GOTOVIH TEKSTILNIH PROIZVODA S.P.O.</item>
    </izvorni_sadrzaj>
    <derivirana_varijabla naziv="DomainObject.Predmet.ProtuStrankaListNazivFormated_1">
      <item>SENKA PODUZEĆE ZA TRGOVINU NA MALO, TRGOVINU NA VELIKO, VANJSKU TRGOVINU I PROIZVODNJU GOTOVIH TEKSTILNIH PROIZVODA S.P.O.</item>
    </derivirana_varijabla>
  </DomainObject.Predmet.ProtuStrankaListNazivFormated>
  <DomainObject.Predmet.ProtuStrankaListNazivFormatedOIB>
    <izvorni_sadrzaj>
      <item>SENKA PODUZEĆE ZA TRGOVINU NA MALO, TRGOVINU NA VELIKO, VANJSKU TRGOVINU I PROIZVODNJU GOTOVIH TEKSTILNIH PROIZVODA S.P.O., OIB 31582155234</item>
    </izvorni_sadrzaj>
    <derivirana_varijabla naziv="DomainObject.Predmet.ProtuStrankaListNazivFormatedOIB_1">
      <item>SENKA PODUZEĆE ZA TRGOVINU NA MALO, TRGOVINU NA VELIKO, VANJSKU TRGOVINU I PROIZVODNJU GOTOVIH TEKSTILNIH PROIZVODA S.P.O., OIB 31582155234</item>
    </derivirana_varijabla>
  </DomainObject.Predmet.ProtuStrankaListNazivFormatedOIB>
  <DomainObject.Predmet.OstaliListFormated>
    <izvorni_sadrzaj>
      <item>Josip Čečura</item>
    </izvorni_sadrzaj>
    <derivirana_varijabla naziv="DomainObject.Predmet.OstaliListFormated_1">
      <item>Josip Čečura</item>
    </derivirana_varijabla>
  </DomainObject.Predmet.OstaliListFormated>
  <DomainObject.Predmet.OstaliListFormatedOIB>
    <izvorni_sadrzaj>
      <item>Josip Čečura, OIB 04355841683</item>
    </izvorni_sadrzaj>
    <derivirana_varijabla naziv="DomainObject.Predmet.OstaliListFormatedOIB_1">
      <item>Josip Čečura, OIB 04355841683</item>
    </derivirana_varijabla>
  </DomainObject.Predmet.OstaliListFormatedOIB>
  <DomainObject.Predmet.OstaliListFormatedWithAdress>
    <izvorni_sadrzaj>
      <item>Josip Čečura, Modecova Ulica 1, 10000 Zagreb</item>
    </izvorni_sadrzaj>
    <derivirana_varijabla naziv="DomainObject.Predmet.OstaliListFormatedWithAdress_1">
      <item>Josip Čečura, Modecova Ulica 1, 10000 Zagreb</item>
    </derivirana_varijabla>
  </DomainObject.Predmet.OstaliListFormatedWithAdress>
  <DomainObject.Predmet.OstaliListFormatedWithAdressOIB>
    <izvorni_sadrzaj>
      <item>Josip Čečura, OIB 04355841683, Modecova Ulica 1, 10000 Zagreb</item>
    </izvorni_sadrzaj>
    <derivirana_varijabla naziv="DomainObject.Predmet.OstaliListFormatedWithAdressOIB_1">
      <item>Josip Čečura, OIB 04355841683, Modecova Ulica 1, 10000 Zagreb</item>
    </derivirana_varijabla>
  </DomainObject.Predmet.OstaliListFormatedWithAdressOIB>
  <DomainObject.Predmet.OstaliListNazivFormated>
    <izvorni_sadrzaj>
      <item>Josip Čečura</item>
    </izvorni_sadrzaj>
    <derivirana_varijabla naziv="DomainObject.Predmet.OstaliListNazivFormated_1">
      <item>Josip Čečura</item>
    </derivirana_varijabla>
  </DomainObject.Predmet.OstaliListNazivFormated>
  <DomainObject.Predmet.OstaliListNazivFormatedOIB>
    <izvorni_sadrzaj>
      <item>Josip Čečura, OIB 04355841683</item>
    </izvorni_sadrzaj>
    <derivirana_varijabla naziv="DomainObject.Predmet.OstaliListNazivFormatedOIB_1">
      <item>Josip Čečura, OIB 04355841683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St-391/2016-3</izvorni_sadrzaj>
    <derivirana_varijabla naziv="DomainObject.PoslovniBrojDokumenta_1">St-391/2016-3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SENKA PODUZEĆE ZA TRGOVINU NA MALO, TRGOVINU NA VELIKO, VANJSKU TRGOVINU I PROIZVODNJU GOTOVIH TEKSTILNIH PROIZVODA S.P.O.</izvorni_sadrzaj>
    <derivirana_varijabla naziv="DomainObject.Predmet.ProtustrankaIDrugi_1">SENKA PODUZEĆE ZA TRGOVINU NA MALO, TRGOVINU NA VELIKO, VANJSKU TRGOVINU I PROIZVODNJU GOTOVIH TEKSTILNIH PROIZVODA S.P.O.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SENKA PODUZEĆE ZA TRGOVINU NA MALO, TRGOVINU NA VELIKO, VANJSKU TRGOVINU I PROIZVODNJU GOTOVIH TEKSTILNIH PROIZVODA S.P.O., OIB 31582155234, JURIŠIĆEVA 24, 10000 Zagreb</izvorni_sadrzaj>
    <derivirana_varijabla naziv="DomainObject.Predmet.ProtustrankaIDrugiAdressOIB_1">SENKA PODUZEĆE ZA TRGOVINU NA MALO, TRGOVINU NA VELIKO, VANJSKU TRGOVINU I PROIZVODNJU GOTOVIH TEKSTILNIH PROIZVODA S.P.O., OIB 31582155234, JURIŠIĆEVA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SENKA PODUZEĆE ZA TRGOVINU NA MALO, TRGOVINU NA VELIKO, VANJSKU TRGOVINU I PROIZVODNJU GOTOVIH TEKSTILNIH PROIZVODA S.P.O.</item>
      <item>FINA Regionalni centar Zagreb</item>
      <item>Josip Čečura</item>
    </izvorni_sadrzaj>
    <derivirana_varijabla naziv="DomainObject.Predmet.SudioniciListNaziv_1">
      <item>SENKA PODUZEĆE ZA TRGOVINU NA MALO, TRGOVINU NA VELIKO, VANJSKU TRGOVINU I PROIZVODNJU GOTOVIH TEKSTILNIH PROIZVODA S.P.O.</item>
      <item>FINA Regionalni centar Zagreb</item>
      <item>Josip Čečura</item>
    </derivirana_varijabla>
  </DomainObject.Predmet.SudioniciListNaziv>
  <DomainObject.Predmet.SudioniciListAdressOIB>
    <izvorni_sadrzaj>
      <item>SENKA PODUZEĆE ZA TRGOVINU NA MALO, TRGOVINU NA VELIKO, VANJSKU TRGOVINU I PROIZVODNJU GOTOVIH TEKSTILNIH PROIZVODA S.P.O., OIB 31582155234, JURIŠIĆEVA 24,10000 Zagreb</item>
      <item>FINA Regionalni centar Zagreb, OIB 85821130368, Trg svibanjskih žrtava 1995. 1,10000 Zagreb</item>
      <item>Josip Čečura, OIB 04355841683, Modecova Ulica 1,10000 Zagreb</item>
    </izvorni_sadrzaj>
    <derivirana_varijabla naziv="DomainObject.Predmet.SudioniciListAdressOIB_1">
      <item>SENKA PODUZEĆE ZA TRGOVINU NA MALO, TRGOVINU NA VELIKO, VANJSKU TRGOVINU I PROIZVODNJU GOTOVIH TEKSTILNIH PROIZVODA S.P.O., OIB 31582155234, JURIŠIĆEVA 24,10000 Zagreb</item>
      <item>FINA Regionalni centar Zagreb, OIB 85821130368, Trg svibanjskih žrtava 1995. 1,10000 Zagreb</item>
      <item>Josip Čečura, OIB 04355841683, Modecova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6BEE05-DB83-41BC-820F-5E9546924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3880</properties:Characters>
  <properties:Lines>109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2016-07-06T06:11:00Z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St-391/2016-3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