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b0d9" w14:paraId="e34b0d9" w:rsidRDefault="0049259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259A" w:rsidP="0049259A" w:rsidR="00AE649C">
      <w:pPr>
        <w:pStyle w:val="NormaleSPIS"/>
        <w:spacing w:after="0"/>
      </w:pPr>
      <w:r>
        <w:t xml:space="preserve">        Republika Hrvatska</w:t>
      </w:r>
    </w:p>
    <w:p w:rsidRDefault="0049259A" w:rsidP="0049259A" w:rsidR="0049259A">
      <w:pPr>
        <w:pStyle w:val="NormaleSPIS"/>
        <w:spacing w:after="0"/>
      </w:pPr>
      <w:r>
        <w:t xml:space="preserve">      Trgovački sud u Bjelovaru</w:t>
      </w:r>
    </w:p>
    <w:p w:rsidRDefault="0049259A" w:rsidP="004F27AE" w:rsidR="0049259A" w:rsidRPr="00B76F3C">
      <w:pPr>
        <w:pStyle w:val="NormaleSPIS"/>
      </w:pPr>
      <w:r>
        <w:t>Bjelovar, Šetalište dr.I.Lebovića 42.</w:t>
      </w:r>
    </w:p>
    <w:p w:rsidRDefault="0049259A" w:rsidP="0049259A" w:rsidR="0049259A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St-45/2018-2</w:t>
      </w:r>
    </w:p>
    <w:p w:rsidRDefault="0049259A" w:rsidP="0049259A" w:rsidR="0049259A">
      <w:pPr>
        <w:jc w:val="right"/>
        <w:outlineLvl w:val="0"/>
        <w:rPr>
          <w:rFonts w:cs="Arial" w:hAnsi="Arial" w:ascii="Arial"/>
          <w:b/>
          <w:noProof/>
        </w:rPr>
      </w:pPr>
    </w:p>
    <w:p w:rsidRDefault="0049259A" w:rsidP="0049259A" w:rsidR="0049259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49259A" w:rsidP="0049259A" w:rsidR="0049259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49259A" w:rsidP="0049259A" w:rsidR="0049259A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49259A" w:rsidP="0049259A" w:rsidR="0049259A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Varaždin, za otvaranje stečajnog postupka nad dužnikom IZI PROMET PET društvo s ograničenom odgovornošću za proizvodnju, trgovinu i usluge iz Čakovca, Sportska 6/A, MBS 070143661, OIB 79354491902, 1. ožujka 2018.    </w:t>
      </w:r>
    </w:p>
    <w:p w:rsidRDefault="0049259A" w:rsidP="0049259A" w:rsidR="0049259A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49259A" w:rsidP="0049259A" w:rsidR="0049259A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Jana </w:t>
      </w:r>
      <w:proofErr w:type="spellStart"/>
      <w:r>
        <w:rPr>
          <w:lang w:eastAsia="hr-HR"/>
        </w:rPr>
        <w:t>Turk</w:t>
      </w:r>
      <w:proofErr w:type="spellEnd"/>
      <w:r>
        <w:rPr>
          <w:lang w:eastAsia="hr-HR"/>
        </w:rPr>
        <w:t xml:space="preserve"> iz Murskog Središća Ivana </w:t>
      </w:r>
      <w:proofErr w:type="spellStart"/>
      <w:r>
        <w:rPr>
          <w:lang w:eastAsia="hr-HR"/>
        </w:rPr>
        <w:t>pl.Zajca</w:t>
      </w:r>
      <w:proofErr w:type="spellEnd"/>
      <w:r>
        <w:rPr>
          <w:lang w:eastAsia="hr-HR"/>
        </w:rPr>
        <w:t xml:space="preserve"> 6, OIB 50428108526, kao osobi ovlaštenoj za zastupanje dužnika po zakonu, da u roku od 8 dana plati predujam za namirenje troškova stečajnog postupka i to iznos od 1.000,00 kn u Fond za namirenje troškova postupka koji se vodi kod ovog suda, IBAN: HR6123900011300000630 model HR00 50-45-18 i dodatni iznos predujma od 5.000,00 kuna na račun ovog suda br. IBAN:HR6123900011300000630 model HR05 540-45-18. Rok od 8 dana počinje teći istekom osmog dana od objave ovog rješenja na e-oglasnoj ploči ovog suda.</w:t>
      </w:r>
    </w:p>
    <w:p w:rsidRDefault="0049259A" w:rsidP="0049259A" w:rsidR="0049259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Jana </w:t>
      </w:r>
      <w:proofErr w:type="spellStart"/>
      <w:r>
        <w:rPr>
          <w:lang w:eastAsia="hr-HR"/>
        </w:rPr>
        <w:t>Turk</w:t>
      </w:r>
      <w:proofErr w:type="spellEnd"/>
      <w:r>
        <w:rPr>
          <w:lang w:eastAsia="hr-HR"/>
        </w:rPr>
        <w:t xml:space="preserve"> iz Murskog Središća Ivana </w:t>
      </w:r>
      <w:proofErr w:type="spellStart"/>
      <w:r>
        <w:rPr>
          <w:lang w:eastAsia="hr-HR"/>
        </w:rPr>
        <w:t>pl.Zajca</w:t>
      </w:r>
      <w:proofErr w:type="spellEnd"/>
      <w:r>
        <w:rPr>
          <w:lang w:eastAsia="hr-HR"/>
        </w:rPr>
        <w:t xml:space="preserve"> 6, OIB 50428108526,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49259A" w:rsidP="0049259A" w:rsidR="0049259A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IZI PROMET PET društvo s ograničenom odgovornošću za proizvodnju, trgovinu i usluge iz Čakovca, Sportska 6/A, MBS 070143661, OIB 79354491902,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50-45-18 i dodatni iznos predujma od 5.000,00 kuna na račun ovog suda br. IBAN:HR6123900011300000630 model HR05 540-45-18. </w:t>
      </w:r>
    </w:p>
    <w:p w:rsidRDefault="0049259A" w:rsidP="0049259A" w:rsidR="0049259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</w:t>
      </w:r>
    </w:p>
    <w:p w:rsidRDefault="0049259A" w:rsidP="0049259A" w:rsidR="0049259A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49259A" w:rsidP="0049259A" w:rsidR="0049259A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St-45/2018-2</w:t>
      </w:r>
    </w:p>
    <w:p w:rsidRDefault="0049259A" w:rsidP="0049259A" w:rsidR="0049259A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49259A" w:rsidP="0049259A" w:rsidR="0049259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49259A" w:rsidP="0049259A" w:rsidR="0049259A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IZI PROMET PET društvo s ograničenom odgovornošću za proizvodnju, trgovinu i usluge iz Čakovca, Sportska 6/A, MBS 070143661, OIB 79354491902. U prijedlogu navodi da na dan 27. srpnja 2017. godine dužnik u očevidniku redoslijeda osnova za plaćanje ima evidentirane neizvršene osnove za plaćanje u neprekidnom razdoblju od 120 dan u ukupnom iznosu od 18.880,40 kuna.</w:t>
      </w:r>
    </w:p>
    <w:p w:rsidRDefault="0049259A" w:rsidP="0049259A" w:rsidR="0049259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49259A" w:rsidP="0049259A" w:rsidR="0049259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49259A" w:rsidP="0049259A" w:rsidR="0049259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Jana </w:t>
      </w:r>
      <w:proofErr w:type="spellStart"/>
      <w:r>
        <w:rPr>
          <w:lang w:eastAsia="hr-HR"/>
        </w:rPr>
        <w:t>Turk</w:t>
      </w:r>
      <w:proofErr w:type="spellEnd"/>
      <w:r>
        <w:rPr>
          <w:lang w:eastAsia="hr-HR"/>
        </w:rPr>
        <w:t xml:space="preserve"> iz Murskog Središća Ivana </w:t>
      </w:r>
      <w:proofErr w:type="spellStart"/>
      <w:r>
        <w:rPr>
          <w:lang w:eastAsia="hr-HR"/>
        </w:rPr>
        <w:t>pl.Zajca</w:t>
      </w:r>
      <w:proofErr w:type="spellEnd"/>
      <w:r>
        <w:rPr>
          <w:lang w:eastAsia="hr-HR"/>
        </w:rPr>
        <w:t xml:space="preserve"> 6, OIB 50428108526.  </w:t>
      </w:r>
    </w:p>
    <w:p w:rsidRDefault="0049259A" w:rsidP="0049259A" w:rsidR="0049259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Jani </w:t>
      </w:r>
      <w:proofErr w:type="spellStart"/>
      <w:r>
        <w:rPr>
          <w:lang w:eastAsia="hr-HR"/>
        </w:rPr>
        <w:t>Turk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49259A" w:rsidP="0049259A" w:rsidR="0049259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49259A" w:rsidP="0049259A" w:rsidR="0049259A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49259A" w:rsidP="0049259A" w:rsidR="0049259A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St-45/2018-2</w:t>
      </w:r>
      <w:bookmarkStart w:name="_GoBack" w:id="0"/>
      <w:bookmarkEnd w:id="0"/>
    </w:p>
    <w:p w:rsidRDefault="0049259A" w:rsidP="0049259A" w:rsidR="0049259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49259A" w:rsidP="0049259A" w:rsidR="0049259A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1. ožujka 2018.</w:t>
      </w:r>
    </w:p>
    <w:p w:rsidRDefault="0049259A" w:rsidP="0049259A" w:rsidR="0049259A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</w:t>
      </w:r>
      <w:r>
        <w:rPr>
          <w:lang w:eastAsia="hr-HR"/>
        </w:rPr>
        <w:t xml:space="preserve">    </w:t>
      </w:r>
      <w:r>
        <w:rPr>
          <w:lang w:eastAsia="hr-HR"/>
        </w:rPr>
        <w:t>      S u d a c</w:t>
      </w:r>
    </w:p>
    <w:p w:rsidRDefault="0049259A" w:rsidP="0049259A" w:rsidR="0049259A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49259A" w:rsidP="0049259A" w:rsidR="0049259A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49259A" w:rsidP="0049259A" w:rsidR="0049259A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49259A" w:rsidP="0049259A" w:rsidR="0049259A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49259A" w:rsidP="0049259A" w:rsidR="0049259A">
      <w:pPr>
        <w:autoSpaceDN w:val="false"/>
        <w:jc w:val="both"/>
      </w:pPr>
    </w:p>
    <w:p w:rsidRDefault="0049259A" w:rsidP="0049259A" w:rsidR="0049259A">
      <w:pPr>
        <w:autoSpaceDN w:val="false"/>
        <w:jc w:val="both"/>
      </w:pPr>
    </w:p>
    <w:p w:rsidRDefault="0049259A" w:rsidP="0049259A" w:rsidR="0049259A">
      <w:pPr>
        <w:autoSpaceDN w:val="false"/>
        <w:jc w:val="both"/>
      </w:pPr>
    </w:p>
    <w:p w:rsidRDefault="0049259A" w:rsidP="0049259A" w:rsidR="0049259A">
      <w:pPr>
        <w:jc w:val="both"/>
      </w:pPr>
    </w:p>
    <w:p w:rsidRDefault="0049259A" w:rsidP="0049259A" w:rsidR="0049259A">
      <w:pPr>
        <w:autoSpaceDN w:val="false"/>
        <w:jc w:val="both"/>
      </w:pPr>
    </w:p>
    <w:p w:rsidRDefault="0049259A" w:rsidP="0049259A" w:rsidR="0049259A">
      <w:pPr>
        <w:jc w:val="both"/>
        <w:rPr>
          <w:sz w:val="22"/>
          <w:szCs w:val="22"/>
        </w:rPr>
      </w:pPr>
    </w:p>
    <w:p w:rsidRDefault="0049259A" w:rsidP="0049259A" w:rsidR="0049259A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59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St-45/2018-2</izvorni_sadrzaj>
    <derivirana_varijabla naziv="DomainObject.Oznaka_1">St-45/2018-2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St-45/2018</izvorni_sadrzaj>
    <derivirana_varijabla naziv="DomainObject.Predmet.OznakaBroj_1">St-45/2018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 PROMET PET društvo s ograničenom odgovornošću za proizvodnju, trgovinu i usluge</izvorni_sadrzaj>
    <derivirana_varijabla naziv="DomainObject.Predmet.ProtustrankaFormated_1">  IZI PROMET PET društvo s ograničenom odgovornošću za proizvodnju, trgovinu i usluge</derivirana_varijabla>
  </DomainObject.Predmet.ProtustrankaFormated>
  <DomainObject.Predmet.ProtustrankaFormatedOIB>
    <izvorni_sadrzaj>  IZI PROMET PET društvo s ograničenom odgovornošću za proizvodnju, trgovinu i usluge, OIB 79354491902</izvorni_sadrzaj>
    <derivirana_varijabla naziv="DomainObject.Predmet.ProtustrankaFormatedOIB_1">  IZI PROMET PET društvo s ograničenom odgovornošću za proizvodnju, trgovinu i usluge, OIB 79354491902</derivirana_varijabla>
  </DomainObject.Predmet.ProtustrankaFormatedOIB>
  <DomainObject.Predmet.ProtustrankaFormatedWithAdress>
    <izvorni_sadrzaj> IZI PROMET PET društvo s ograničenom odgovornošću za proizvodnju, trgovinu i usluge, Sportska 6A, 40000 Čakovec</izvorni_sadrzaj>
    <derivirana_varijabla naziv="DomainObject.Predmet.ProtustrankaFormatedWithAdress_1"> IZI PROMET PET društvo s ograničenom odgovornošću za proizvodnju, trgovinu i usluge, Sportska 6A, 40000 Čakovec</derivirana_varijabla>
  </DomainObject.Predmet.ProtustrankaFormatedWithAdress>
  <DomainObject.Predmet.ProtustrankaFormatedWithAdressOIB>
    <izvorni_sadrzaj> IZI PROMET PET društvo s ograničenom odgovornošću za proizvodnju, trgovinu i usluge, OIB 79354491902, Sportska 6A, 40000 Čakovec</izvorni_sadrzaj>
    <derivirana_varijabla naziv="DomainObject.Predmet.ProtustrankaFormatedWithAdressOIB_1"> IZI PROMET PET društvo s ograničenom odgovornošću za proizvodnju, trgovinu i usluge, OIB 79354491902, Sportska 6A, 40000 Čakovec</derivirana_varijabla>
  </DomainObject.Predmet.ProtustrankaFormatedWithAdressOIB>
  <DomainObject.Predmet.ProtustrankaWithAdress>
    <izvorni_sadrzaj>IZI PROMET PET društvo s ograničenom odgovornošću za proizvodnju, trgovinu i usluge Sportska 6A, 40000 Čakovec</izvorni_sadrzaj>
    <derivirana_varijabla naziv="DomainObject.Predmet.ProtustrankaWithAdress_1">IZI PROMET PET društvo s ograničenom odgovornošću za proizvodnju, trgovinu i usluge Sportska 6A, 40000 Čakovec</derivirana_varijabla>
  </DomainObject.Predmet.ProtustrankaWithAdress>
  <DomainObject.Predmet.ProtustrankaWithAdressOIB>
    <izvorni_sadrzaj>IZI PROMET PET društvo s ograničenom odgovornošću za proizvodnju, trgovinu i usluge, OIB 79354491902, Sportska 6A, 40000 Čakovec</izvorni_sadrzaj>
    <derivirana_varijabla naziv="DomainObject.Predmet.ProtustrankaWithAdressOIB_1">IZI PROMET PET društvo s ograničenom odgovornošću za proizvodnju, trgovinu i usluge, OIB 79354491902, Sportska 6A, 40000 Čakovec</derivirana_varijabla>
  </DomainObject.Predmet.ProtustrankaWithAdressOIB>
  <DomainObject.Predmet.ProtustrankaNazivFormated>
    <izvorni_sadrzaj>IZI PROMET PET društvo s ograničenom odgovornošću za proizvodnju, trgovinu i usluge</izvorni_sadrzaj>
    <derivirana_varijabla naziv="DomainObject.Predmet.ProtustrankaNazivFormated_1">IZI PROMET PET društvo s ograničenom odgovornošću za proizvodnju, trgovinu i usluge</derivirana_varijabla>
  </DomainObject.Predmet.ProtustrankaNazivFormated>
  <DomainObject.Predmet.ProtustrankaNazivFormatedOIB>
    <izvorni_sadrzaj>IZI PROMET PET društvo s ograničenom odgovornošću za proizvodnju, trgovinu i usluge, OIB 79354491902</izvorni_sadrzaj>
    <derivirana_varijabla naziv="DomainObject.Predmet.ProtustrankaNazivFormatedOIB_1">IZI PROMET PET društvo s ograničenom odgovornošću za proizvodnju, trgovinu i usluge, OIB 79354491902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IZI PROMET PET društvo s ograničenom odgovornošću za proizvodnju, trgovinu i usluge</item>
    </izvorni_sadrzaj>
    <derivirana_varijabla naziv="DomainObject.Predmet.ProtuStrankaListFormated_1">
      <item>IZI PROMET PET društvo s ograničenom odgovornošću za proizvodnju, trgovinu i usluge</item>
    </derivirana_varijabla>
  </DomainObject.Predmet.ProtuStrankaListFormated>
  <DomainObject.Predmet.ProtuStrankaListFormatedOIB>
    <izvorni_sadrzaj>
      <item>IZI PROMET PET društvo s ograničenom odgovornošću za proizvodnju, trgovinu i usluge, OIB 79354491902</item>
    </izvorni_sadrzaj>
    <derivirana_varijabla naziv="DomainObject.Predmet.ProtuStrankaListFormatedOIB_1">
      <item>IZI PROMET PET društvo s ograničenom odgovornošću za proizvodnju, trgovinu i usluge, OIB 79354491902</item>
    </derivirana_varijabla>
  </DomainObject.Predmet.ProtuStrankaListFormatedOIB>
  <DomainObject.Predmet.ProtuStrankaListFormatedWithAdress>
    <izvorni_sadrzaj>
      <item>IZI PROMET PET društvo s ograničenom odgovornošću za proizvodnju, trgovinu i usluge, Sportska 6A, 40000 Čakovec</item>
    </izvorni_sadrzaj>
    <derivirana_varijabla naziv="DomainObject.Predmet.ProtuStrankaListFormatedWithAdress_1">
      <item>IZI PROMET PET društvo s ograničenom odgovornošću za proizvodnju, trgovinu i usluge, Sportska 6A, 40000 Čakovec</item>
    </derivirana_varijabla>
  </DomainObject.Predmet.ProtuStrankaListFormatedWithAdress>
  <DomainObject.Predmet.ProtuStrankaListFormatedWithAdressOIB>
    <izvorni_sadrzaj>
      <item>IZI PROMET PET društvo s ograničenom odgovornošću za proizvodnju, trgovinu i usluge, OIB 79354491902, Sportska 6A, 40000 Čakovec</item>
    </izvorni_sadrzaj>
    <derivirana_varijabla naziv="DomainObject.Predmet.ProtuStrankaListFormatedWithAdressOIB_1">
      <item>IZI PROMET PET društvo s ograničenom odgovornošću za proizvodnju, trgovinu i usluge, OIB 79354491902, Sportska 6A, 40000 Čakovec</item>
    </derivirana_varijabla>
  </DomainObject.Predmet.ProtuStrankaListFormatedWithAdressOIB>
  <DomainObject.Predmet.ProtuStrankaListNazivFormated>
    <izvorni_sadrzaj>
      <item>IZI PROMET PET društvo s ograničenom odgovornošću za proizvodnju, trgovinu i usluge</item>
    </izvorni_sadrzaj>
    <derivirana_varijabla naziv="DomainObject.Predmet.ProtuStrankaListNazivFormated_1">
      <item>IZI PROMET PET društvo s ograničenom odgovornošću za proizvodnju, trgovinu i usluge</item>
    </derivirana_varijabla>
  </DomainObject.Predmet.ProtuStrankaListNazivFormated>
  <DomainObject.Predmet.ProtuStrankaListNazivFormatedOIB>
    <izvorni_sadrzaj>
      <item>IZI PROMET PET društvo s ograničenom odgovornošću za proizvodnju, trgovinu i usluge, OIB 79354491902</item>
    </izvorni_sadrzaj>
    <derivirana_varijabla naziv="DomainObject.Predmet.ProtuStrankaListNazivFormatedOIB_1">
      <item>IZI PROMET PET društvo s ograničenom odgovornošću za proizvodnju, trgovinu i usluge, OIB 79354491902</item>
    </derivirana_varijabla>
  </DomainObject.Predmet.ProtuStrankaListNazivFormatedOIB>
  <DomainObject.Predmet.OstaliListFormated>
    <izvorni_sadrzaj>
      <item>Jana Turk</item>
      <item>Ivan Mikulić</item>
      <item>Sudski registar</item>
    </izvorni_sadrzaj>
    <derivirana_varijabla naziv="DomainObject.Predmet.OstaliListFormated_1">
      <item>Jana Turk</item>
      <item>Ivan Mikulić</item>
      <item>Sudski registar</item>
    </derivirana_varijabla>
  </DomainObject.Predmet.OstaliListFormated>
  <DomainObject.Predmet.OstaliListFormatedOIB>
    <izvorni_sadrzaj>
      <item>Jana Turk, OIB 50428108526</item>
      <item>Ivan Mikulić, OIB 56771083355</item>
      <item>Sudski registar</item>
    </izvorni_sadrzaj>
    <derivirana_varijabla naziv="DomainObject.Predmet.OstaliListFormatedOIB_1">
      <item>Jana Turk, OIB 50428108526</item>
      <item>Ivan Mikulić, OIB 56771083355</item>
      <item>Sudski registar</item>
    </derivirana_varijabla>
  </DomainObject.Predmet.OstaliListFormatedOIB>
  <DomainObject.Predmet.OstaliListFormatedWithAdress>
    <izvorni_sadrzaj>
      <item>Jana Turk, Ivana Pl. Zajca 6, 40315 Mursko Središće</item>
      <item>Ivan Mikulić, Frankopanska 39, 40315 Peklenica</item>
      <item>Sudski registar</item>
    </izvorni_sadrzaj>
    <derivirana_varijabla naziv="DomainObject.Predmet.OstaliListFormatedWithAdress_1">
      <item>Jana Turk, Ivana Pl. Zajca 6, 40315 Mursko Središće</item>
      <item>Ivan Mikulić, Frankopanska 39, 40315 Peklenica</item>
      <item>Sudski registar</item>
    </derivirana_varijabla>
  </DomainObject.Predmet.OstaliListFormatedWithAdress>
  <DomainObject.Predmet.OstaliListFormatedWithAdressOIB>
    <izvorni_sadrzaj>
      <item>Jana Turk, OIB 50428108526, Ivana Pl. Zajca 6, 40315 Mursko Središće</item>
      <item>Ivan Mikulić, OIB 56771083355, Frankopanska 39, 40315 Peklenica</item>
      <item>Sudski registar</item>
    </izvorni_sadrzaj>
    <derivirana_varijabla naziv="DomainObject.Predmet.OstaliListFormatedWithAdressOIB_1">
      <item>Jana Turk, OIB 50428108526, Ivana Pl. Zajca 6, 40315 Mursko Središće</item>
      <item>Ivan Mikulić, OIB 56771083355, Frankopanska 39, 40315 Peklenica</item>
      <item>Sudski registar</item>
    </derivirana_varijabla>
  </DomainObject.Predmet.OstaliListFormatedWithAdressOIB>
  <DomainObject.Predmet.OstaliListNazivFormated>
    <izvorni_sadrzaj>
      <item>Jana Turk</item>
      <item>Ivan Mikulić</item>
      <item>Sudski registar</item>
    </izvorni_sadrzaj>
    <derivirana_varijabla naziv="DomainObject.Predmet.OstaliListNazivFormated_1">
      <item>Jana Turk</item>
      <item>Ivan Mikulić</item>
      <item>Sudski registar</item>
    </derivirana_varijabla>
  </DomainObject.Predmet.OstaliListNazivFormated>
  <DomainObject.Predmet.OstaliListNazivFormatedOIB>
    <izvorni_sadrzaj>
      <item>Jana Turk, OIB 50428108526</item>
      <item>Ivan Mikulić, OIB 56771083355</item>
      <item>Sudski registar</item>
    </izvorni_sadrzaj>
    <derivirana_varijabla naziv="DomainObject.Predmet.OstaliListNazivFormatedOIB_1">
      <item>Jana Turk, OIB 50428108526</item>
      <item>Ivan Mikulić, OIB 56771083355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St-45/2018-2</izvorni_sadrzaj>
    <derivirana_varijabla naziv="DomainObject.PoslovniBrojDokumenta_1">St-45/2018-2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IZI PROMET PET društvo s ograničenom odgovornošću za proizvodnju, trgovinu i usluge</izvorni_sadrzaj>
    <derivirana_varijabla naziv="DomainObject.Predmet.ProtustrankaIDrugi_1">IZI PROMET PET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IZI PROMET PET društvo s ograničenom odgovornošću za proizvodnju, trgovinu i usluge, OIB 79354491902, Sportska 6A, 40000 Čakovec</izvorni_sadrzaj>
    <derivirana_varijabla naziv="DomainObject.Predmet.ProtustrankaIDrugiAdressOIB_1">IZI PROMET PET društvo s ograničenom odgovornošću za proizvodnju, trgovinu i usluge, OIB 79354491902, Sportska 6A,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IZI PROMET PET društvo s ograničenom odgovornošću za proizvodnju, trgovinu i usluge</item>
      <item>Financijska agencija</item>
      <item>Jana Turk</item>
      <item>Ivan Mikulić</item>
      <item>Sudski registar</item>
    </izvorni_sadrzaj>
    <derivirana_varijabla naziv="DomainObject.Predmet.SudioniciListNaziv_1">
      <item>IZI PROMET PET društvo s ograničenom odgovornošću za proizvodnju, trgovinu i usluge</item>
      <item>Financijska agencija</item>
      <item>Jana Turk</item>
      <item>Ivan Mikulić</item>
      <item>Sudski registar</item>
    </derivirana_varijabla>
  </DomainObject.Predmet.SudioniciListNaziv>
  <DomainObject.Predmet.SudioniciListAdressOIB>
    <izvorni_sadrzaj>
      <item>IZI PROMET PET društvo s ograničenom odgovornošću za proizvodnju, trgovinu i usluge, OIB 79354491902, Sportska 6A,40000 Čakovec</item>
      <item>Financijska agencija, OIB 85821130368, Ulica grada Vukovara 70,10000 Zagreb</item>
      <item>Jana Turk, OIB 50428108526, Ivana Pl. Zajca 6,40315 Mursko Središće</item>
      <item>Ivan Mikulić, OIB 56771083355, Frankopanska 39,40315 Peklenica</item>
      <item>Sudski registar</item>
    </izvorni_sadrzaj>
    <derivirana_varijabla naziv="DomainObject.Predmet.SudioniciListAdressOIB_1">
      <item>IZI PROMET PET društvo s ograničenom odgovornošću za proizvodnju, trgovinu i usluge, OIB 79354491902, Sportska 6A,40000 Čakovec</item>
      <item>Financijska agencija, OIB 85821130368, Ulica grada Vukovara 70,10000 Zagreb</item>
      <item>Jana Turk, OIB 50428108526, Ivana Pl. Zajca 6,40315 Mursko Središće</item>
      <item>Ivan Mikulić, OIB 56771083355, Frankopanska 39,40315 Peklenica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D44180-ECD6-4C46-8212-A8E1A78FA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953</properties:Words>
  <properties:Characters>5321</properties:Characters>
  <properties:Lines>103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2018-03-01T08:47:00Z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