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5b0fa" w14:paraId="2a5b0fa" w:rsidRDefault="00DF1871" w:rsidP="00855896" w:rsidR="00855896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5896" w:rsidP="00855896" w:rsidR="00855896"/>
    <w:p w:rsidRDefault="001455B4" w:rsidR="001455B4"/>
    <w:p w:rsidRDefault="001455B4" w:rsidR="001455B4">
      <w:r>
        <w:t>REPUBLIKA HRVATSKA</w:t>
      </w:r>
    </w:p>
    <w:p w:rsidRDefault="001455B4" w:rsidR="001455B4">
      <w:r>
        <w:t>TRGOVAČKI SUD U</w:t>
      </w:r>
      <w:r w:rsidR="009357BB">
        <w:t xml:space="preserve"> OSIJEKU</w:t>
      </w:r>
    </w:p>
    <w:p w:rsidRDefault="001455B4" w:rsidR="009357BB">
      <w:r>
        <w:t>S</w:t>
      </w:r>
      <w:r w:rsidR="009357BB">
        <w:t xml:space="preserve">TALNA SLUŽBA </w:t>
      </w:r>
      <w:r w:rsidR="00934B87">
        <w:t>U SLAVONSKOM BRODU</w:t>
      </w:r>
      <w:r>
        <w:t xml:space="preserve">  </w:t>
      </w:r>
    </w:p>
    <w:p w:rsidRDefault="009357BB" w:rsidR="009357BB">
      <w:r>
        <w:t>Trg pobjede 13</w:t>
      </w:r>
    </w:p>
    <w:p w:rsidRDefault="009357BB" w:rsidR="001455B4">
      <w:pPr>
        <w:rPr>
          <w:b/>
        </w:rPr>
      </w:pPr>
      <w:r>
        <w:t xml:space="preserve">35000 Slavonski Brod  </w:t>
      </w:r>
      <w:r w:rsidR="001455B4">
        <w:t xml:space="preserve">                                                   </w:t>
      </w:r>
      <w:r w:rsidR="00D5670A">
        <w:t xml:space="preserve">       </w:t>
      </w:r>
      <w:r w:rsidR="00165EA1">
        <w:t xml:space="preserve">  </w:t>
      </w:r>
      <w:r w:rsidR="00922815">
        <w:t xml:space="preserve">   </w:t>
      </w:r>
      <w:r w:rsidR="00165EA1">
        <w:t xml:space="preserve"> </w:t>
      </w:r>
      <w:r w:rsidR="001455B4" w:rsidRPr="00D5670A">
        <w:rPr>
          <w:b/>
        </w:rPr>
        <w:t>Broj: St-</w:t>
      </w:r>
      <w:r w:rsidR="00BB5FA5">
        <w:rPr>
          <w:b/>
        </w:rPr>
        <w:t>59/2011-407</w:t>
      </w:r>
    </w:p>
    <w:p w:rsidRDefault="00AC1C66" w:rsidR="00AC1C66">
      <w:pPr>
        <w:rPr>
          <w:b/>
        </w:rPr>
      </w:pPr>
    </w:p>
    <w:p w:rsidRDefault="00AC1C66" w:rsidP="00AC1C66" w:rsidR="00AC1C66">
      <w:pPr>
        <w:jc w:val="center"/>
      </w:pPr>
      <w:r>
        <w:rPr>
          <w:b/>
        </w:rPr>
        <w:t>R E P U B L I K A    H R V A T S K A</w:t>
      </w:r>
    </w:p>
    <w:p w:rsidRDefault="001455B4" w:rsidP="001455B4" w:rsidR="001455B4" w:rsidRPr="001455B4">
      <w:pPr>
        <w:jc w:val="center"/>
        <w:rPr>
          <w:b/>
        </w:rPr>
      </w:pPr>
      <w:r w:rsidRPr="001455B4">
        <w:rPr>
          <w:b/>
        </w:rPr>
        <w:t>R J E Š E N J E</w:t>
      </w:r>
    </w:p>
    <w:p w:rsidRDefault="001455B4" w:rsidR="001455B4"/>
    <w:p w:rsidRDefault="001455B4" w:rsidP="009D4B39" w:rsidR="001455B4">
      <w:pPr>
        <w:jc w:val="both"/>
      </w:pPr>
      <w:r>
        <w:tab/>
        <w:t xml:space="preserve">TRGOVAČKI SUD U </w:t>
      </w:r>
      <w:r w:rsidR="009357BB">
        <w:t xml:space="preserve">OSIJEKU STALNA SLUŽBA </w:t>
      </w:r>
      <w:r w:rsidR="00934B87">
        <w:t>U SLAVONSKOM BRODU</w:t>
      </w:r>
      <w:r>
        <w:t>, po stečajnom sucu Vesni Vukelić, u postupku stečaja nad dužniko</w:t>
      </w:r>
      <w:r w:rsidR="00D43D12">
        <w:t xml:space="preserve">m </w:t>
      </w:r>
      <w:r w:rsidR="00D50C53">
        <w:t>KAMEN-INGRAD d.d,u stečaju Velika</w:t>
      </w:r>
      <w:r>
        <w:t xml:space="preserve">, nakon unovčenja </w:t>
      </w:r>
      <w:r w:rsidR="00273407">
        <w:t>nekretnina  stečajnog dužnika na kojima</w:t>
      </w:r>
      <w:r>
        <w:t xml:space="preserve"> postoje razlučna prava, </w:t>
      </w:r>
      <w:r w:rsidR="007D73DD">
        <w:t xml:space="preserve">po održanom ročištu za diobu kupovnine, </w:t>
      </w:r>
      <w:r>
        <w:t xml:space="preserve">odlučujući o </w:t>
      </w:r>
      <w:r w:rsidR="00273407">
        <w:t>namirenju vjerovnika</w:t>
      </w:r>
      <w:r>
        <w:t xml:space="preserve">, dana </w:t>
      </w:r>
      <w:r w:rsidR="00934B87">
        <w:t>16.lipnja</w:t>
      </w:r>
      <w:r w:rsidR="00D50C53">
        <w:t xml:space="preserve"> 2016</w:t>
      </w:r>
      <w:r>
        <w:t>.</w:t>
      </w:r>
    </w:p>
    <w:p w:rsidRDefault="001455B4" w:rsidR="001455B4"/>
    <w:p w:rsidRDefault="001455B4" w:rsidP="001455B4" w:rsidR="00291F6A" w:rsidRPr="00A4483B">
      <w:pPr>
        <w:jc w:val="center"/>
      </w:pPr>
      <w:r w:rsidRPr="00A4483B">
        <w:t>r i j e š i o    j e</w:t>
      </w:r>
    </w:p>
    <w:p w:rsidRDefault="001455B4" w:rsidR="001455B4"/>
    <w:p w:rsidRDefault="001455B4" w:rsidP="00766E95" w:rsidR="004E1727">
      <w:pPr>
        <w:jc w:val="both"/>
      </w:pPr>
      <w:r>
        <w:tab/>
      </w:r>
      <w:r w:rsidRPr="00935D89">
        <w:rPr>
          <w:b/>
        </w:rPr>
        <w:t>I -</w:t>
      </w:r>
      <w:r>
        <w:t xml:space="preserve"> I</w:t>
      </w:r>
      <w:r w:rsidR="00182306">
        <w:t xml:space="preserve">z iznosa </w:t>
      </w:r>
      <w:r w:rsidR="009A24E5">
        <w:t>kupovni</w:t>
      </w:r>
      <w:r w:rsidR="00F173D6">
        <w:t>ne ostvarene</w:t>
      </w:r>
      <w:r w:rsidR="00934B87">
        <w:t xml:space="preserve"> prodajom nekretnine</w:t>
      </w:r>
      <w:r w:rsidR="003E2DE3">
        <w:t xml:space="preserve"> </w:t>
      </w:r>
      <w:r w:rsidR="00A4483B">
        <w:t xml:space="preserve">stečajnog dužnika </w:t>
      </w:r>
    </w:p>
    <w:p w:rsidRDefault="00936D76" w:rsidP="00936D76" w:rsidR="00936D76">
      <w:pPr>
        <w:ind w:firstLine="720"/>
        <w:jc w:val="both"/>
      </w:pPr>
      <w:r>
        <w:t>upisan</w:t>
      </w:r>
      <w:r w:rsidR="00934B87">
        <w:t>e</w:t>
      </w:r>
      <w:r>
        <w:t xml:space="preserve"> u zk.ul.</w:t>
      </w:r>
      <w:r w:rsidR="00330F40">
        <w:t>1203</w:t>
      </w:r>
      <w:r w:rsidR="00934B87">
        <w:t xml:space="preserve">, </w:t>
      </w:r>
      <w:r w:rsidR="00330F40">
        <w:t xml:space="preserve">označena sa kč.br. 2137 oranica Lučica, </w:t>
      </w:r>
      <w:r w:rsidR="00934B87">
        <w:t>k.o Velika</w:t>
      </w:r>
      <w:r>
        <w:t xml:space="preserve">  </w:t>
      </w:r>
    </w:p>
    <w:p w:rsidRDefault="003E1A8E" w:rsidP="003E1A8E" w:rsidR="003E1A8E" w:rsidRPr="003537A5">
      <w:pPr>
        <w:tabs>
          <w:tab w:pos="2268" w:leader="dot" w:val="right"/>
          <w:tab w:pos="2835" w:leader="dot" w:val="right"/>
        </w:tabs>
        <w:jc w:val="both"/>
      </w:pPr>
      <w:r>
        <w:t xml:space="preserve">                 </w:t>
      </w:r>
      <w:r w:rsidR="00273407" w:rsidRPr="003537A5">
        <w:t>od u</w:t>
      </w:r>
      <w:r w:rsidR="002B21BD" w:rsidRPr="003537A5">
        <w:t xml:space="preserve">kupno </w:t>
      </w:r>
      <w:r w:rsidR="00330F40">
        <w:t>72.780</w:t>
      </w:r>
      <w:r w:rsidR="004E1727" w:rsidRPr="003537A5">
        <w:t>,00</w:t>
      </w:r>
      <w:r w:rsidRPr="003537A5">
        <w:t xml:space="preserve"> kn,</w:t>
      </w:r>
    </w:p>
    <w:p w:rsidRDefault="009A24E5" w:rsidP="0050134C" w:rsidR="009A24E5">
      <w:pPr>
        <w:jc w:val="both"/>
      </w:pPr>
      <w:r>
        <w:t xml:space="preserve"> </w:t>
      </w:r>
      <w:r w:rsidR="003E1A8E">
        <w:tab/>
        <w:t xml:space="preserve">     </w:t>
      </w:r>
      <w:r>
        <w:t>namiruje se:</w:t>
      </w:r>
    </w:p>
    <w:p w:rsidRDefault="009A24E5" w:rsidP="0050134C" w:rsidR="009A24E5">
      <w:pPr>
        <w:jc w:val="both"/>
      </w:pPr>
    </w:p>
    <w:p w:rsidRDefault="00182306" w:rsidP="0050134C" w:rsidR="003D3B27" w:rsidRPr="00DD7B01">
      <w:pPr>
        <w:jc w:val="both"/>
        <w:rPr>
          <w:b/>
        </w:rPr>
      </w:pPr>
      <w:r>
        <w:t xml:space="preserve">  </w:t>
      </w:r>
      <w:r w:rsidR="003D3B27" w:rsidRPr="00DD7B01">
        <w:rPr>
          <w:b/>
        </w:rPr>
        <w:t>A) Prvenstvo</w:t>
      </w:r>
    </w:p>
    <w:p w:rsidRDefault="00DD7B01" w:rsidP="00DD7B01" w:rsidR="009A24E5">
      <w:pPr>
        <w:jc w:val="both"/>
      </w:pPr>
      <w:r>
        <w:t>Stečajna masa stečajnog dužnika</w:t>
      </w:r>
    </w:p>
    <w:p w:rsidRDefault="009A24E5" w:rsidP="00DD7B01" w:rsidR="009A24E5">
      <w:pPr>
        <w:jc w:val="both"/>
      </w:pPr>
    </w:p>
    <w:p w:rsidRDefault="00DD7B01" w:rsidP="00DD7B01" w:rsidR="00DD7B01">
      <w:pPr>
        <w:jc w:val="both"/>
      </w:pPr>
      <w:r>
        <w:t xml:space="preserve"> </w:t>
      </w:r>
      <w:r w:rsidR="009A24E5">
        <w:t xml:space="preserve">Troškovi </w:t>
      </w:r>
      <w:r>
        <w:t xml:space="preserve">utvrđenja tražbine 5% od utrška po čl. </w:t>
      </w:r>
      <w:smartTag w:element="metricconverter" w:uri="urn:schemas-microsoft-com:office:smarttags">
        <w:smartTagPr>
          <w:attr w:val="170 st" w:name="ProductID"/>
        </w:smartTagPr>
        <w:r>
          <w:t>170 st</w:t>
        </w:r>
      </w:smartTag>
      <w:r>
        <w:t xml:space="preserve">. 1 SZ-a   </w:t>
      </w:r>
      <w:r w:rsidR="009A24E5">
        <w:t xml:space="preserve">                  </w:t>
      </w:r>
      <w:r w:rsidR="00934B87">
        <w:t>3.</w:t>
      </w:r>
      <w:r w:rsidR="00330F40">
        <w:t>639</w:t>
      </w:r>
      <w:r w:rsidR="00936D76" w:rsidRPr="003537A5">
        <w:t>,00</w:t>
      </w:r>
      <w:r w:rsidR="009A24E5" w:rsidRPr="003537A5">
        <w:t xml:space="preserve"> kn</w:t>
      </w:r>
      <w:r w:rsidRPr="003537A5">
        <w:t xml:space="preserve">                                                                                      </w:t>
      </w:r>
    </w:p>
    <w:p w:rsidRDefault="00DD7B01" w:rsidP="0050134C" w:rsidR="00DD7B01">
      <w:pPr>
        <w:jc w:val="both"/>
      </w:pPr>
    </w:p>
    <w:p w:rsidRDefault="00D317C3" w:rsidP="009A24E5" w:rsidR="009A24E5">
      <w:pPr>
        <w:pBdr>
          <w:bottom w:space="1" w:sz="12" w:color="auto" w:val="single"/>
        </w:pBdr>
        <w:jc w:val="both"/>
      </w:pPr>
      <w:r>
        <w:t>T</w:t>
      </w:r>
      <w:r w:rsidR="00C63991">
        <w:t xml:space="preserve">roškovi </w:t>
      </w:r>
      <w:r w:rsidR="00DD7B01">
        <w:t>unovčenja</w:t>
      </w:r>
      <w:r>
        <w:t xml:space="preserve"> 5%</w:t>
      </w:r>
      <w:r w:rsidR="00DD7B01">
        <w:t xml:space="preserve"> </w:t>
      </w:r>
      <w:r w:rsidR="00C63991">
        <w:t xml:space="preserve"> po čl. </w:t>
      </w:r>
      <w:smartTag w:element="metricconverter" w:uri="urn:schemas-microsoft-com:office:smarttags">
        <w:smartTagPr>
          <w:attr w:val="170 st" w:name="ProductID"/>
        </w:smartTagPr>
        <w:r w:rsidR="00C63991">
          <w:t xml:space="preserve">170 </w:t>
        </w:r>
        <w:r w:rsidR="00DD7B01">
          <w:t>st</w:t>
        </w:r>
      </w:smartTag>
      <w:r w:rsidR="00DD7B01">
        <w:t xml:space="preserve">. 2 </w:t>
      </w:r>
      <w:r w:rsidR="00C63991">
        <w:t xml:space="preserve">SZ-a  </w:t>
      </w:r>
      <w:r w:rsidR="00DD7B01">
        <w:t xml:space="preserve">                      </w:t>
      </w:r>
      <w:r w:rsidR="004E1727">
        <w:t xml:space="preserve">                   </w:t>
      </w:r>
      <w:r w:rsidR="009A24E5">
        <w:t xml:space="preserve"> </w:t>
      </w:r>
      <w:r>
        <w:t xml:space="preserve">     </w:t>
      </w:r>
      <w:r w:rsidR="00DD7B01">
        <w:t xml:space="preserve"> </w:t>
      </w:r>
      <w:r w:rsidR="00934B87">
        <w:t>3.</w:t>
      </w:r>
      <w:r w:rsidR="00330F40">
        <w:t>639</w:t>
      </w:r>
      <w:r w:rsidR="00936D76" w:rsidRPr="003537A5">
        <w:t>,00</w:t>
      </w:r>
      <w:r w:rsidR="004E1727" w:rsidRPr="003537A5">
        <w:t xml:space="preserve"> </w:t>
      </w:r>
      <w:r w:rsidR="009A24E5" w:rsidRPr="003537A5">
        <w:t xml:space="preserve"> </w:t>
      </w:r>
      <w:r w:rsidR="00C63991" w:rsidRPr="003537A5">
        <w:t>kn</w:t>
      </w:r>
    </w:p>
    <w:p w:rsidRDefault="003537A5" w:rsidP="009A24E5" w:rsidR="003537A5">
      <w:pPr>
        <w:jc w:val="both"/>
        <w:rPr>
          <w:b/>
        </w:rPr>
      </w:pPr>
      <w:r>
        <w:t>Ukupno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934B87">
        <w:t xml:space="preserve">  </w:t>
      </w:r>
      <w:r w:rsidR="00330F40">
        <w:t>5.278</w:t>
      </w:r>
      <w:r>
        <w:t>,00 kn</w:t>
      </w:r>
    </w:p>
    <w:p w:rsidRDefault="009A24E5" w:rsidP="009A24E5" w:rsidR="009A24E5">
      <w:pPr>
        <w:jc w:val="both"/>
        <w:rPr>
          <w:b/>
        </w:rPr>
      </w:pPr>
    </w:p>
    <w:p w:rsidRDefault="002B21BD" w:rsidP="009A24E5" w:rsidR="002B21BD">
      <w:pPr>
        <w:jc w:val="both"/>
        <w:rPr>
          <w:b/>
        </w:rPr>
      </w:pPr>
    </w:p>
    <w:p w:rsidRDefault="00616879" w:rsidP="0050134C" w:rsidR="003D3B27" w:rsidRPr="00DD7B01">
      <w:pPr>
        <w:jc w:val="both"/>
        <w:rPr>
          <w:b/>
        </w:rPr>
      </w:pPr>
      <w:r w:rsidRPr="00DD7B01">
        <w:rPr>
          <w:b/>
        </w:rPr>
        <w:t>B) Ostale tražbine</w:t>
      </w:r>
    </w:p>
    <w:p w:rsidRDefault="00C63991" w:rsidP="0050134C" w:rsidR="009A24E5">
      <w:pPr>
        <w:jc w:val="both"/>
      </w:pPr>
      <w:r>
        <w:t xml:space="preserve">- Razlučni vjerovnik </w:t>
      </w:r>
      <w:r w:rsidR="00934B87">
        <w:t>–</w:t>
      </w:r>
      <w:r w:rsidR="00621BC5">
        <w:t xml:space="preserve"> </w:t>
      </w:r>
      <w:r w:rsidR="00330F40">
        <w:t>Podravska banka d.d. Koprivnica</w:t>
      </w:r>
      <w:r w:rsidR="00621BC5">
        <w:t>,</w:t>
      </w:r>
      <w:r w:rsidR="009A24E5">
        <w:t xml:space="preserve"> te</w:t>
      </w:r>
      <w:r w:rsidR="000802BF">
        <w:t xml:space="preserve">meljem </w:t>
      </w:r>
      <w:r w:rsidR="00D317C3">
        <w:t xml:space="preserve">zabilježbe upisane </w:t>
      </w:r>
      <w:r w:rsidR="009A24E5">
        <w:t xml:space="preserve"> pod br. </w:t>
      </w:r>
      <w:r w:rsidR="00330F40">
        <w:t>Z-3149/05 od 19.7.2005</w:t>
      </w:r>
      <w:r w:rsidR="00B45D7F">
        <w:t xml:space="preserve"> i Z-3150/05 od 19.7.2005</w:t>
      </w:r>
      <w:r w:rsidR="00621BC5">
        <w:t>.</w:t>
      </w:r>
      <w:r w:rsidR="009A24E5">
        <w:t xml:space="preserve">  </w:t>
      </w:r>
    </w:p>
    <w:p w:rsidRDefault="009A24E5" w:rsidP="004E1727" w:rsidR="009A24E5" w:rsidRPr="003537A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45D7F">
        <w:t xml:space="preserve">    </w:t>
      </w:r>
      <w:r w:rsidR="004E1727">
        <w:t xml:space="preserve"> </w:t>
      </w:r>
      <w:r w:rsidR="00B45D7F">
        <w:t>67.502,</w:t>
      </w:r>
      <w:r w:rsidR="00A4483B">
        <w:t xml:space="preserve">00 </w:t>
      </w:r>
      <w:r w:rsidR="004E1727" w:rsidRPr="003537A5">
        <w:t>k</w:t>
      </w:r>
      <w:r w:rsidRPr="003537A5">
        <w:t>n</w:t>
      </w:r>
      <w:r w:rsidRPr="003537A5">
        <w:tab/>
        <w:t xml:space="preserve">    </w:t>
      </w:r>
    </w:p>
    <w:p w:rsidRDefault="009A24E5" w:rsidP="0050134C" w:rsidR="009A24E5">
      <w:pPr>
        <w:jc w:val="both"/>
      </w:pPr>
    </w:p>
    <w:p w:rsidRDefault="00C63991" w:rsidP="0050134C" w:rsidR="00182306">
      <w:pPr>
        <w:jc w:val="both"/>
      </w:pPr>
      <w:r>
        <w:t xml:space="preserve"> </w:t>
      </w:r>
      <w:r w:rsidR="00182306">
        <w:rPr>
          <w:b/>
        </w:rPr>
        <w:tab/>
      </w:r>
      <w:r w:rsidR="00182306" w:rsidRPr="00182306">
        <w:t xml:space="preserve">Ovakvom raspodjelom </w:t>
      </w:r>
      <w:r w:rsidR="00B45D7F">
        <w:t xml:space="preserve">Podravska banka d.d. Koprivnica </w:t>
      </w:r>
      <w:r w:rsidR="00182306">
        <w:t xml:space="preserve">namiruje se </w:t>
      </w:r>
      <w:r w:rsidR="004D0AB7">
        <w:t xml:space="preserve"> </w:t>
      </w:r>
      <w:r w:rsidR="009D4757">
        <w:t xml:space="preserve">djelomice </w:t>
      </w:r>
      <w:r w:rsidR="0093496E">
        <w:t xml:space="preserve">te ostaje nenamirena za ostatak glavnice i </w:t>
      </w:r>
      <w:r w:rsidR="00621BC5">
        <w:t xml:space="preserve">obračunatih </w:t>
      </w:r>
      <w:r w:rsidR="0093496E">
        <w:t>kamata</w:t>
      </w:r>
      <w:r w:rsidR="00621BC5">
        <w:t>.</w:t>
      </w:r>
    </w:p>
    <w:p w:rsidRDefault="00523701" w:rsidP="0093496E" w:rsidR="00EE5AA7" w:rsidRPr="008E16C6">
      <w:pPr>
        <w:jc w:val="both"/>
      </w:pPr>
      <w:r>
        <w:rPr>
          <w:b/>
        </w:rPr>
        <w:t xml:space="preserve">      </w:t>
      </w:r>
    </w:p>
    <w:p w:rsidRDefault="00C11313" w:rsidP="00C11313" w:rsidR="0011551F">
      <w:pPr>
        <w:ind w:left="360"/>
        <w:jc w:val="both"/>
      </w:pPr>
      <w:r>
        <w:t xml:space="preserve">                                                                        </w:t>
      </w:r>
      <w:r w:rsidRPr="00C11313">
        <w:rPr>
          <w:b/>
        </w:rPr>
        <w:t xml:space="preserve">                                                                                                                                                              </w:t>
      </w:r>
    </w:p>
    <w:p w:rsidRDefault="005D58AD" w:rsidP="0050134C" w:rsidR="005D58AD">
      <w:pPr>
        <w:jc w:val="both"/>
      </w:pPr>
      <w:r>
        <w:tab/>
      </w:r>
      <w:r w:rsidR="0093496E">
        <w:rPr>
          <w:b/>
        </w:rPr>
        <w:t>II</w:t>
      </w:r>
      <w:r w:rsidR="00F66EC6" w:rsidRPr="0022090C">
        <w:rPr>
          <w:b/>
        </w:rPr>
        <w:t xml:space="preserve"> -</w:t>
      </w:r>
      <w:r w:rsidR="00F66EC6">
        <w:t xml:space="preserve"> </w:t>
      </w:r>
      <w:r>
        <w:t>Isplata po navedenoj raspodjeli ima se izvršiti nakon pravomoćnosti ovoga rješenja.</w:t>
      </w:r>
    </w:p>
    <w:p w:rsidRDefault="00B33C32" w:rsidP="0050134C" w:rsidR="00B33C32">
      <w:pPr>
        <w:jc w:val="both"/>
      </w:pPr>
    </w:p>
    <w:p w:rsidRDefault="0050134C" w:rsidP="00B45D7F" w:rsidR="00E35C50" w:rsidRPr="00C877C5">
      <w:pPr>
        <w:jc w:val="center"/>
      </w:pPr>
      <w:r w:rsidRPr="00C877C5">
        <w:lastRenderedPageBreak/>
        <w:t>Obrazloženje</w:t>
      </w:r>
    </w:p>
    <w:p w:rsidRDefault="0050134C" w:rsidR="0050134C"/>
    <w:p w:rsidRDefault="00086536" w:rsidP="00A774F9" w:rsidR="00251755">
      <w:pPr>
        <w:jc w:val="both"/>
      </w:pPr>
      <w:r>
        <w:tab/>
      </w:r>
      <w:r w:rsidR="0093496E">
        <w:t>N</w:t>
      </w:r>
      <w:r w:rsidR="00621BC5">
        <w:t>ekretnina navedena</w:t>
      </w:r>
      <w:r w:rsidR="00EE5AA7">
        <w:t xml:space="preserve"> u izreci ovog rje</w:t>
      </w:r>
      <w:r w:rsidR="00621BC5">
        <w:t>šenja unovčena je</w:t>
      </w:r>
      <w:r w:rsidR="00EE5AA7">
        <w:t xml:space="preserve"> </w:t>
      </w:r>
      <w:r w:rsidR="0001289C">
        <w:t xml:space="preserve"> kao dio stečajne mase dužnika</w:t>
      </w:r>
      <w:r w:rsidR="00DA3D2B">
        <w:t xml:space="preserve"> </w:t>
      </w:r>
      <w:r w:rsidR="00936D76">
        <w:t>KAMEN-INGRAD d.d,u stečaju Velika</w:t>
      </w:r>
      <w:r w:rsidR="00251755">
        <w:t xml:space="preserve"> na </w:t>
      </w:r>
      <w:r>
        <w:t xml:space="preserve"> </w:t>
      </w:r>
      <w:r w:rsidR="00251755">
        <w:t xml:space="preserve">ročištu za </w:t>
      </w:r>
      <w:r w:rsidR="00561548">
        <w:t xml:space="preserve">javnu dražbu, za iznos </w:t>
      </w:r>
      <w:r w:rsidR="00251755">
        <w:t xml:space="preserve"> od </w:t>
      </w:r>
      <w:r w:rsidR="00561548">
        <w:t xml:space="preserve">ukupno </w:t>
      </w:r>
      <w:r w:rsidR="00B45D7F">
        <w:t>72780</w:t>
      </w:r>
      <w:r w:rsidR="0093496E">
        <w:t>,00</w:t>
      </w:r>
      <w:r w:rsidR="00251755">
        <w:t xml:space="preserve"> kn.</w:t>
      </w:r>
    </w:p>
    <w:p w:rsidRDefault="00251755" w:rsidP="00A774F9" w:rsidR="00251755">
      <w:pPr>
        <w:jc w:val="both"/>
      </w:pPr>
      <w:r>
        <w:tab/>
        <w:t>Nakon što je rješenje o dos</w:t>
      </w:r>
      <w:r w:rsidR="0093496E">
        <w:t xml:space="preserve">udi postalo pravomoćno, te kupac u cijelosti uplatio </w:t>
      </w:r>
      <w:r w:rsidR="00D317C3">
        <w:t>kupovninu</w:t>
      </w:r>
      <w:r>
        <w:t>, Sud je održao ročište u svrhu namirenja tražbina</w:t>
      </w:r>
      <w:r w:rsidR="00F173D6">
        <w:t xml:space="preserve"> </w:t>
      </w:r>
      <w:r w:rsidR="00D317C3">
        <w:t>razlučnih vjerovnika</w:t>
      </w:r>
      <w:r>
        <w:t>.</w:t>
      </w:r>
    </w:p>
    <w:p w:rsidRDefault="00251755" w:rsidP="00A774F9" w:rsidR="00936D76">
      <w:pPr>
        <w:jc w:val="both"/>
      </w:pPr>
      <w:r>
        <w:tab/>
        <w:t xml:space="preserve">Na ročištu od </w:t>
      </w:r>
      <w:r w:rsidR="00621BC5">
        <w:t>8.lipnja</w:t>
      </w:r>
      <w:r w:rsidR="00936D76">
        <w:t xml:space="preserve"> 2016</w:t>
      </w:r>
      <w:r>
        <w:t>.,</w:t>
      </w:r>
      <w:r w:rsidR="00621BC5">
        <w:t xml:space="preserve"> </w:t>
      </w:r>
      <w:r w:rsidR="0093496E">
        <w:t xml:space="preserve">steč.upravitelj je predložio </w:t>
      </w:r>
      <w:r>
        <w:t xml:space="preserve"> da se prije namirenja razlučnog vjerovnika</w:t>
      </w:r>
      <w:r w:rsidR="009F6717">
        <w:t xml:space="preserve"> iz iznosa kupovnina</w:t>
      </w:r>
      <w:r>
        <w:t xml:space="preserve"> najprije izdvoji u stečajnu masu 5% </w:t>
      </w:r>
      <w:r w:rsidR="00273407">
        <w:t>od utrška na ime</w:t>
      </w:r>
      <w:r>
        <w:t xml:space="preserve"> troškova utvrđenja tražbine</w:t>
      </w:r>
      <w:r w:rsidR="0093496E">
        <w:t xml:space="preserve"> </w:t>
      </w:r>
      <w:r>
        <w:t xml:space="preserve">te </w:t>
      </w:r>
      <w:r w:rsidR="00936D76">
        <w:t xml:space="preserve">isto toliko za troškove unovčenja koji se obračunavaju </w:t>
      </w:r>
      <w:r w:rsidR="0093496E">
        <w:t>prema</w:t>
      </w:r>
      <w:r>
        <w:t xml:space="preserve"> pravilima iz odredbe čl. 170 st. 1 i 2 Stečajnog zakona</w:t>
      </w:r>
      <w:r w:rsidR="00A4483B">
        <w:t xml:space="preserve">, odnosno ukupno </w:t>
      </w:r>
      <w:r w:rsidR="00B45D7F">
        <w:t>7.278</w:t>
      </w:r>
      <w:r w:rsidR="00A4483B">
        <w:t>,00 kn</w:t>
      </w:r>
      <w:r w:rsidR="00621BC5">
        <w:t xml:space="preserve">, a da se s ostatkom namiri razlučni vjerovnik </w:t>
      </w:r>
      <w:r w:rsidR="00B45D7F">
        <w:t>Podravska banka d.d. Koprivnica.</w:t>
      </w:r>
    </w:p>
    <w:p w:rsidRDefault="00B45D7F" w:rsidP="00A774F9" w:rsidR="00B45D7F">
      <w:pPr>
        <w:jc w:val="both"/>
      </w:pPr>
      <w:r>
        <w:tab/>
        <w:t>Razlučni vjerovnik Podravska banka d.d. Koprivnica koji nije pristupio na ročište, svoj zahtjev za namirenje podnio je u podnesku od 18.svibnja 2016., te potražuje ukupno 2,082.176,00 kn za tražbinu osiguranu založnim pravom upisanim u zemljišnim knjigama pod br. Z-3149/05 i br. Z-3150/05 od 19.7.2005.</w:t>
      </w:r>
    </w:p>
    <w:p w:rsidRDefault="00251755" w:rsidP="00A774F9" w:rsidR="00251755">
      <w:pPr>
        <w:jc w:val="both"/>
      </w:pPr>
      <w:r>
        <w:tab/>
        <w:t>U tijeku dokaznog postupka Sud je izvršio uvid u spis i priložene isprave, a posebice zemljišno knjižni izvadak za prodane nekretnine.</w:t>
      </w:r>
    </w:p>
    <w:p w:rsidRDefault="00251755" w:rsidP="00A774F9" w:rsidR="00B975FE">
      <w:pPr>
        <w:jc w:val="both"/>
      </w:pPr>
      <w:r>
        <w:tab/>
      </w:r>
      <w:r w:rsidR="00B975FE">
        <w:t>Odredbom</w:t>
      </w:r>
      <w:r>
        <w:t xml:space="preserve"> čl. 164a st. 3 Stečajnog zakona </w:t>
      </w:r>
      <w:r w:rsidR="0001289C">
        <w:tab/>
        <w:t xml:space="preserve"> (NN br</w:t>
      </w:r>
      <w:r>
        <w:t>. 44/96, 29/99, 129/00, 123/03,</w:t>
      </w:r>
      <w:r w:rsidR="0001289C">
        <w:t xml:space="preserve"> 82/06,</w:t>
      </w:r>
      <w:r>
        <w:t xml:space="preserve"> 116/10, 25/12, 133/12</w:t>
      </w:r>
      <w:r w:rsidR="0001289C">
        <w:t xml:space="preserve"> d</w:t>
      </w:r>
      <w:r w:rsidR="0025072E">
        <w:t xml:space="preserve">alje SZ) </w:t>
      </w:r>
      <w:r>
        <w:t xml:space="preserve">propisano </w:t>
      </w:r>
      <w:r w:rsidR="00B975FE">
        <w:t xml:space="preserve">je </w:t>
      </w:r>
      <w:r>
        <w:t>da nakon što stečajni sudac u stečajnom postupku unovči stvar ili pravo na kojem postoji razlučno pravo upisano u javnoj knjizi, on će iz iznosa ostvarenog prodajom 1.namiriti troškove unovčenja obračunate prema pravilima iz čl. 170 ovog Zakona, 2.namiriti tražbine razlučnih vjerovnika prema redoslijedu predviđenom pr</w:t>
      </w:r>
      <w:r w:rsidR="00B975FE">
        <w:t>avilima ovršnog postupka i 3.preostali iznos predati stečajnom upravitelju za namirenje stečajnih vjerovnika.</w:t>
      </w:r>
    </w:p>
    <w:p w:rsidRDefault="00B975FE" w:rsidP="00B975FE" w:rsidR="00C877C5">
      <w:pPr>
        <w:ind w:firstLine="708"/>
        <w:jc w:val="both"/>
      </w:pPr>
      <w:r>
        <w:t>Slijedom cit.zakonske odredbe</w:t>
      </w:r>
      <w:r w:rsidR="00251755">
        <w:t xml:space="preserve"> Sud  </w:t>
      </w:r>
      <w:r>
        <w:t xml:space="preserve">je </w:t>
      </w:r>
      <w:r w:rsidR="00251755">
        <w:t xml:space="preserve">iz </w:t>
      </w:r>
      <w:r>
        <w:t xml:space="preserve">iznosa ostvarenog prodajom, </w:t>
      </w:r>
      <w:r w:rsidR="00251755">
        <w:t xml:space="preserve">najprije </w:t>
      </w:r>
      <w:r w:rsidR="00501B7B">
        <w:t>izdvojio paušalni iznos od 5</w:t>
      </w:r>
      <w:r>
        <w:t xml:space="preserve">% </w:t>
      </w:r>
      <w:r w:rsidR="00501B7B">
        <w:t xml:space="preserve">za troškove </w:t>
      </w:r>
      <w:r w:rsidR="00E35C50">
        <w:t>utvrđivanja tražbine</w:t>
      </w:r>
      <w:r w:rsidR="00501B7B">
        <w:t xml:space="preserve"> temeljem odredbe </w:t>
      </w:r>
      <w:r>
        <w:t xml:space="preserve"> čl. 170 st. 1 SZ-a,</w:t>
      </w:r>
      <w:r w:rsidR="00501B7B">
        <w:t xml:space="preserve"> </w:t>
      </w:r>
      <w:r w:rsidR="003E762D">
        <w:t>te</w:t>
      </w:r>
      <w:r w:rsidR="00501B7B">
        <w:t xml:space="preserve"> </w:t>
      </w:r>
      <w:r w:rsidR="00936D76">
        <w:t>isto toliko za troškove</w:t>
      </w:r>
      <w:r w:rsidR="00E35C50">
        <w:t xml:space="preserve"> unovčenja koji se obračunavaju prema pravilima iz odredbe čl. 170 st. 2 SZ-a,</w:t>
      </w:r>
      <w:r w:rsidR="00621BC5">
        <w:t xml:space="preserve"> te</w:t>
      </w:r>
      <w:r w:rsidR="00905DB3">
        <w:t xml:space="preserve"> je na taj način za korist stečajne mase izdvojio ukupno </w:t>
      </w:r>
      <w:r w:rsidR="00B45D7F">
        <w:t>7.278</w:t>
      </w:r>
      <w:r w:rsidR="00905DB3">
        <w:t>,00 kn, pa je odlučeno kao pod toč. IA) izreke.</w:t>
      </w:r>
    </w:p>
    <w:p w:rsidRDefault="004326AD" w:rsidP="00A774F9" w:rsidR="009D54FE">
      <w:pPr>
        <w:jc w:val="both"/>
      </w:pPr>
      <w:r>
        <w:tab/>
        <w:t xml:space="preserve">Odredbom čl. 114 st. 1 i 3 </w:t>
      </w:r>
      <w:r w:rsidR="00C877C5">
        <w:t xml:space="preserve">Ovršnog zakona (NN br. 112/12,25/13 i 93/14, dalje OZ), </w:t>
      </w:r>
      <w:r>
        <w:t xml:space="preserve">propisano je da se nakon </w:t>
      </w:r>
      <w:r w:rsidR="00CD3F81">
        <w:t xml:space="preserve">namirenja tražbina iz </w:t>
      </w:r>
      <w:r w:rsidR="00B975FE">
        <w:t xml:space="preserve">čl. 113 OZ-a, namiruju </w:t>
      </w:r>
      <w:r w:rsidR="00CD3F81">
        <w:t xml:space="preserve"> tražbine osigurane založnim pravom i to </w:t>
      </w:r>
      <w:r w:rsidR="00243774">
        <w:t xml:space="preserve">prema redoslijedu </w:t>
      </w:r>
      <w:r w:rsidR="00CD3F81">
        <w:t xml:space="preserve"> st</w:t>
      </w:r>
      <w:r w:rsidR="00CC7008">
        <w:t>jecanja</w:t>
      </w:r>
      <w:r w:rsidR="00CD3F81">
        <w:t xml:space="preserve"> založnog prava</w:t>
      </w:r>
      <w:r w:rsidR="00D71F70">
        <w:t>, a ka</w:t>
      </w:r>
      <w:r w:rsidR="003B1183">
        <w:t>k</w:t>
      </w:r>
      <w:r w:rsidR="00D71F70">
        <w:t>o je uvid</w:t>
      </w:r>
      <w:r w:rsidR="00621BC5">
        <w:t>om u zemljišne knjige za prodanu nekretninu</w:t>
      </w:r>
      <w:r w:rsidR="00D71F70">
        <w:t xml:space="preserve"> utvrđeno </w:t>
      </w:r>
      <w:r w:rsidR="00CD3F81">
        <w:t xml:space="preserve"> da </w:t>
      </w:r>
      <w:r w:rsidR="00D71F70">
        <w:t>je</w:t>
      </w:r>
      <w:r w:rsidR="00B45D7F">
        <w:t xml:space="preserve"> Podravska banka d.d. Koprivnica</w:t>
      </w:r>
      <w:r w:rsidR="00CD3F81">
        <w:t xml:space="preserve"> </w:t>
      </w:r>
      <w:r w:rsidR="00E35C50">
        <w:t xml:space="preserve">upisana kao jedini stjecatelj </w:t>
      </w:r>
      <w:r w:rsidR="00C877C5">
        <w:t xml:space="preserve">razlučnog </w:t>
      </w:r>
      <w:r w:rsidR="00273407">
        <w:t xml:space="preserve"> prava </w:t>
      </w:r>
      <w:r w:rsidR="00621BC5">
        <w:t xml:space="preserve">upisanog pod br. </w:t>
      </w:r>
      <w:r w:rsidR="00B45D7F">
        <w:t>Z-3149/05 i Z-3150/05 od 19.7.2005</w:t>
      </w:r>
      <w:r w:rsidR="00621BC5">
        <w:t>.</w:t>
      </w:r>
      <w:r w:rsidR="00273407">
        <w:t xml:space="preserve">, </w:t>
      </w:r>
      <w:r w:rsidR="00D71F70">
        <w:t>to je odlučeno da se ista</w:t>
      </w:r>
      <w:r w:rsidR="00CD3F81">
        <w:t xml:space="preserve"> </w:t>
      </w:r>
      <w:r w:rsidR="00D71F70">
        <w:t xml:space="preserve">namiruje </w:t>
      </w:r>
      <w:r w:rsidR="00CD3F81">
        <w:t>s ostat</w:t>
      </w:r>
      <w:r w:rsidR="00D71F70">
        <w:t>kom kupovnine</w:t>
      </w:r>
      <w:r w:rsidR="00D317C3">
        <w:t>, pa je riješeno kao pod toč. I B).</w:t>
      </w:r>
    </w:p>
    <w:p w:rsidRDefault="00B975FE" w:rsidP="00CD3F81" w:rsidR="00CD3F81">
      <w:pPr>
        <w:jc w:val="both"/>
      </w:pPr>
      <w:r>
        <w:tab/>
      </w:r>
      <w:r w:rsidR="00D317C3">
        <w:t>Kao pod II izreke odlučeno je shodno odredbi čl.125 st. 6 OZ-a.</w:t>
      </w:r>
      <w:r w:rsidR="00D71F70">
        <w:tab/>
      </w:r>
    </w:p>
    <w:p w:rsidRDefault="0050134C" w:rsidR="0050134C"/>
    <w:p w:rsidRDefault="0050134C" w:rsidR="00A774F9">
      <w:r>
        <w:tab/>
      </w:r>
      <w:r>
        <w:tab/>
      </w:r>
      <w:r w:rsidR="00D71F70">
        <w:tab/>
      </w:r>
      <w:r w:rsidR="00A774F9">
        <w:t xml:space="preserve">U Slav.Brodu, </w:t>
      </w:r>
      <w:r w:rsidR="00621BC5">
        <w:t>16.lipnja</w:t>
      </w:r>
      <w:r w:rsidR="00936D76">
        <w:t xml:space="preserve"> 2016</w:t>
      </w:r>
      <w:r w:rsidR="00A774F9">
        <w:t>.g.</w:t>
      </w:r>
    </w:p>
    <w:p w:rsidRDefault="00A774F9" w:rsidR="00A774F9">
      <w:r>
        <w:t xml:space="preserve">                                                                                                 </w:t>
      </w:r>
      <w:r w:rsidR="00D71F70">
        <w:tab/>
      </w:r>
      <w:r>
        <w:t>STEČAJNI SUDAC:</w:t>
      </w:r>
    </w:p>
    <w:p w:rsidRDefault="00A774F9" w:rsidR="00A774F9"/>
    <w:p w:rsidRDefault="00A774F9" w:rsidR="00A774F9">
      <w:r>
        <w:t xml:space="preserve">                                                                                                 </w:t>
      </w:r>
      <w:r w:rsidR="00D71F70">
        <w:tab/>
      </w:r>
      <w:r>
        <w:t>Vesna Vukelić v.r.</w:t>
      </w:r>
    </w:p>
    <w:p w:rsidRDefault="00A774F9" w:rsidR="00A774F9"/>
    <w:p w:rsidRDefault="00A774F9" w:rsidP="00A774F9" w:rsidR="00A774F9" w:rsidRPr="00A774F9">
      <w:pPr>
        <w:jc w:val="both"/>
        <w:rPr>
          <w:b/>
          <w:sz w:val="20"/>
          <w:szCs w:val="20"/>
        </w:rPr>
      </w:pPr>
      <w:r w:rsidRPr="00A774F9">
        <w:rPr>
          <w:b/>
          <w:sz w:val="20"/>
          <w:szCs w:val="20"/>
        </w:rPr>
        <w:t>NAPUTAK O PRAVNOM LIJEKU:</w:t>
      </w:r>
    </w:p>
    <w:p w:rsidRDefault="00A774F9" w:rsidP="00936D76" w:rsidR="00B45D6A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 xml:space="preserve">Protiv ovog rješenja </w:t>
      </w:r>
      <w:r w:rsidR="00936D76">
        <w:rPr>
          <w:sz w:val="20"/>
          <w:szCs w:val="20"/>
        </w:rPr>
        <w:t>može se izjaviti žalba u roku od 8 dana</w:t>
      </w:r>
    </w:p>
    <w:p w:rsidRDefault="00936D76" w:rsidP="00936D76" w:rsidR="00936D76">
      <w:pPr>
        <w:jc w:val="both"/>
        <w:rPr>
          <w:sz w:val="20"/>
          <w:szCs w:val="20"/>
        </w:rPr>
      </w:pPr>
      <w:r>
        <w:rPr>
          <w:sz w:val="20"/>
          <w:szCs w:val="20"/>
        </w:rPr>
        <w:t>od dana dostave rje</w:t>
      </w:r>
      <w:r w:rsidR="003537A5">
        <w:rPr>
          <w:sz w:val="20"/>
          <w:szCs w:val="20"/>
        </w:rPr>
        <w:t>šenja, a dostava se smatra obav</w:t>
      </w:r>
      <w:r>
        <w:rPr>
          <w:sz w:val="20"/>
          <w:szCs w:val="20"/>
        </w:rPr>
        <w:t>ljenom</w:t>
      </w:r>
    </w:p>
    <w:p w:rsidRDefault="00936D76" w:rsidP="00936D76" w:rsidR="00936D7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istekom osmog dana od dana objave pismena na mrežnoj </w:t>
      </w:r>
    </w:p>
    <w:p w:rsidRDefault="00936D76" w:rsidP="00936D76" w:rsidR="00D317C3">
      <w:pPr>
        <w:jc w:val="both"/>
        <w:rPr>
          <w:sz w:val="20"/>
          <w:szCs w:val="20"/>
        </w:rPr>
      </w:pPr>
      <w:r>
        <w:rPr>
          <w:sz w:val="20"/>
          <w:szCs w:val="20"/>
        </w:rPr>
        <w:t>stanici e-Oglasna ploča suda.</w:t>
      </w:r>
    </w:p>
    <w:p w:rsidRDefault="00B45D6A" w:rsidP="00A774F9" w:rsidR="00B45D6A">
      <w:pPr>
        <w:jc w:val="both"/>
        <w:rPr>
          <w:sz w:val="20"/>
          <w:szCs w:val="20"/>
        </w:rPr>
      </w:pPr>
    </w:p>
    <w:p w:rsidRDefault="00A774F9" w:rsidR="00A774F9"/>
    <w:p w:rsidRDefault="00936D76" w:rsidR="00A774F9">
      <w:r>
        <w:lastRenderedPageBreak/>
        <w:t>Dostaviti putem mrežne stanice e-Oglasna ploča suda</w:t>
      </w:r>
    </w:p>
    <w:p w:rsidRDefault="00A774F9" w:rsidR="00BD63AD">
      <w:r>
        <w:t>1. steč.upravitelju</w:t>
      </w:r>
    </w:p>
    <w:p w:rsidRDefault="00E35C50" w:rsidR="00795197">
      <w:r>
        <w:t>2. Razlučni vjerovnik</w:t>
      </w:r>
      <w:r w:rsidR="00795197">
        <w:t>:</w:t>
      </w:r>
    </w:p>
    <w:p w:rsidRDefault="00795197" w:rsidP="003B4652" w:rsidR="00795197">
      <w:pPr>
        <w:ind w:left="360"/>
      </w:pPr>
      <w:r>
        <w:t xml:space="preserve">- </w:t>
      </w:r>
      <w:r w:rsidR="00B45D7F">
        <w:t>Podravska banka d.d. Koprivnica</w:t>
      </w:r>
    </w:p>
    <w:sectPr w:rsidR="007951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02F82"/>
    <w:multiLevelType w:val="hybridMultilevel"/>
    <w:tmpl w:val="633443DE"/>
    <w:lvl w:tplc="DEB2033C" w:ilvl="0">
      <w:start w:val="1"/>
      <w:numFmt w:val="upp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4B132E3"/>
    <w:multiLevelType w:val="hybridMultilevel"/>
    <w:tmpl w:val="5EF8AF4E"/>
    <w:lvl w:tplc="B316E9A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E319C6"/>
    <w:multiLevelType w:val="hybridMultilevel"/>
    <w:tmpl w:val="9312B1BC"/>
    <w:lvl w:tplc="BA6C6992" w:ilvl="0">
      <w:start w:val="2"/>
      <w:numFmt w:val="bullet"/>
      <w:lvlText w:val="–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DF031F"/>
    <w:multiLevelType w:val="hybridMultilevel"/>
    <w:tmpl w:val="5C50FF5C"/>
    <w:lvl w:tplc="F8E86948" w:ilvl="0">
      <w:start w:val="2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4C327D5"/>
    <w:multiLevelType w:val="hybridMultilevel"/>
    <w:tmpl w:val="76E25E04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2312B12C" w:ilvl="1">
      <w:start w:val="1"/>
      <w:numFmt w:val="upp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2D16BA"/>
    <w:multiLevelType w:val="hybridMultilevel"/>
    <w:tmpl w:val="A2123D06"/>
    <w:lvl w:tplc="265A8F30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2D037B12"/>
    <w:multiLevelType w:val="hybridMultilevel"/>
    <w:tmpl w:val="FA809FFC"/>
    <w:lvl w:tplc="04488190" w:ilvl="0">
      <w:start w:val="28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EA24920"/>
    <w:multiLevelType w:val="hybridMultilevel"/>
    <w:tmpl w:val="D1843B6C"/>
    <w:lvl w:tplc="21B212C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2047B81"/>
    <w:multiLevelType w:val="hybridMultilevel"/>
    <w:tmpl w:val="6D8E4A6A"/>
    <w:lvl w:tplc="DA2A18E6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FB04F28"/>
    <w:multiLevelType w:val="hybridMultilevel"/>
    <w:tmpl w:val="23AA88CC"/>
    <w:lvl w:tplc="26F04ED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4C51853"/>
    <w:multiLevelType w:val="hybridMultilevel"/>
    <w:tmpl w:val="1D56E9C4"/>
    <w:lvl w:tplc="8F3EBA5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C3A2DA8"/>
    <w:multiLevelType w:val="hybridMultilevel"/>
    <w:tmpl w:val="65EEB56A"/>
    <w:lvl w:tplc="225222D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2"/>
  </w:num>
  <w:num w:numId="7">
    <w:abstractNumId w:val="9"/>
  </w:num>
  <w:num w:numId="8">
    <w:abstractNumId w:val="1"/>
  </w:num>
  <w:num w:numId="9">
    <w:abstractNumId w:val="10"/>
  </w:num>
  <w:num w:numId="10">
    <w:abstractNumId w:val="13"/>
  </w:num>
  <w:num w:numId="11">
    <w:abstractNumId w:val="8"/>
  </w:num>
  <w:num w:numId="12">
    <w:abstractNumId w:val="3"/>
  </w:num>
  <w:num w:numId="13">
    <w:abstractNumId w:val="11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55B4"/>
    <w:rsid w:val="0001289C"/>
    <w:rsid w:val="000153C7"/>
    <w:rsid w:val="00023556"/>
    <w:rsid w:val="00040424"/>
    <w:rsid w:val="000802BF"/>
    <w:rsid w:val="000830DC"/>
    <w:rsid w:val="000861C7"/>
    <w:rsid w:val="00086536"/>
    <w:rsid w:val="00087BD5"/>
    <w:rsid w:val="00092622"/>
    <w:rsid w:val="00097C95"/>
    <w:rsid w:val="000B7867"/>
    <w:rsid w:val="000C0397"/>
    <w:rsid w:val="000C7DB6"/>
    <w:rsid w:val="000D1AA3"/>
    <w:rsid w:val="000E04D3"/>
    <w:rsid w:val="000E2AB7"/>
    <w:rsid w:val="000E35CA"/>
    <w:rsid w:val="00101B7C"/>
    <w:rsid w:val="0011551F"/>
    <w:rsid w:val="00133B9D"/>
    <w:rsid w:val="00142D4C"/>
    <w:rsid w:val="001455B4"/>
    <w:rsid w:val="00146CD7"/>
    <w:rsid w:val="0015026C"/>
    <w:rsid w:val="0016299E"/>
    <w:rsid w:val="00165EA1"/>
    <w:rsid w:val="00182306"/>
    <w:rsid w:val="00204C4C"/>
    <w:rsid w:val="0020517F"/>
    <w:rsid w:val="00206438"/>
    <w:rsid w:val="0022090C"/>
    <w:rsid w:val="00243774"/>
    <w:rsid w:val="00243F7F"/>
    <w:rsid w:val="0025072E"/>
    <w:rsid w:val="00251755"/>
    <w:rsid w:val="002550DE"/>
    <w:rsid w:val="002631C9"/>
    <w:rsid w:val="00273407"/>
    <w:rsid w:val="00290341"/>
    <w:rsid w:val="00291F6A"/>
    <w:rsid w:val="002B21BD"/>
    <w:rsid w:val="002F0FAE"/>
    <w:rsid w:val="002F70B5"/>
    <w:rsid w:val="00310F87"/>
    <w:rsid w:val="00321292"/>
    <w:rsid w:val="00330F40"/>
    <w:rsid w:val="003537A5"/>
    <w:rsid w:val="00356BA4"/>
    <w:rsid w:val="003771DB"/>
    <w:rsid w:val="003A6308"/>
    <w:rsid w:val="003B1183"/>
    <w:rsid w:val="003B4652"/>
    <w:rsid w:val="003C0FD1"/>
    <w:rsid w:val="003C1A09"/>
    <w:rsid w:val="003D3B27"/>
    <w:rsid w:val="003D6B51"/>
    <w:rsid w:val="003E1A8E"/>
    <w:rsid w:val="003E2DE3"/>
    <w:rsid w:val="003E762D"/>
    <w:rsid w:val="003F75D5"/>
    <w:rsid w:val="00413C42"/>
    <w:rsid w:val="004326AD"/>
    <w:rsid w:val="00471E39"/>
    <w:rsid w:val="004A0DFD"/>
    <w:rsid w:val="004A249A"/>
    <w:rsid w:val="004B245B"/>
    <w:rsid w:val="004D0AB7"/>
    <w:rsid w:val="004E1727"/>
    <w:rsid w:val="004F07E6"/>
    <w:rsid w:val="0050134C"/>
    <w:rsid w:val="00501B7B"/>
    <w:rsid w:val="00504E4A"/>
    <w:rsid w:val="00523701"/>
    <w:rsid w:val="00527253"/>
    <w:rsid w:val="00527732"/>
    <w:rsid w:val="00561548"/>
    <w:rsid w:val="00576D82"/>
    <w:rsid w:val="005845BA"/>
    <w:rsid w:val="005D313E"/>
    <w:rsid w:val="005D58AD"/>
    <w:rsid w:val="005E7339"/>
    <w:rsid w:val="005F5F84"/>
    <w:rsid w:val="00616879"/>
    <w:rsid w:val="00621BC5"/>
    <w:rsid w:val="0063188D"/>
    <w:rsid w:val="00653B74"/>
    <w:rsid w:val="00666538"/>
    <w:rsid w:val="00685942"/>
    <w:rsid w:val="006B4C37"/>
    <w:rsid w:val="006C574F"/>
    <w:rsid w:val="006D04B9"/>
    <w:rsid w:val="006E210E"/>
    <w:rsid w:val="006F37BA"/>
    <w:rsid w:val="007166AA"/>
    <w:rsid w:val="00717F23"/>
    <w:rsid w:val="00725181"/>
    <w:rsid w:val="00734AD1"/>
    <w:rsid w:val="007426DE"/>
    <w:rsid w:val="00754E88"/>
    <w:rsid w:val="00766E95"/>
    <w:rsid w:val="00776CC7"/>
    <w:rsid w:val="0078685A"/>
    <w:rsid w:val="00795197"/>
    <w:rsid w:val="007A1B8A"/>
    <w:rsid w:val="007A4A6B"/>
    <w:rsid w:val="007D73DD"/>
    <w:rsid w:val="007E0D0A"/>
    <w:rsid w:val="007E4D75"/>
    <w:rsid w:val="00812ADB"/>
    <w:rsid w:val="00814FF7"/>
    <w:rsid w:val="00817EAD"/>
    <w:rsid w:val="0085395C"/>
    <w:rsid w:val="00855896"/>
    <w:rsid w:val="0085605A"/>
    <w:rsid w:val="0088677A"/>
    <w:rsid w:val="008C0335"/>
    <w:rsid w:val="008C23EB"/>
    <w:rsid w:val="008D6146"/>
    <w:rsid w:val="008E7DDD"/>
    <w:rsid w:val="00902A73"/>
    <w:rsid w:val="00905DB3"/>
    <w:rsid w:val="00905E31"/>
    <w:rsid w:val="00922815"/>
    <w:rsid w:val="00923BD1"/>
    <w:rsid w:val="0093496E"/>
    <w:rsid w:val="00934B87"/>
    <w:rsid w:val="00935430"/>
    <w:rsid w:val="009357BB"/>
    <w:rsid w:val="00935D89"/>
    <w:rsid w:val="00936D76"/>
    <w:rsid w:val="00941B30"/>
    <w:rsid w:val="00954486"/>
    <w:rsid w:val="0096263A"/>
    <w:rsid w:val="0098608D"/>
    <w:rsid w:val="009861AB"/>
    <w:rsid w:val="00987693"/>
    <w:rsid w:val="009A052A"/>
    <w:rsid w:val="009A24E5"/>
    <w:rsid w:val="009D4757"/>
    <w:rsid w:val="009D4B39"/>
    <w:rsid w:val="009D54FE"/>
    <w:rsid w:val="009F425B"/>
    <w:rsid w:val="009F6717"/>
    <w:rsid w:val="00A06480"/>
    <w:rsid w:val="00A1142E"/>
    <w:rsid w:val="00A15188"/>
    <w:rsid w:val="00A4483B"/>
    <w:rsid w:val="00A47F2C"/>
    <w:rsid w:val="00A774F9"/>
    <w:rsid w:val="00A851EB"/>
    <w:rsid w:val="00A85C4B"/>
    <w:rsid w:val="00A87754"/>
    <w:rsid w:val="00AC1C66"/>
    <w:rsid w:val="00AD2C66"/>
    <w:rsid w:val="00AF68EB"/>
    <w:rsid w:val="00B0238C"/>
    <w:rsid w:val="00B33C32"/>
    <w:rsid w:val="00B43F22"/>
    <w:rsid w:val="00B45D6A"/>
    <w:rsid w:val="00B45D7F"/>
    <w:rsid w:val="00B50303"/>
    <w:rsid w:val="00B80AE8"/>
    <w:rsid w:val="00B8753A"/>
    <w:rsid w:val="00B9027D"/>
    <w:rsid w:val="00B975FE"/>
    <w:rsid w:val="00BA7FB2"/>
    <w:rsid w:val="00BB5FA5"/>
    <w:rsid w:val="00BD63AD"/>
    <w:rsid w:val="00BD7756"/>
    <w:rsid w:val="00BF2024"/>
    <w:rsid w:val="00BF4569"/>
    <w:rsid w:val="00C079DE"/>
    <w:rsid w:val="00C11313"/>
    <w:rsid w:val="00C23514"/>
    <w:rsid w:val="00C51400"/>
    <w:rsid w:val="00C63991"/>
    <w:rsid w:val="00C877C5"/>
    <w:rsid w:val="00CC7008"/>
    <w:rsid w:val="00CD0743"/>
    <w:rsid w:val="00CD0E83"/>
    <w:rsid w:val="00CD3F81"/>
    <w:rsid w:val="00D116F0"/>
    <w:rsid w:val="00D2068B"/>
    <w:rsid w:val="00D317C3"/>
    <w:rsid w:val="00D4332F"/>
    <w:rsid w:val="00D43D12"/>
    <w:rsid w:val="00D50C53"/>
    <w:rsid w:val="00D5670A"/>
    <w:rsid w:val="00D618B2"/>
    <w:rsid w:val="00D67585"/>
    <w:rsid w:val="00D71F70"/>
    <w:rsid w:val="00DA3D2B"/>
    <w:rsid w:val="00DD4281"/>
    <w:rsid w:val="00DD6F4C"/>
    <w:rsid w:val="00DD7B01"/>
    <w:rsid w:val="00DE159E"/>
    <w:rsid w:val="00DE3A4F"/>
    <w:rsid w:val="00DF1871"/>
    <w:rsid w:val="00E16FF3"/>
    <w:rsid w:val="00E173CC"/>
    <w:rsid w:val="00E22529"/>
    <w:rsid w:val="00E2356B"/>
    <w:rsid w:val="00E258B3"/>
    <w:rsid w:val="00E35C50"/>
    <w:rsid w:val="00E6561E"/>
    <w:rsid w:val="00E67A7F"/>
    <w:rsid w:val="00E75A4E"/>
    <w:rsid w:val="00EB38FF"/>
    <w:rsid w:val="00EE2494"/>
    <w:rsid w:val="00EE5AA7"/>
    <w:rsid w:val="00F173D6"/>
    <w:rsid w:val="00F307B6"/>
    <w:rsid w:val="00F61DF3"/>
    <w:rsid w:val="00F6251D"/>
    <w:rsid w:val="00F65A72"/>
    <w:rsid w:val="00F66EC6"/>
    <w:rsid w:val="00FA2FA1"/>
    <w:rsid w:val="00FA3061"/>
    <w:rsid w:val="00FC17B7"/>
    <w:rsid w:val="00FC4205"/>
    <w:rsid w:val="00FF07A6"/>
    <w:rsid w:val="00FF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1A8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665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665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5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5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5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1A8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665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665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5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5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5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St-59/2011</izvorni_sadrzaj>
    <derivirana_varijabla naziv="DomainObject.Predmet.OznakaBroj_1">St-59/2011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I-36 DIO  U ORMARU - HODNIK</izvorni_sadrzaj>
    <derivirana_varijabla naziv="DomainObject.Predmet.PrimjedbaSuca_1">I-36 DIO  U ORMARU - HODNIK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KAMEN-INGRAD d.d. Velika</izvorni_sadrzaj>
    <derivirana_varijabla naziv="DomainObject.Predmet.ProtustrankaFormated_1">  KAMEN-INGRAD d.d. Velika</derivirana_varijabla>
  </DomainObject.Predmet.ProtustrankaFormated>
  <DomainObject.Predmet.ProtustrankaFormatedOIB>
    <izvorni_sadrzaj>  KAMEN-INGRAD d.d. Velika, OIB 75852810093</izvorni_sadrzaj>
    <derivirana_varijabla naziv="DomainObject.Predmet.ProtustrankaFormatedOIB_1">  KAMEN-INGRAD d.d. Velika, OIB 75852810093</derivirana_varijabla>
  </DomainObject.Predmet.ProtustrankaFormatedOIB>
  <DomainObject.Predmet.ProtustrankaFormatedWithAdress>
    <izvorni_sadrzaj> KAMEN-INGRAD d.d. Velika, Trg bana Jelačića 9, 34330 Velika</izvorni_sadrzaj>
    <derivirana_varijabla naziv="DomainObject.Predmet.ProtustrankaFormatedWithAdress_1"> KAMEN-INGRAD d.d. Velika, Trg bana Jelačića 9, 34330 Velika</derivirana_varijabla>
  </DomainObject.Predmet.ProtustrankaFormatedWithAdress>
  <DomainObject.Predmet.ProtustrankaFormatedWithAdressOIB>
    <izvorni_sadrzaj> KAMEN-INGRAD d.d. Velika, OIB 75852810093, Trg bana Jelačića 9, 34330 Velika</izvorni_sadrzaj>
    <derivirana_varijabla naziv="DomainObject.Predmet.ProtustrankaFormatedWithAdressOIB_1"> KAMEN-INGRAD d.d. Velika, OIB 75852810093, Trg bana Jelačića 9, 34330 Velika</derivirana_varijabla>
  </DomainObject.Predmet.ProtustrankaFormatedWithAdressOIB>
  <DomainObject.Predmet.ProtustrankaWithAdress>
    <izvorni_sadrzaj>KAMEN-INGRAD d.d. Velika Trg bana Jelačića 9, 34330 Velika</izvorni_sadrzaj>
    <derivirana_varijabla naziv="DomainObject.Predmet.ProtustrankaWithAdress_1">KAMEN-INGRAD d.d. Velika Trg bana Jelačića 9, 34330 Velika</derivirana_varijabla>
  </DomainObject.Predmet.ProtustrankaWithAdress>
  <DomainObject.Predmet.ProtustrankaWithAdressOIB>
    <izvorni_sadrzaj>KAMEN-INGRAD d.d. Velika, OIB 75852810093, Trg bana Jelačića 9, 34330 Velika</izvorni_sadrzaj>
    <derivirana_varijabla naziv="DomainObject.Predmet.ProtustrankaWithAdressOIB_1">KAMEN-INGRAD d.d. Velika, OIB 75852810093, Trg bana Jelačića 9, 34330 Velika</derivirana_varijabla>
  </DomainObject.Predmet.ProtustrankaWithAdressOIB>
  <DomainObject.Predmet.ProtustrankaNazivFormated>
    <izvorni_sadrzaj>KAMEN-INGRAD d.d. Velika</izvorni_sadrzaj>
    <derivirana_varijabla naziv="DomainObject.Predmet.ProtustrankaNazivFormated_1">KAMEN-INGRAD d.d. Velika</derivirana_varijabla>
  </DomainObject.Predmet.ProtustrankaNazivFormated>
  <DomainObject.Predmet.ProtustrankaNazivFormatedOIB>
    <izvorni_sadrzaj>KAMEN-INGRAD d.d. Velika, OIB 75852810093</izvorni_sadrzaj>
    <derivirana_varijabla naziv="DomainObject.Predmet.ProtustrankaNazivFormatedOIB_1">KAMEN-INGRAD d.d. Velika, OIB 75852810093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GP GRADING d.o.o Cernik zastupanog po punomoćniku Aldo Brdarić</izvorni_sadrzaj>
    <derivirana_varijabla naziv="DomainObject.Predmet.StrankaFormated_1">  GP GRADING d.o.o Cernik zastupanog po punomoćniku Aldo Brdarić</derivirana_varijabla>
  </DomainObject.Predmet.StrankaFormated>
  <DomainObject.Predmet.StrankaFormatedOIB>
    <izvorni_sadrzaj>  GP GRADING d.o.o Cernik, OIB 13868937119 zastupanog po punomoćniku Aldo Brdarić</izvorni_sadrzaj>
    <derivirana_varijabla naziv="DomainObject.Predmet.StrankaFormatedOIB_1">  GP GRADING d.o.o Cernik, OIB 13868937119 zastupanog po punomoćniku Aldo Brdarić</derivirana_varijabla>
  </DomainObject.Predmet.StrankaFormatedOIB>
  <DomainObject.Predmet.StrankaFormatedWithAdress>
    <izvorni_sadrzaj> GP GRADING d.o.o Cernik, Požeška 169, 35404 Cernik zastupanog po punomoćniku Aldo Brdarić</izvorni_sadrzaj>
    <derivirana_varijabla naziv="DomainObject.Predmet.StrankaFormatedWithAdress_1"> GP GRADING d.o.o Cernik, Požeška 169, 35404 Cernik zastupanog po punomoćniku Aldo Brdarić</derivirana_varijabla>
  </DomainObject.Predmet.StrankaFormatedWithAdress>
  <DomainObject.Predmet.StrankaFormatedWithAdressOIB>
    <izvorni_sadrzaj> GP GRADING d.o.o Cernik, OIB 13868937119, Požeška 169, 35404 Cernik zastupanog po punomoćniku Aldo Brdarić</izvorni_sadrzaj>
    <derivirana_varijabla naziv="DomainObject.Predmet.StrankaFormatedWithAdressOIB_1"> GP GRADING d.o.o Cernik, OIB 13868937119, Požeška 169, 35404 Cernik zastupanog po punomoćniku Aldo Brdarić</derivirana_varijabla>
  </DomainObject.Predmet.StrankaFormatedWithAdressOIB>
  <DomainObject.Predmet.StrankaWithAdress>
    <izvorni_sadrzaj>GP GRADING d.o.o Cernik Požeška 169,35404 Cernik</izvorni_sadrzaj>
    <derivirana_varijabla naziv="DomainObject.Predmet.StrankaWithAdress_1">GP GRADING d.o.o Cernik Požeška 169,35404 Cernik</derivirana_varijabla>
  </DomainObject.Predmet.StrankaWithAdress>
  <DomainObject.Predmet.StrankaWithAdressOIB>
    <izvorni_sadrzaj>GP GRADING d.o.o Cernik, OIB 13868937119, Požeška 169,35404 Cernik</izvorni_sadrzaj>
    <derivirana_varijabla naziv="DomainObject.Predmet.StrankaWithAdressOIB_1">GP GRADING d.o.o Cernik, OIB 13868937119, Požeška 169,35404 Cernik</derivirana_varijabla>
  </DomainObject.Predmet.StrankaWithAdressOIB>
  <DomainObject.Predmet.StrankaNazivFormated>
    <izvorni_sadrzaj>GP GRADING d.o.o Cernik</izvorni_sadrzaj>
    <derivirana_varijabla naziv="DomainObject.Predmet.StrankaNazivFormated_1">GP GRADING d.o.o Cernik</derivirana_varijabla>
  </DomainObject.Predmet.StrankaNazivFormated>
  <DomainObject.Predmet.StrankaNazivFormatedOIB>
    <izvorni_sadrzaj>GP GRADING d.o.o Cernik, OIB 13868937119</izvorni_sadrzaj>
    <derivirana_varijabla naziv="DomainObject.Predmet.StrankaNazivFormatedOIB_1">GP GRADING d.o.o Cernik, OIB 13868937119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GP GRADING d.o.o Cernik zastupanog po punomoćniku Aldo Brdarić</item>
    </izvorni_sadrzaj>
    <derivirana_varijabla naziv="DomainObject.Predmet.StrankaListFormated_1">
      <item>GP GRADING d.o.o Cernik zastupanog po punomoćniku Aldo Brdarić</item>
    </derivirana_varijabla>
  </DomainObject.Predmet.StrankaListFormated>
  <DomainObject.Predmet.StrankaListFormatedOIB>
    <izvorni_sadrzaj>
      <item>GP GRADING d.o.o Cernik, OIB 13868937119 zastupanog po punomoćniku Aldo Brdarić</item>
    </izvorni_sadrzaj>
    <derivirana_varijabla naziv="DomainObject.Predmet.StrankaListFormatedOIB_1">
      <item>GP GRADING d.o.o Cernik, OIB 13868937119 zastupanog po punomoćniku Aldo Brdarić</item>
    </derivirana_varijabla>
  </DomainObject.Predmet.StrankaListFormatedOIB>
  <DomainObject.Predmet.StrankaListFormatedWithAdress>
    <izvorni_sadrzaj>
      <item>GP GRADING d.o.o Cernik, Požeška 169, 35404 Cernik zastupanog po punomoćniku Aldo Brdarić</item>
    </izvorni_sadrzaj>
    <derivirana_varijabla naziv="DomainObject.Predmet.StrankaListFormatedWithAdress_1">
      <item>GP GRADING d.o.o Cernik, Požeška 169, 35404 Cernik zastupanog po punomoćniku Aldo Brdarić</item>
    </derivirana_varijabla>
  </DomainObject.Predmet.StrankaListFormatedWithAdress>
  <DomainObject.Predmet.StrankaListFormatedWithAdressOIB>
    <izvorni_sadrzaj>
      <item>GP GRADING d.o.o Cernik, OIB 13868937119, Požeška 169, 35404 Cernik zastupanog po punomoćniku Aldo Brdarić</item>
    </izvorni_sadrzaj>
    <derivirana_varijabla naziv="DomainObject.Predmet.StrankaListFormatedWithAdressOIB_1">
      <item>GP GRADING d.o.o Cernik, OIB 13868937119, Požeška 169, 35404 Cernik zastupanog po punomoćniku Aldo Brdarić</item>
    </derivirana_varijabla>
  </DomainObject.Predmet.StrankaListFormatedWithAdressOIB>
  <DomainObject.Predmet.StrankaListNazivFormated>
    <izvorni_sadrzaj>
      <item>GP GRADING d.o.o Cernik</item>
    </izvorni_sadrzaj>
    <derivirana_varijabla naziv="DomainObject.Predmet.StrankaListNazivFormated_1">
      <item>GP GRADING d.o.o Cernik</item>
    </derivirana_varijabla>
  </DomainObject.Predmet.StrankaListNazivFormated>
  <DomainObject.Predmet.StrankaListNazivFormatedOIB>
    <izvorni_sadrzaj>
      <item>GP GRADING d.o.o Cernik, OIB 13868937119</item>
    </izvorni_sadrzaj>
    <derivirana_varijabla naziv="DomainObject.Predmet.StrankaListNazivFormatedOIB_1">
      <item>GP GRADING d.o.o Cernik, OIB 13868937119</item>
    </derivirana_varijabla>
  </DomainObject.Predmet.StrankaListNazivFormatedOIB>
  <DomainObject.Predmet.ProtuStrankaListFormated>
    <izvorni_sadrzaj>
      <item>KAMEN-INGRAD d.d. Velika</item>
    </izvorni_sadrzaj>
    <derivirana_varijabla naziv="DomainObject.Predmet.ProtuStrankaListFormated_1">
      <item>KAMEN-INGRAD d.d. Velika</item>
    </derivirana_varijabla>
  </DomainObject.Predmet.ProtuStrankaListFormated>
  <DomainObject.Predmet.ProtuStrankaListFormatedOIB>
    <izvorni_sadrzaj>
      <item>KAMEN-INGRAD d.d. Velika, OIB 75852810093</item>
    </izvorni_sadrzaj>
    <derivirana_varijabla naziv="DomainObject.Predmet.ProtuStrankaListFormatedOIB_1">
      <item>KAMEN-INGRAD d.d. Velika, OIB 75852810093</item>
    </derivirana_varijabla>
  </DomainObject.Predmet.ProtuStrankaListFormatedOIB>
  <DomainObject.Predmet.ProtuStrankaListFormatedWithAdress>
    <izvorni_sadrzaj>
      <item>KAMEN-INGRAD d.d. Velika, Trg bana Jelačića 9, 34330 Velika</item>
    </izvorni_sadrzaj>
    <derivirana_varijabla naziv="DomainObject.Predmet.ProtuStrankaListFormatedWithAdress_1">
      <item>KAMEN-INGRAD d.d. Velika, Trg bana Jelačića 9, 34330 Velika</item>
    </derivirana_varijabla>
  </DomainObject.Predmet.ProtuStrankaListFormatedWithAdress>
  <DomainObject.Predmet.ProtuStrankaListFormatedWithAdressOIB>
    <izvorni_sadrzaj>
      <item>KAMEN-INGRAD d.d. Velika, OIB 75852810093, Trg bana Jelačića 9, 34330 Velika</item>
    </izvorni_sadrzaj>
    <derivirana_varijabla naziv="DomainObject.Predmet.ProtuStrankaListFormatedWithAdressOIB_1">
      <item>KAMEN-INGRAD d.d. Velika, OIB 75852810093, Trg bana Jelačića 9, 34330 Velika</item>
    </derivirana_varijabla>
  </DomainObject.Predmet.ProtuStrankaListFormatedWithAdressOIB>
  <DomainObject.Predmet.ProtuStrankaListNazivFormated>
    <izvorni_sadrzaj>
      <item>KAMEN-INGRAD d.d. Velika</item>
    </izvorni_sadrzaj>
    <derivirana_varijabla naziv="DomainObject.Predmet.ProtuStrankaListNazivFormated_1">
      <item>KAMEN-INGRAD d.d. Velika</item>
    </derivirana_varijabla>
  </DomainObject.Predmet.ProtuStrankaListNazivFormated>
  <DomainObject.Predmet.ProtuStrankaListNazivFormatedOIB>
    <izvorni_sadrzaj>
      <item>KAMEN-INGRAD d.d. Velika, OIB 75852810093</item>
    </izvorni_sadrzaj>
    <derivirana_varijabla naziv="DomainObject.Predmet.ProtuStrankaListNazivFormatedOIB_1">
      <item>KAMEN-INGRAD d.d. Velika, OIB 75852810093</item>
    </derivirana_varijabla>
  </DomainObject.Predmet.ProtuStrankaListNazivFormatedOIB>
  <DomainObject.Predmet.OstaliList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</izvorni_sadrzaj>
    <derivirana_varijabla naziv="DomainObject.Predmet.OstaliList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</derivirana_varijabla>
  </DomainObject.Predmet.OstaliListFormated>
  <DomainObject.Predmet.OstaliList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</izvorni_sadrzaj>
    <derivirana_varijabla naziv="DomainObject.Predmet.OstaliList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 punomoćnik sudionika u postupku GP GRADING d.o.o Cernik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</derivirana_varijabla>
  </DomainObject.Predmet.OstaliListFormatedOIB>
  <DomainObject.Predmet.OstaliListFormatedWithAdress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</izvorni_sadrzaj>
    <derivirana_varijabla naziv="DomainObject.Predmet.OstaliListFormatedWithAdress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Praška 5, 10000 Zagreb</item>
      <item>VISOKI TRGOVAČKI SUD RH ZAGREB, Berislavićeva 11, 10000 Zagreb</item>
      <item>Ivan Mikić, Baćindol 76, 35404 Cernik</item>
      <item>Jozo Perić, dipl.oec.,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Industrijska 30, 34000 Požega</item>
      <item>Vlatka Forgić</item>
      <item>Nikola Lukić, Frankopanska 19, 34330 Velika</item>
      <item>Bernard Zec, Trg bana Josipa Jelačića 24, 34330 Velika</item>
      <item>Tomislav Čabraja, Stjepana Ferića 5, 34000 Vidovci</item>
    </derivirana_varijabla>
  </DomainObject.Predmet.OstaliListFormatedWithAdress>
  <DomainObject.Predmet.OstaliListFormatedWithAdressOIB>
    <izvorni_sadrzaj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</izvorni_sadrzaj>
    <derivirana_varijabla naziv="DomainObject.Predmet.OstaliListFormatedWithAdressOIB_1">
      <item>Vlado Zec, D.Lermana 16, 34330 Velika</item>
      <item>CROATIA OSIGURANJE d.d. Fil.Slav.Brod, Mažuranićeva ul., 35000 Slavonski Brod</item>
      <item>Hrvatska gospodarska komora Zagreb, Ruzveltov trg 2, 10000 Zagreb</item>
      <item>Igor Svilar,odvj. pun.razl.vjerovnika, Gredička 23, 10000 Zagreb</item>
      <item>Jadranka Babić-Milberg, Mažuranićeva, 35000 Slavonski Brod</item>
      <item>Marko Hreljac,odvj., A.Opalski br. 2, 42000 Varaždin</item>
      <item>DINERS CLUB ADRIATIC d.d. Zagreb, OIB 85941596441, Praška 5, 10000 Zagreb</item>
      <item>VISOKI TRGOVAČKI SUD RH ZAGREB, Berislavićeva 11, 10000 Zagreb</item>
      <item>Ivan Mikić, Baćindol 76, 35404 Cernik</item>
      <item>Jozo Perić, dipl.oec., OIB 83577001032, Dr.F.Tuđmana 28, Velika</item>
      <item>Aldo Brdarić, Slavonskih graničara 20/II, 35400 Nova Gradiška punomoćnik sudionika u postupku GP GRADING d.o.o Cernik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 10000 Zagreb</item>
      <item>OPĆINSKO DRŽAVNO ODVJETNIŠTVO Osijek, 31000 Osijek</item>
      <item>ERSTE&amp;STEIRMARKISCHE BANK d.d. Rijeka, Jadranski trg 3A, 51000 Rijeka</item>
      <item>PROKOLEKT d.o.o Zagreb, Rapska 46b, 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 34000 Požega</item>
      <item>Vlatka Forgić</item>
      <item>Nikola Lukić, OIB 20436040986, Frankopanska 19, 34330 Velika</item>
      <item>Bernard Zec, OIB 20356936270, Trg bana Josipa Jelačića 24, 34330 Velika</item>
      <item>Tomislav Čabraja, OIB 74098506277, Stjepana Ferića 5, 34000 Vidovci</item>
    </derivirana_varijabla>
  </DomainObject.Predmet.OstaliListFormatedWithAdressOIB>
  <DomainObject.Predmet.OstaliListNazivFormated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</izvorni_sadrzaj>
    <derivirana_varijabla naziv="DomainObject.Predmet.OstaliListNazivFormated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</derivirana_varijabla>
  </DomainObject.Predmet.OstaliListNazivFormated>
  <DomainObject.Predmet.OstaliListNazivFormatedOIB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</izvorni_sadrzaj>
    <derivirana_varijabla naziv="DomainObject.Predmet.OstaliListNazivFormatedOIB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Zagreb, OIB 85941596441</item>
      <item>VISOKI TRGOVAČKI SUD RH ZAGREB</item>
      <item>Ivan Mikić</item>
      <item>Jozo Perić, dipl.oec., OIB 83577001032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</item>
      <item>Vlatka Forgić</item>
      <item>Nikola Lukić, OIB 20436040986</item>
      <item>Bernard Zec, OIB 20356936270</item>
      <item>Tomislav Čabraja, OIB 74098506277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GP GRADING d.o.o Cernik</izvorni_sadrzaj>
    <derivirana_varijabla naziv="DomainObject.Predmet.StrankaIDrugi_1">GP GRADING d.o.o Cernik</derivirana_varijabla>
  </DomainObject.Predmet.StrankaIDrugi>
  <DomainObject.Predmet.ProtustrankaIDrugi>
    <izvorni_sadrzaj>KAMEN-INGRAD d.d. Velika</izvorni_sadrzaj>
    <derivirana_varijabla naziv="DomainObject.Predmet.ProtustrankaIDrugi_1">KAMEN-INGRAD d.d. Velika</derivirana_varijabla>
  </DomainObject.Predmet.ProtustrankaIDrugi>
  <DomainObject.Predmet.StrankaIDrugiAdressOIB>
    <izvorni_sadrzaj>GP GRADING d.o.o Cernik, OIB 13868937119, Požeška 169, 35404 Cernik</izvorni_sadrzaj>
    <derivirana_varijabla naziv="DomainObject.Predmet.StrankaIDrugiAdressOIB_1">GP GRADING d.o.o Cernik, OIB 13868937119, Požeška 169, 35404 Cernik</derivirana_varijabla>
  </DomainObject.Predmet.StrankaIDrugiAdressOIB>
  <DomainObject.Predmet.ProtustrankaIDrugiAdressOIB>
    <izvorni_sadrzaj>KAMEN-INGRAD d.d. Velika, OIB 75852810093, Trg bana Jelačića 9, 34330 Velika</izvorni_sadrzaj>
    <derivirana_varijabla naziv="DomainObject.Predmet.ProtustrankaIDrugiAdressOIB_1">KAMEN-INGRAD d.d. Velika, OIB 75852810093, Trg bana Jelačića 9,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</izvorni_sadrzaj>
    <derivirana_varijabla naziv="DomainObject.Predmet.SudioniciListNaziv_1">
      <item>Vlado Zec</item>
      <item>CROATIA OSIGURANJE d.d. Fil.Slav.Brod</item>
      <item>Hrvatska gospodarska komora Zagreb</item>
      <item>Igor Svilar,odvj. pun.razl.vjerovnika</item>
      <item>Jadranka Babić-Milberg</item>
      <item>Marko Hreljac,odvj.</item>
      <item>DINERS CLUB ADRIATIC d.d. Zagreb</item>
      <item>VISOKI TRGOVAČKI SUD RH ZAGREB</item>
      <item>Ivan Mikić</item>
      <item>KAMEN-INGRAD d.d. Velika</item>
      <item>Jozo Perić, dipl.oec.</item>
      <item>Aldo Brdarić</item>
      <item>Tihomir Doko, Osijek</item>
      <item>IVAN DUNDOVIĆ, ODVJ. POŽEGA</item>
      <item>KOCKICA PROMET d.o.o Zagreb</item>
      <item>POLICIJSKA UPRAVA BRODSKO-POSAVSKA</item>
      <item>Irena Kelava,odvj.vježb.</item>
      <item>OPĆINSKO DRŽAVNO ODVJETNIŠTVO Osijek</item>
      <item>ERSTE&amp;STEIRMARKISCHE BANK d.d. Rijeka</item>
      <item>GP GRADING d.o.o Cernik</item>
      <item>PROKOLEKT d.o.o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</item>
      <item>Vlatka Forgić</item>
      <item>Nikola Lukić</item>
      <item>Bernard Zec</item>
      <item>Tomislav Čabraja</item>
    </derivirana_varijabla>
  </DomainObject.Predmet.SudioniciListNaziv>
  <DomainObject.Predmet.SudioniciListAdressOIB>
    <izvorni_sadrzaj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</izvorni_sadrzaj>
    <derivirana_varijabla naziv="DomainObject.Predmet.SudioniciListAdressOIB_1">
      <item>Vlado Zec, D.Lermana 16,34330 Velika</item>
      <item>CROATIA OSIGURANJE d.d. Fil.Slav.Brod, Mažuranićeva ul.,35000 Slavonski Brod</item>
      <item>Hrvatska gospodarska komora Zagreb, Ruzveltov trg 2,10000 Zagreb</item>
      <item>Igor Svilar,odvj. pun.razl.vjerovnika, Gredička 23,10000 Zagreb</item>
      <item>Jadranka Babić-Milberg, Mažuranićeva,35000 Slavonski Brod</item>
      <item>Marko Hreljac,odvj., A.Opalski br. 2,42000 Varaždin</item>
      <item>DINERS CLUB ADRIATIC d.d. Zagreb, OIB 85941596441, Praška 5,10000 Zagreb</item>
      <item>VISOKI TRGOVAČKI SUD RH ZAGREB, Berislavićeva 11,10000 Zagreb</item>
      <item>Ivan Mikić, Baćindol 76,35404 Cernik</item>
      <item>KAMEN-INGRAD d.d. Velika, OIB 75852810093, Trg bana Jelačića 9,34330 Velika</item>
      <item>Jozo Perić, dipl.oec., OIB 83577001032, Dr.F.Tuđmana 28,Velika</item>
      <item>Aldo Brdarić, Slavonskih graničara 20/II,35400 Nova Gradiška</item>
      <item>Tihomir Doko, Osijek</item>
      <item>IVAN DUNDOVIĆ, ODVJ. POŽEGA</item>
      <item>KOCKICA PROMET d.o.o Zagreb, 10000 Zagreb</item>
      <item>POLICIJSKA UPRAVA BRODSKO-POSAVSKA, 35000 Slavonski Brod</item>
      <item>Irena Kelava,odvj.vježb., Gredička 23,10000 Zagreb</item>
      <item>OPĆINSKO DRŽAVNO ODVJETNIŠTVO Osijek, 31000 Osijek</item>
      <item>ERSTE&amp;STEIRMARKISCHE BANK d.d. Rijeka, Jadranski trg 3A,51000 Rijeka</item>
      <item>GP GRADING d.o.o Cernik, OIB 13868937119, Požeška 169,35404 Cernik</item>
      <item>PROKOLEKT d.o.o Zagreb, Rapska 46b,10000 Zagreb</item>
      <item>Mato Stanković, Povjereništvo SSSH Sl.Brod</item>
      <item>VENETO BANKAd.d. Zagreb</item>
      <item>Željko Damjanac,odvj. Požega</item>
      <item>Mirjana Hajnal, Sl.Brod</item>
      <item>Ivan Šebalj, Velika</item>
      <item>Stjepan Mindum Trenkovo</item>
      <item>Marijan Zec, Radovanci</item>
      <item>CROATIA OSIGURANJE d.d.</item>
      <item>Tatjana Lončar Alković, Slav.Brod</item>
      <item>Slavica Gašparac,  Dolci</item>
      <item>GALON NEKRETNINE d.o.o, OIB 91623601386, Industrijska 30,34000 Požega</item>
      <item>Vlatka Forgić</item>
      <item>Nikola Lukić, OIB 20436040986, Frankopanska 19,34330 Velika</item>
      <item>Bernard Zec, OIB 20356936270, Trg bana Josipa Jelačića 24,34330 Velika</item>
      <item>Tomislav Čabraja, OIB 74098506277, Stjepana Ferića 5,34000 Vidovci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85941596441</item>
      <item>, OIB null</item>
      <item>, OIB null</item>
      <item>, OIB 75852810093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13868937119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91623601386</item>
      <item>, OIB null</item>
      <item>, OIB 20436040986</item>
      <item>, OIB 20356936270</item>
      <item>, OIB 74098506277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708</properties:Words>
  <properties:Characters>3798</properties:Characters>
  <properties:Lines>102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2016-06-16T09:07:00Z</dcterms:created>
  <dc:creator>Korisnik</dc:creator>
  <cp:lastModifiedBy>wsadmin</cp:lastModifiedBy>
  <cp:lastPrinted>2016-03-03T10:42:00Z</cp:lastPrinted>
  <dcterms:modified xmlns:xsi="http://www.w3.org/2001/XMLSchema-instance" xsi:type="dcterms:W3CDTF">2016-06-16T09:08:00Z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