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ddbe" w14:paraId="c73ddbe" w:rsidRDefault="00EB67F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1226820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B67F9" w:rsidP="00EB67F9" w:rsidR="00EB67F9">
      <w:pPr>
        <w:pStyle w:val="Bezproreda"/>
      </w:pPr>
      <w:r>
        <w:t xml:space="preserve">   </w:t>
      </w:r>
    </w:p>
    <w:p w:rsidRDefault="00EB67F9" w:rsidP="00EB67F9" w:rsidR="00EB67F9">
      <w:pPr>
        <w:pStyle w:val="Bezproreda"/>
      </w:pPr>
    </w:p>
    <w:p w:rsidRDefault="00EB67F9" w:rsidP="00EB67F9" w:rsidR="00AE649C">
      <w:pPr>
        <w:pStyle w:val="Bezproreda"/>
      </w:pPr>
      <w:r>
        <w:t xml:space="preserve">     Republika Hrvatska</w:t>
      </w:r>
    </w:p>
    <w:p w:rsidRDefault="00EB67F9" w:rsidP="00EB67F9" w:rsidR="00EB67F9">
      <w:pPr>
        <w:pStyle w:val="Bezproreda"/>
      </w:pPr>
      <w:r>
        <w:t>Trgovački sud u Bjelovaru</w:t>
      </w:r>
    </w:p>
    <w:p w:rsidRDefault="00EB67F9" w:rsidP="00EB67F9" w:rsidR="00EB67F9">
      <w:pPr>
        <w:pStyle w:val="Bezproreda"/>
      </w:pPr>
      <w:r>
        <w:t>Bjelovar, Dr. I. Lebovića 42.</w:t>
      </w:r>
    </w:p>
    <w:p w:rsidRDefault="00EB67F9" w:rsidP="00EB67F9" w:rsidR="00EB67F9">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St-445/2019-2</w:t>
      </w:r>
    </w:p>
    <w:p w:rsidRDefault="00EB67F9" w:rsidP="00EB67F9" w:rsidR="00EB67F9">
      <w:pPr>
        <w:overflowPunct w:val="false"/>
        <w:autoSpaceDE w:val="false"/>
        <w:autoSpaceDN w:val="false"/>
        <w:adjustRightInd w:val="false"/>
        <w:spacing w:after="0"/>
        <w:ind w:firstLine="708" w:left="4956"/>
        <w:rPr>
          <w:rFonts w:cs="Times New Roman" w:eastAsia="Times New Roman"/>
          <w:noProof/>
          <w:lang w:eastAsia="hr-HR"/>
        </w:rPr>
      </w:pPr>
    </w:p>
    <w:p w:rsidRDefault="00EB67F9" w:rsidP="00EB67F9" w:rsidR="00EB67F9">
      <w:pPr>
        <w:overflowPunct w:val="false"/>
        <w:autoSpaceDE w:val="false"/>
        <w:autoSpaceDN w:val="false"/>
        <w:adjustRightInd w:val="false"/>
        <w:spacing w:after="0"/>
        <w:rPr>
          <w:rFonts w:cs="Times New Roman" w:eastAsia="Times New Roman"/>
          <w:noProof/>
          <w:lang w:eastAsia="hr-HR"/>
        </w:rPr>
      </w:pPr>
    </w:p>
    <w:p w:rsidRDefault="00EB67F9" w:rsidP="00EB67F9" w:rsidR="00EB67F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EB67F9" w:rsidP="00EB67F9" w:rsidR="00EB67F9">
      <w:pPr>
        <w:overflowPunct w:val="false"/>
        <w:autoSpaceDE w:val="false"/>
        <w:autoSpaceDN w:val="false"/>
        <w:adjustRightInd w:val="false"/>
        <w:spacing w:after="0"/>
        <w:rPr>
          <w:rFonts w:cs="Times New Roman" w:eastAsia="Times New Roman"/>
          <w:noProof/>
          <w:lang w:eastAsia="hr-HR"/>
        </w:rPr>
      </w:pPr>
    </w:p>
    <w:p w:rsidRDefault="00EB67F9" w:rsidP="00EB67F9" w:rsidR="00EB67F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EB67F9" w:rsidP="00EB67F9" w:rsidR="00EB67F9">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EB67F9" w:rsidP="00EB67F9" w:rsidR="00EB67F9">
      <w:pPr>
        <w:overflowPunct w:val="false"/>
        <w:autoSpaceDE w:val="false"/>
        <w:autoSpaceDN w:val="false"/>
        <w:adjustRightInd w:val="false"/>
        <w:spacing w:after="0"/>
        <w:rPr>
          <w:rFonts w:cs="Times New Roman" w:eastAsia="Times New Roman"/>
          <w:noProof/>
          <w:lang w:eastAsia="hr-HR"/>
        </w:rPr>
      </w:pPr>
    </w:p>
    <w:p w:rsidRDefault="00EB67F9" w:rsidP="00EB67F9" w:rsidR="00EB67F9">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u prethodnom postupku radi utvrđivanja uvjeta za otvaranje stečajnog postupka nad dužnikom TETEKS TH d.o.o. za unutarnju i vanjsku trgovinu i zastupanje stranih tvrtki u likvidaciji, Zagreba, Pavla Hatza 2, OIB. 17795684646,  24. svibnja 2019.</w:t>
      </w:r>
      <w:r>
        <w:rPr>
          <w:rFonts w:cs="Times New Roman" w:eastAsia="Times New Roman"/>
          <w:noProof/>
          <w:lang w:eastAsia="hr-HR"/>
        </w:rPr>
        <w:t xml:space="preserve">    </w:t>
      </w:r>
    </w:p>
    <w:p w:rsidRDefault="00EB67F9" w:rsidP="00EB67F9" w:rsidR="00EB67F9">
      <w:pPr>
        <w:overflowPunct w:val="false"/>
        <w:autoSpaceDE w:val="false"/>
        <w:autoSpaceDN w:val="false"/>
        <w:adjustRightInd w:val="false"/>
        <w:spacing w:after="0"/>
        <w:jc w:val="both"/>
        <w:rPr>
          <w:rFonts w:cs="Times New Roman" w:eastAsia="Times New Roman"/>
          <w:noProof/>
          <w:lang w:eastAsia="hr-HR"/>
        </w:rPr>
      </w:pPr>
    </w:p>
    <w:p w:rsidRDefault="00EB67F9" w:rsidP="00EB67F9" w:rsidR="00EB67F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EB67F9" w:rsidP="00EB67F9" w:rsidR="00EB67F9">
      <w:pPr>
        <w:overflowPunct w:val="false"/>
        <w:autoSpaceDE w:val="false"/>
        <w:autoSpaceDN w:val="false"/>
        <w:adjustRightInd w:val="false"/>
        <w:spacing w:after="0"/>
        <w:rPr>
          <w:rFonts w:cs="Times New Roman" w:eastAsia="Times New Roman"/>
          <w:lang w:eastAsia="hr-HR"/>
        </w:rPr>
      </w:pPr>
    </w:p>
    <w:p w:rsidRDefault="00EB67F9" w:rsidP="00EB67F9" w:rsidR="00EB67F9">
      <w:pPr>
        <w:overflowPunct w:val="false"/>
        <w:autoSpaceDE w:val="false"/>
        <w:autoSpaceDN w:val="false"/>
        <w:adjustRightInd w:val="false"/>
        <w:spacing w:after="0"/>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Tanji Bakić Golubović iz Zagreba, Laginjina 6, OIB: 76092518799,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50-445-19. Rok od 8 dana počinje teći istekom osmog dana od objave ovog rješenja na e-oglasnoj ploči ovog suda.</w:t>
      </w:r>
    </w:p>
    <w:p w:rsidRDefault="00EB67F9" w:rsidP="00EB67F9" w:rsidR="00EB67F9">
      <w:pPr>
        <w:pStyle w:val="Odlomakpopisa"/>
        <w:overflowPunct w:val="false"/>
        <w:autoSpaceDE w:val="false"/>
        <w:autoSpaceDN w:val="false"/>
        <w:adjustRightInd w:val="false"/>
        <w:spacing w:after="0"/>
        <w:ind w:left="1991"/>
        <w:rPr>
          <w:rFonts w:cs="Times New Roman"/>
          <w:szCs w:val="20"/>
        </w:rPr>
      </w:pPr>
    </w:p>
    <w:p w:rsidRDefault="00EB67F9" w:rsidP="00EB67F9" w:rsidR="00EB67F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Tanja Bakić Golubović,  ne uplati predujam u roku određenom u toč. 1. izreke ovog rješenja za daljnje postupanje u provedbi naplate bit će nadležna Financijska agencija.</w:t>
      </w:r>
    </w:p>
    <w:p w:rsidRDefault="00EB67F9" w:rsidP="00EB67F9" w:rsidR="00EB67F9">
      <w:pPr>
        <w:overflowPunct w:val="false"/>
        <w:autoSpaceDE w:val="false"/>
        <w:autoSpaceDN w:val="false"/>
        <w:adjustRightInd w:val="false"/>
        <w:spacing w:after="0"/>
        <w:rPr>
          <w:rFonts w:cs="Times New Roman" w:eastAsia="Times New Roman"/>
          <w:szCs w:val="20"/>
          <w:lang w:eastAsia="hr-HR"/>
        </w:rPr>
      </w:pPr>
    </w:p>
    <w:p w:rsidRDefault="00EB67F9" w:rsidP="00EB67F9" w:rsidR="00EB67F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Tanja Bakić Golubović iz Zagreba,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50-445-19.</w:t>
      </w:r>
    </w:p>
    <w:p w:rsidRDefault="00EB67F9" w:rsidP="00EB67F9" w:rsidR="00EB67F9">
      <w:pPr>
        <w:overflowPunct w:val="false"/>
        <w:autoSpaceDE w:val="false"/>
        <w:autoSpaceDN w:val="false"/>
        <w:adjustRightInd w:val="false"/>
        <w:spacing w:after="0"/>
        <w:jc w:val="both"/>
        <w:rPr>
          <w:rFonts w:cs="Times New Roman" w:eastAsia="Times New Roman"/>
          <w:szCs w:val="20"/>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EB67F9" w:rsidP="00EB67F9" w:rsidR="00EB67F9">
      <w:pPr>
        <w:overflowPunct w:val="false"/>
        <w:autoSpaceDE w:val="false"/>
        <w:autoSpaceDN w:val="false"/>
        <w:adjustRightInd w:val="false"/>
        <w:spacing w:after="0"/>
        <w:ind w:firstLine="851"/>
        <w:jc w:val="both"/>
        <w:rPr>
          <w:rFonts w:cs="Times New Roman" w:eastAsia="Times New Roman"/>
          <w:szCs w:val="20"/>
          <w:lang w:eastAsia="hr-HR"/>
        </w:rPr>
      </w:pPr>
    </w:p>
    <w:p w:rsidRDefault="00EB67F9" w:rsidP="00EB67F9" w:rsidR="00EB67F9">
      <w:pPr>
        <w:overflowPunct w:val="false"/>
        <w:autoSpaceDE w:val="false"/>
        <w:autoSpaceDN w:val="false"/>
        <w:adjustRightInd w:val="false"/>
        <w:spacing w:after="0"/>
        <w:jc w:val="both"/>
        <w:rPr>
          <w:rFonts w:cs="Times New Roman" w:eastAsia="Times New Roman"/>
          <w:lang w:eastAsia="hr-HR"/>
        </w:rPr>
      </w:pPr>
    </w:p>
    <w:p w:rsidRDefault="00EB67F9" w:rsidP="00EB67F9" w:rsidR="00EB67F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lastRenderedPageBreak/>
        <w:t>Obrazloženje</w:t>
      </w:r>
    </w:p>
    <w:p w:rsidRDefault="00EB67F9" w:rsidP="00EB67F9" w:rsidR="00EB67F9">
      <w:pPr>
        <w:overflowPunct w:val="false"/>
        <w:autoSpaceDE w:val="false"/>
        <w:autoSpaceDN w:val="false"/>
        <w:adjustRightInd w:val="false"/>
        <w:spacing w:after="0"/>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 z.z. dužnika TETEKS TH d.o.o. Zagreb, Tanja Bakić Golubović podnijela je ovom sudu prijedlog za otvaranje stečajnog postupka nad dužnikom  TETEKS TH d.o.o. za unutarnju i vanjsku trgovinu i zastupanje stranih tvrtki u likvidaciji, Zagreba, Pavla Hatza 2, OIB. 17795684646. U prijedlogu navodi da dužnik ima dugovanje prema inozemnom dobavljaču ujedno i osnivaču dužnika Volnarski kombinat Todor Cipovski Medžan Teteks u iznosu od 922.918,32 kune. Dužnik nema imovine a unazad više godina ne obavlja poslovnu djelatnost, nema raspoloživih izvora sredstava pa se osnovano može pretpostaviti da dužnik neće moći podmiriti svoje obaveze, kao ni troškove stečajnog postupka.</w:t>
      </w:r>
    </w:p>
    <w:p w:rsidRDefault="00EB67F9" w:rsidP="00EB67F9" w:rsidR="00EB67F9">
      <w:pPr>
        <w:overflowPunct w:val="false"/>
        <w:autoSpaceDE w:val="false"/>
        <w:autoSpaceDN w:val="false"/>
        <w:adjustRightInd w:val="false"/>
        <w:spacing w:after="0"/>
        <w:ind w:firstLine="708"/>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EB67F9" w:rsidP="00EB67F9" w:rsidR="00EB67F9">
      <w:pPr>
        <w:overflowPunct w:val="false"/>
        <w:autoSpaceDE w:val="false"/>
        <w:autoSpaceDN w:val="false"/>
        <w:adjustRightInd w:val="false"/>
        <w:spacing w:after="0"/>
        <w:ind w:firstLine="851"/>
        <w:jc w:val="both"/>
        <w:rPr>
          <w:rFonts w:cs="Times New Roman" w:eastAsia="Times New Roman"/>
          <w:noProof/>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67F9" w:rsidP="00EB67F9" w:rsidR="00EB67F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Tanja Bakić Golubović iz Zagreba, Laginjina 6, OIB: 76092518799.</w:t>
      </w:r>
    </w:p>
    <w:p w:rsidRDefault="00EB67F9" w:rsidP="00EB67F9" w:rsidR="00EB67F9">
      <w:pPr>
        <w:overflowPunct w:val="false"/>
        <w:autoSpaceDE w:val="false"/>
        <w:autoSpaceDN w:val="false"/>
        <w:adjustRightInd w:val="false"/>
        <w:spacing w:after="0"/>
        <w:jc w:val="both"/>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Tanja Bakić Golubović postojala istekom razdoblja od 60 dana i on je najkasnije u daljnjem roku od 21 dan bio dužan podnijeti prijedlog za pokretanje stečajnog postupka, što nije učinio.</w:t>
      </w: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EB67F9" w:rsidP="00EB67F9" w:rsidR="00EB67F9">
      <w:pPr>
        <w:overflowPunct w:val="false"/>
        <w:autoSpaceDE w:val="false"/>
        <w:autoSpaceDN w:val="false"/>
        <w:adjustRightInd w:val="false"/>
        <w:spacing w:after="0"/>
        <w:ind w:firstLine="851"/>
        <w:jc w:val="both"/>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24. svibnja  2019.</w:t>
      </w:r>
    </w:p>
    <w:p w:rsidRDefault="00EB67F9" w:rsidP="00EB67F9" w:rsidR="00EB67F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EB67F9" w:rsidP="00EB67F9" w:rsidR="00EB67F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EB67F9" w:rsidP="00EB67F9" w:rsidR="00EB67F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EB67F9" w:rsidP="00EB67F9" w:rsidR="00EB67F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EB67F9" w:rsidP="00EB67F9" w:rsidR="00EB67F9">
      <w:pPr>
        <w:overflowPunct w:val="false"/>
        <w:autoSpaceDE w:val="false"/>
        <w:autoSpaceDN w:val="false"/>
        <w:adjustRightInd w:val="false"/>
        <w:spacing w:after="0"/>
        <w:rPr>
          <w:rFonts w:cs="Times New Roman" w:eastAsia="Times New Roman"/>
          <w:lang w:eastAsia="hr-HR"/>
        </w:rPr>
      </w:pPr>
    </w:p>
    <w:p w:rsidRDefault="00EB67F9" w:rsidP="00EB67F9" w:rsidR="00EB67F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EB67F9" w:rsidP="00EB67F9" w:rsidR="00EB67F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EB67F9" w:rsidP="00EB67F9" w:rsidR="00EB67F9" w:rsidRPr="00B76F3C">
      <w:pPr>
        <w:pStyle w:val="Bezproreda"/>
      </w:pPr>
    </w:p>
    <w:p w:rsidRDefault="00AE649C" w:rsidP="004F27AE" w:rsidR="00AE649C" w:rsidRPr="00B76F3C">
      <w:pPr>
        <w:pStyle w:val="NormaleSPIS"/>
      </w:pPr>
    </w:p>
    <w:sectPr w:rsidSect="00EB67F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8569603"/>
      <w:docPartObj>
        <w:docPartGallery w:val="Page Numbers (Top of Page)"/>
        <w:docPartUnique/>
      </w:docPartObj>
    </w:sdtPr>
    <w:sdtEndPr/>
    <w:sdtContent>
      <w:p w:rsidRDefault="00EB67F9" w:rsidR="00EB67F9">
        <w:pPr>
          <w:pStyle w:val="Zaglavlje"/>
          <w:jc w:val="center"/>
        </w:pPr>
        <w:r>
          <w:fldChar w:fldCharType="begin"/>
        </w:r>
        <w:r>
          <w:instrText>PAGE   \* MERGEFORMAT</w:instrText>
        </w:r>
        <w:r>
          <w:fldChar w:fldCharType="separate"/>
        </w:r>
        <w:r w:rsidR="00526EEA">
          <w:t>3</w:t>
        </w:r>
        <w:r>
          <w:fldChar w:fldCharType="end"/>
        </w:r>
      </w:p>
    </w:sdtContent>
  </w:sdt>
  <w:p w:rsidRDefault="00EB67F9" w:rsidR="008333A9">
    <w:pPr>
      <w:pStyle w:val="Zaglavlje"/>
    </w:pPr>
    <w:r>
      <w:t>Poslovni broj: 1 St-445/2019-2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6EEA"/>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7F9"/>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B67F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B67F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24321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St-445/2019-2</izvorni_sadrzaj>
    <derivirana_varijabla naziv="DomainObject.Oznaka_1">St-445/2019-2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St-445/2019</izvorni_sadrzaj>
    <derivirana_varijabla naziv="DomainObject.Predmet.OznakaBroj_1">St-445/2019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TETEKS TH društvo s ograničenom odgovornošću za unutarnju i vanjsku trgovinu i zastupanje stranih tvrtki u likvidaciji</izvorni_sadrzaj>
    <derivirana_varijabla naziv="DomainObject.Predmet.StrankaFormated_1">  TETEKS TH društvo s ograničenom odgovornošću za unutarnju i vanjsku trgovinu i zastupanje stranih tvrtki u likvidaciji</derivirana_varijabla>
  </DomainObject.Predmet.StrankaFormated>
  <DomainObject.Predmet.StrankaFormatedOIB>
    <izvorni_sadrzaj>  TETEKS TH društvo s ograničenom odgovornošću za unutarnju i vanjsku trgovinu i zastupanje stranih tvrtki u likvidaciji, OIB 17795684646</izvorni_sadrzaj>
    <derivirana_varijabla naziv="DomainObject.Predmet.StrankaFormatedOIB_1">  TETEKS TH društvo s ograničenom odgovornošću za unutarnju i vanjsku trgovinu i zastupanje stranih tvrtki u likvidaciji, OIB 17795684646</derivirana_varijabla>
  </DomainObject.Predmet.StrankaFormatedOIB>
  <DomainObject.Predmet.StrankaFormatedWithAdress>
    <izvorni_sadrzaj> TETEKS TH društvo s ograničenom odgovornošću za unutarnju i vanjsku trgovinu i zastupanje stranih tvrtki u likvidaciji, Pavla Hatza 2, 10000 Zagreb</izvorni_sadrzaj>
    <derivirana_varijabla naziv="DomainObject.Predmet.StrankaFormatedWithAdress_1"> TETEKS TH društvo s ograničenom odgovornošću za unutarnju i vanjsku trgovinu i zastupanje stranih tvrtki u likvidaciji, Pavla Hatza 2, 10000 Zagreb</derivirana_varijabla>
  </DomainObject.Predmet.StrankaFormatedWithAdress>
  <DomainObject.Predmet.StrankaFormatedWithAdressOIB>
    <izvorni_sadrzaj> TETEKS TH društvo s ograničenom odgovornošću za unutarnju i vanjsku trgovinu i zastupanje stranih tvrtki u likvidaciji, OIB 17795684646, Pavla Hatza 2, 10000 Zagreb</izvorni_sadrzaj>
    <derivirana_varijabla naziv="DomainObject.Predmet.StrankaFormatedWithAdressOIB_1"> TETEKS TH društvo s ograničenom odgovornošću za unutarnju i vanjsku trgovinu i zastupanje stranih tvrtki u likvidaciji, OIB 17795684646, Pavla Hatza 2, 10000 Zagreb</derivirana_varijabla>
  </DomainObject.Predmet.StrankaFormatedWithAdressOIB>
  <DomainObject.Predmet.StrankaWithAdress>
    <izvorni_sadrzaj>TETEKS TH društvo s ograničenom odgovornošću za unutarnju i vanjsku trgovinu i zastupanje stranih tvrtki u likvidaciji Pavla Hatza 2,10000 Zagreb</izvorni_sadrzaj>
    <derivirana_varijabla naziv="DomainObject.Predmet.StrankaWithAdress_1">TETEKS TH društvo s ograničenom odgovornošću za unutarnju i vanjsku trgovinu i zastupanje stranih tvrtki u likvidaciji Pavla Hatza 2,10000 Zagreb</derivirana_varijabla>
  </DomainObject.Predmet.StrankaWithAdress>
  <DomainObject.Predmet.StrankaWithAdressOIB>
    <izvorni_sadrzaj>TETEKS TH društvo s ograničenom odgovornošću za unutarnju i vanjsku trgovinu i zastupanje stranih tvrtki u likvidaciji, OIB 17795684646, Pavla Hatza 2,10000 Zagreb</izvorni_sadrzaj>
    <derivirana_varijabla naziv="DomainObject.Predmet.StrankaWithAdressOIB_1">TETEKS TH društvo s ograničenom odgovornošću za unutarnju i vanjsku trgovinu i zastupanje stranih tvrtki u likvidaciji, OIB 17795684646, Pavla Hatza 2,10000 Zagreb</derivirana_varijabla>
  </DomainObject.Predmet.StrankaWithAdressOIB>
  <DomainObject.Predmet.StrankaNazivFormated>
    <izvorni_sadrzaj>TETEKS TH društvo s ograničenom odgovornošću za unutarnju i vanjsku trgovinu i zastupanje stranih tvrtki u likvidaciji</izvorni_sadrzaj>
    <derivirana_varijabla naziv="DomainObject.Predmet.StrankaNazivFormated_1">TETEKS TH društvo s ograničenom odgovornošću za unutarnju i vanjsku trgovinu i zastupanje stranih tvrtki u likvidaciji</derivirana_varijabla>
  </DomainObject.Predmet.StrankaNazivFormated>
  <DomainObject.Predmet.StrankaNazivFormatedOIB>
    <izvorni_sadrzaj>TETEKS TH društvo s ograničenom odgovornošću za unutarnju i vanjsku trgovinu i zastupanje stranih tvrtki u likvidaciji, OIB 17795684646</izvorni_sadrzaj>
    <derivirana_varijabla naziv="DomainObject.Predmet.StrankaNazivFormatedOIB_1">TETEKS TH društvo s ograničenom odgovornošću za unutarnju i vanjsku trgovinu i zastupanje stranih tvrtki u likvidaciji, OIB 17795684646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TETEKS TH društvo s ograničenom odgovornošću za unutarnju i vanjsku trgovinu i zastupanje stranih tvrtki u likvidaciji</item>
    </izvorni_sadrzaj>
    <derivirana_varijabla naziv="DomainObject.Predmet.StrankaListFormated_1">
      <item>TETEKS TH društvo s ograničenom odgovornošću za unutarnju i vanjsku trgovinu i zastupanje stranih tvrtki u likvidaciji</item>
    </derivirana_varijabla>
  </DomainObject.Predmet.StrankaListFormated>
  <DomainObject.Predmet.StrankaListFormatedOIB>
    <izvorni_sadrzaj>
      <item>TETEKS TH društvo s ograničenom odgovornošću za unutarnju i vanjsku trgovinu i zastupanje stranih tvrtki u likvidaciji, OIB 17795684646</item>
    </izvorni_sadrzaj>
    <derivirana_varijabla naziv="DomainObject.Predmet.StrankaListFormatedOIB_1">
      <item>TETEKS TH društvo s ograničenom odgovornošću za unutarnju i vanjsku trgovinu i zastupanje stranih tvrtki u likvidaciji, OIB 17795684646</item>
    </derivirana_varijabla>
  </DomainObject.Predmet.StrankaListFormatedOIB>
  <DomainObject.Predmet.StrankaListFormatedWithAdress>
    <izvorni_sadrzaj>
      <item>TETEKS TH društvo s ograničenom odgovornošću za unutarnju i vanjsku trgovinu i zastupanje stranih tvrtki u likvidaciji, Pavla Hatza 2, 10000 Zagreb</item>
    </izvorni_sadrzaj>
    <derivirana_varijabla naziv="DomainObject.Predmet.StrankaListFormatedWithAdress_1">
      <item>TETEKS TH društvo s ograničenom odgovornošću za unutarnju i vanjsku trgovinu i zastupanje stranih tvrtki u likvidaciji, Pavla Hatza 2, 10000 Zagreb</item>
    </derivirana_varijabla>
  </DomainObject.Predmet.StrankaListFormatedWithAdress>
  <DomainObject.Predmet.StrankaListFormatedWithAdressOIB>
    <izvorni_sadrzaj>
      <item>TETEKS TH društvo s ograničenom odgovornošću za unutarnju i vanjsku trgovinu i zastupanje stranih tvrtki u likvidaciji, OIB 17795684646, Pavla Hatza 2, 10000 Zagreb</item>
    </izvorni_sadrzaj>
    <derivirana_varijabla naziv="DomainObject.Predmet.StrankaListFormatedWithAdressOIB_1">
      <item>TETEKS TH društvo s ograničenom odgovornošću za unutarnju i vanjsku trgovinu i zastupanje stranih tvrtki u likvidaciji, OIB 17795684646, Pavla Hatza 2, 10000 Zagreb</item>
    </derivirana_varijabla>
  </DomainObject.Predmet.StrankaListFormatedWithAdressOIB>
  <DomainObject.Predmet.StrankaListNazivFormated>
    <izvorni_sadrzaj>
      <item>TETEKS TH društvo s ograničenom odgovornošću za unutarnju i vanjsku trgovinu i zastupanje stranih tvrtki u likvidaciji</item>
    </izvorni_sadrzaj>
    <derivirana_varijabla naziv="DomainObject.Predmet.StrankaListNazivFormated_1">
      <item>TETEKS TH društvo s ograničenom odgovornošću za unutarnju i vanjsku trgovinu i zastupanje stranih tvrtki u likvidaciji</item>
    </derivirana_varijabla>
  </DomainObject.Predmet.StrankaListNazivFormated>
  <DomainObject.Predmet.StrankaListNazivFormatedOIB>
    <izvorni_sadrzaj>
      <item>TETEKS TH društvo s ograničenom odgovornošću za unutarnju i vanjsku trgovinu i zastupanje stranih tvrtki u likvidaciji, OIB 17795684646</item>
    </izvorni_sadrzaj>
    <derivirana_varijabla naziv="DomainObject.Predmet.StrankaListNazivFormatedOIB_1">
      <item>TETEKS TH društvo s ograničenom odgovornošću za unutarnju i vanjsku trgovinu i zastupanje stranih tvrtki u likvidaciji, OIB 17795684646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Helena Sjauš</item>
      <item>Tanja Bakić Golubović</item>
    </izvorni_sadrzaj>
    <derivirana_varijabla naziv="DomainObject.Predmet.OstaliListFormated_1">
      <item>Helena Sjauš</item>
      <item>Tanja Bakić Golubović</item>
    </derivirana_varijabla>
  </DomainObject.Predmet.OstaliListFormated>
  <DomainObject.Predmet.OstaliListFormatedOIB>
    <izvorni_sadrzaj>
      <item>Helena Sjauš</item>
      <item>Tanja Bakić Golubović, OIB 76092518799</item>
    </izvorni_sadrzaj>
    <derivirana_varijabla naziv="DomainObject.Predmet.OstaliListFormatedOIB_1">
      <item>Helena Sjauš</item>
      <item>Tanja Bakić Golubović, OIB 76092518799</item>
    </derivirana_varijabla>
  </DomainObject.Predmet.OstaliListFormatedOIB>
  <DomainObject.Predmet.OstaliListFormatedWithAdress>
    <izvorni_sadrzaj>
      <item>Helena Sjauš, Fra Filipa Grabovca 14, 10000 Zagreb</item>
      <item>Tanja Bakić Golubović, Laginjina 6, 10000 Zagreb</item>
    </izvorni_sadrzaj>
    <derivirana_varijabla naziv="DomainObject.Predmet.OstaliListFormatedWithAdress_1">
      <item>Helena Sjauš, Fra Filipa Grabovca 14, 10000 Zagreb</item>
      <item>Tanja Bakić Golubović, Laginjina 6, 10000 Zagreb</item>
    </derivirana_varijabla>
  </DomainObject.Predmet.OstaliListFormatedWithAdress>
  <DomainObject.Predmet.OstaliListFormatedWithAdressOIB>
    <izvorni_sadrzaj>
      <item>Helena Sjauš, Fra Filipa Grabovca 14, 10000 Zagreb</item>
      <item>Tanja Bakić Golubović, OIB 76092518799, Laginjina 6, 10000 Zagreb</item>
    </izvorni_sadrzaj>
    <derivirana_varijabla naziv="DomainObject.Predmet.OstaliListFormatedWithAdressOIB_1">
      <item>Helena Sjauš, Fra Filipa Grabovca 14, 10000 Zagreb</item>
      <item>Tanja Bakić Golubović, OIB 76092518799, Laginjina 6, 10000 Zagreb</item>
    </derivirana_varijabla>
  </DomainObject.Predmet.OstaliListFormatedWithAdressOIB>
  <DomainObject.Predmet.OstaliListNazivFormated>
    <izvorni_sadrzaj>
      <item>Helena Sjauš</item>
      <item>Tanja Bakić Golubović</item>
    </izvorni_sadrzaj>
    <derivirana_varijabla naziv="DomainObject.Predmet.OstaliListNazivFormated_1">
      <item>Helena Sjauš</item>
      <item>Tanja Bakić Golubović</item>
    </derivirana_varijabla>
  </DomainObject.Predmet.OstaliListNazivFormated>
  <DomainObject.Predmet.OstaliListNazivFormatedOIB>
    <izvorni_sadrzaj>
      <item>Helena Sjauš</item>
      <item>Tanja Bakić Golubović, OIB 76092518799</item>
    </izvorni_sadrzaj>
    <derivirana_varijabla naziv="DomainObject.Predmet.OstaliListNazivFormatedOIB_1">
      <item>Helena Sjauš</item>
      <item>Tanja Bakić Golubović, OIB 76092518799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St-445/2019-2</izvorni_sadrzaj>
    <derivirana_varijabla naziv="DomainObject.PoslovniBrojDokumenta_1">St-445/2019-2</derivirana_varijabla>
  </DomainObject.PoslovniBrojDokumenta>
  <DomainObject.Predmet.StrankaIDrugi>
    <izvorni_sadrzaj>TETEKS TH društvo s ograničenom odgovornošću za unutarnju i vanjsku trgovinu i zastupanje stranih tvrtki u likvidaciji</izvorni_sadrzaj>
    <derivirana_varijabla naziv="DomainObject.Predmet.StrankaIDrugi_1">TETEKS TH društvo s ograničenom odgovornošću za unutarnju i vanjsku trgovinu i zastupanje stranih tvrtki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TETEKS TH društvo s ograničenom odgovornošću za unutarnju i vanjsku trgovinu i zastupanje stranih tvrtki u likvidaciji, OIB 17795684646, Pavla Hatza 2, 10000 Zagreb</izvorni_sadrzaj>
    <derivirana_varijabla naziv="DomainObject.Predmet.StrankaIDrugiAdressOIB_1">TETEKS TH društvo s ograničenom odgovornošću za unutarnju i vanjsku trgovinu i zastupanje stranih tvrtki u likvidaciji, OIB 17795684646, Pavla Hatza 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Helena Sjauš</item>
      <item>Tanja Bakić Golubović</item>
      <item>TETEKS TH društvo s ograničenom odgovornošću za unutarnju i vanjsku trgovinu i zastupanje stranih tvrtki u likvidaciji</item>
    </izvorni_sadrzaj>
    <derivirana_varijabla naziv="DomainObject.Predmet.SudioniciListNaziv_1">
      <item>Helena Sjauš</item>
      <item>Tanja Bakić Golubović</item>
      <item>TETEKS TH društvo s ograničenom odgovornošću za unutarnju i vanjsku trgovinu i zastupanje stranih tvrtki u likvidaciji</item>
    </derivirana_varijabla>
  </DomainObject.Predmet.SudioniciListNaziv>
  <DomainObject.Predmet.SudioniciListAdressOIB>
    <izvorni_sadrzaj>
      <item>Helena Sjauš, Fra Filipa Grabovca 14,10000 Zagreb</item>
      <item>Tanja Bakić Golubović, OIB 76092518799, Laginjina 6,10000 Zagreb</item>
      <item>TETEKS TH društvo s ograničenom odgovornošću za unutarnju i vanjsku trgovinu i zastupanje stranih tvrtki u likvidaciji, OIB 17795684646, Pavla Hatza 2,10000 Zagreb</item>
    </izvorni_sadrzaj>
    <derivirana_varijabla naziv="DomainObject.Predmet.SudioniciListAdressOIB_1">
      <item>Helena Sjauš, Fra Filipa Grabovca 14,10000 Zagreb</item>
      <item>Tanja Bakić Golubović, OIB 76092518799, Laginjina 6,10000 Zagreb</item>
      <item>TETEKS TH društvo s ograničenom odgovornošću za unutarnju i vanjsku trgovinu i zastupanje stranih tvrtki u likvidaciji, OIB 17795684646, Pavla Hatza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71934-F5FB-400A-96ED-8262DDFA9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5042</properties:Characters>
  <properties:Lines>110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2019-05-24T10:33:00Z</cp:lastPrinted>
  <dcterms:modified xmlns:xsi="http://www.w3.org/2001/XMLSchema-instance" xsi:type="dcterms:W3CDTF">2019-05-24T10:33:00Z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St-445/2019-2 / Odluka - Rješenje (odluka_St-445_2019-2.docx)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