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0faa" w14:paraId="d3e0faa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5F1A92">
        <w:rPr>
          <w:rFonts w:cs="Times New Roman" w:hAnsi="Times New Roman" w:ascii="Times New Roman"/>
          <w:i w:val="false"/>
          <w:sz w:val="24"/>
          <w:szCs w:val="24"/>
        </w:rPr>
        <w:t>2033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FB4301" w:rsidP="00FB4301" w:rsidR="00FB4301">
      <w:pPr>
        <w:jc w:val="both"/>
      </w:pP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83539" w:rsidRPr="00A83539">
        <w:t xml:space="preserve">u stečajnom postupku nad </w:t>
      </w:r>
      <w:r w:rsidR="005F1A92" w:rsidRPr="005F1A92">
        <w:t>DUBRAVA MAJIĆI d.o.o.</w:t>
      </w:r>
      <w:r w:rsidR="005F1A92">
        <w:t xml:space="preserve"> u stečaju</w:t>
      </w:r>
      <w:r w:rsidR="005F1A92" w:rsidRPr="005F1A92">
        <w:t>, Makarska, Zagrebačka 23, OIB: 98188584274, MBS: 060309083</w:t>
      </w:r>
      <w:r w:rsidR="00FF68CD" w:rsidRPr="00FF68CD">
        <w:t xml:space="preserve">, zastupano po stečajnom upravitelju </w:t>
      </w:r>
      <w:r w:rsidR="005F1A92" w:rsidRPr="005F1A92">
        <w:t>Dragan Bijelić, Šibenik, Triglavska 2a, OIB: 53755649931</w:t>
      </w:r>
      <w:r w:rsidR="00FF68CD" w:rsidRPr="00FF68CD">
        <w:t>, izvan ročišta, dana 2</w:t>
      </w:r>
      <w:r w:rsidR="005F1A92">
        <w:t>3</w:t>
      </w:r>
      <w:r w:rsidR="00FF68CD" w:rsidRPr="00FF68CD">
        <w:t xml:space="preserve">. </w:t>
      </w:r>
      <w:r w:rsidR="005F1A92">
        <w:t>svibnj</w:t>
      </w:r>
      <w:r w:rsidR="00FF68CD" w:rsidRPr="00FF68CD">
        <w:t>a</w:t>
      </w:r>
      <w:r w:rsidR="00FF68CD">
        <w:t xml:space="preserve"> 201</w:t>
      </w:r>
      <w:r w:rsidR="005F1A92">
        <w:t>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A83539" w:rsidP="005F1A92" w:rsidR="00A83539">
      <w:pPr>
        <w:pStyle w:val="Odlomakpopisa"/>
        <w:numPr>
          <w:ilvl w:val="0"/>
          <w:numId w:val="3"/>
        </w:numPr>
        <w:jc w:val="both"/>
      </w:pPr>
      <w:r w:rsidRPr="00A83539">
        <w:t xml:space="preserve">Nalaže se stečajnom upravitelju </w:t>
      </w:r>
      <w:r w:rsidR="005F1A92" w:rsidRPr="005F1A92">
        <w:t>Dragan</w:t>
      </w:r>
      <w:r w:rsidR="005F1A92">
        <w:t>u</w:t>
      </w:r>
      <w:r w:rsidR="005F1A92" w:rsidRPr="005F1A92">
        <w:t xml:space="preserve"> Bijelić, Šibenik, Triglavska 2a, OIB: 53755649931</w:t>
      </w:r>
      <w:r>
        <w:t xml:space="preserve"> dostaviti odmah potrebnu dokumentaciju za ispitno i izvještajno ročište određeno za</w:t>
      </w:r>
      <w:r w:rsidR="005F1A92">
        <w:t xml:space="preserve"> dan 31. svibnj</w:t>
      </w:r>
      <w:r>
        <w:t>a 201</w:t>
      </w:r>
      <w:r w:rsidR="005F1A92">
        <w:t>7</w:t>
      </w:r>
      <w:r>
        <w:t xml:space="preserve">.g. </w:t>
      </w:r>
      <w:r w:rsidR="00E8098A">
        <w:t xml:space="preserve">(tablice popis predmeta stečajne mase, popis vjerovnika, pregled imovine i obveza, izvješće o gospodarskom položaju dužnika i njegovim uzrocima, tablice prijavljenih tražbina, </w:t>
      </w:r>
      <w:proofErr w:type="spellStart"/>
      <w:r w:rsidR="00E8098A">
        <w:t>razlučnih</w:t>
      </w:r>
      <w:proofErr w:type="spellEnd"/>
      <w:r w:rsidR="00E8098A">
        <w:t xml:space="preserve"> i izlučnih prava, prijave tražbina i dr</w:t>
      </w:r>
      <w:r w:rsidR="00D30FFE">
        <w:t>uge</w:t>
      </w:r>
      <w:r w:rsidR="00E8098A">
        <w:t xml:space="preserve"> stečajnim zakonom propisane isprave).</w:t>
      </w:r>
    </w:p>
    <w:p w:rsidRDefault="00E8098A" w:rsidP="005F1A92" w:rsidR="005E3D72" w:rsidRPr="00A83539">
      <w:pPr>
        <w:pStyle w:val="Odlomakpopisa"/>
        <w:numPr>
          <w:ilvl w:val="0"/>
          <w:numId w:val="3"/>
        </w:numPr>
        <w:jc w:val="both"/>
      </w:pPr>
      <w:r>
        <w:t xml:space="preserve">Poziva se stečajni upravitelj </w:t>
      </w:r>
      <w:r w:rsidR="005F1A92" w:rsidRPr="005F1A92">
        <w:t>Dragan Bijelić, Šibenik, Triglavska 2a, OIB: 53755649931</w:t>
      </w:r>
      <w:r>
        <w:t xml:space="preserve"> očitovati se </w:t>
      </w:r>
      <w:r w:rsidR="00D30FFE">
        <w:t xml:space="preserve">zašto </w:t>
      </w:r>
      <w:r w:rsidR="00D30FFE" w:rsidRPr="00D30FFE">
        <w:t xml:space="preserve">izvješće o gospodarskom položaju dužnika i njegovim uzrocima </w:t>
      </w:r>
      <w:r w:rsidR="00D30FFE">
        <w:t>nije dostavljeno sudu 15 dana prije izvještajnog ročišta sukladno čl. 227 st. 1 Stečajnog zakona (Narodne novine 71/15).</w:t>
      </w:r>
    </w:p>
    <w:p w:rsidRDefault="00AA650B" w:rsidP="005E3D72" w:rsidR="00AA650B" w:rsidRPr="00AA650B">
      <w:pPr>
        <w:jc w:val="center"/>
        <w:rPr>
          <w:b/>
        </w:rPr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Dubrovniku, dana </w:t>
      </w:r>
      <w:r w:rsidR="00780E26">
        <w:t>2</w:t>
      </w:r>
      <w:r w:rsidR="005F1A92">
        <w:t>3</w:t>
      </w:r>
      <w:r w:rsidR="005E3D72" w:rsidRPr="00AA650B">
        <w:t xml:space="preserve">. </w:t>
      </w:r>
      <w:r w:rsidR="005F1A92">
        <w:t>svibnj</w:t>
      </w:r>
      <w:r w:rsidR="00780E26">
        <w:t>a</w:t>
      </w:r>
      <w:r w:rsidRPr="00AA650B">
        <w:t xml:space="preserve"> 20</w:t>
      </w:r>
      <w:r w:rsidR="006D1E3F" w:rsidRPr="00AA650B">
        <w:t>1</w:t>
      </w:r>
      <w:r w:rsidR="005F1A92">
        <w:t>7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 w:rsidRPr="00AA650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C37750">
        <w:rPr>
          <w:b/>
        </w:rPr>
        <w:t>Katarina Franković</w:t>
      </w:r>
    </w:p>
    <w:p w:rsidRDefault="00C93176" w:rsidR="00C93176" w:rsidRPr="00AA650B">
      <w:pPr>
        <w:jc w:val="both"/>
        <w:rPr>
          <w:b/>
        </w:rPr>
      </w:pPr>
    </w:p>
    <w:p w:rsidRDefault="00555CCB" w:rsidR="00EE4DD2" w:rsidRPr="00AA650B">
      <w:pPr>
        <w:jc w:val="both"/>
        <w:rPr>
          <w:b/>
        </w:rPr>
      </w:pPr>
      <w:r w:rsidRPr="00AA650B">
        <w:rPr>
          <w:b/>
        </w:rPr>
        <w:t>D</w:t>
      </w:r>
      <w:r w:rsidR="000A5E6E" w:rsidRPr="00AA650B">
        <w:rPr>
          <w:b/>
        </w:rPr>
        <w:t>N</w:t>
      </w:r>
      <w:r w:rsidRPr="00AA650B">
        <w:rPr>
          <w:b/>
        </w:rPr>
        <w:t>-a:</w:t>
      </w:r>
    </w:p>
    <w:p w:rsidRDefault="00F23C78" w:rsidP="00F23C78" w:rsidR="00555CCB">
      <w:pPr>
        <w:ind w:left="360"/>
        <w:jc w:val="both"/>
      </w:pPr>
      <w:r w:rsidRPr="00AA650B">
        <w:t xml:space="preserve">- </w:t>
      </w:r>
      <w:r w:rsidR="00D30FFE">
        <w:t>e oglasna ploča</w:t>
      </w:r>
    </w:p>
    <w:p w:rsidRDefault="00D30FFE" w:rsidP="00F23C78" w:rsidR="00D30FFE" w:rsidRPr="00AA650B">
      <w:pPr>
        <w:ind w:left="360"/>
        <w:jc w:val="both"/>
      </w:pPr>
      <w:r>
        <w:t>- stečajni upravitelj</w:t>
      </w:r>
    </w:p>
    <w:p w:rsidRDefault="002861BF" w:rsidR="002861BF" w:rsidRPr="00AA650B"/>
    <w:sectPr w:rsidSect="00F15945" w:rsidR="002861BF" w:rsidRPr="00AA650B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F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6E73" w:rsidP="006B1910" w:rsidR="00CF6E7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33D2"/>
    <w:rsid w:val="004A6FC0"/>
    <w:rsid w:val="004C03FF"/>
    <w:rsid w:val="004E2397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5F1A9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80E26"/>
    <w:rsid w:val="00794EDF"/>
    <w:rsid w:val="007967AA"/>
    <w:rsid w:val="007F479E"/>
    <w:rsid w:val="00802491"/>
    <w:rsid w:val="008723DD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7520F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37750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3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39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3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3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3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39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3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3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DUBRAVA MAJIĆI društvo s ograničenom odgovornošću za trgovinu, ugostiteljstvo i turizam</izvorni_sadrzaj>
    <derivirana_varijabla naziv="DomainObject.Predmet.ProtustrankaFormated_1">  DUBRAVA MAJIĆI društvo s ograničenom odgovornošću za trgovinu, ugostiteljstvo i turizam</derivirana_varijabla>
  </DomainObject.Predmet.ProtustrankaFormated>
  <DomainObject.Predmet.ProtustrankaFormatedOIB>
    <izvorni_sadrzaj>  DUBRAVA MAJIĆI društvo s ograničenom odgovornošću za trgovinu, ugostiteljstvo i turizam, OIB 98188584274</izvorni_sadrzaj>
    <derivirana_varijabla naziv="DomainObject.Predmet.ProtustrankaFormatedOIB_1">  DUBRAVA MAJIĆI društvo s ograničenom odgovornošću za trgovinu, ugostiteljstvo i turizam, OIB 98188584274</derivirana_varijabla>
  </DomainObject.Predmet.ProtustrankaFormatedOIB>
  <DomainObject.Predmet.ProtustrankaFormatedWithAdress>
    <izvorni_sadrzaj> DUBRAVA MAJIĆI društvo s ograničenom odgovornošću za trgovinu, ugostiteljstvo i turizam, Zagrebačka 23, 21300 Makarska</izvorni_sadrzaj>
    <derivirana_varijabla naziv="DomainObject.Predmet.ProtustrankaFormatedWithAdress_1"> DUBRAVA MAJIĆI društvo s ograničenom odgovornošću za trgovinu, ugostiteljstvo i turizam, Zagrebačka 23, 21300 Makarska</derivirana_varijabla>
  </DomainObject.Predmet.ProtustrankaFormatedWithAdress>
  <DomainObject.Predmet.ProtustrankaFormatedWithAdressOIB>
    <izvorni_sadrzaj> DUBRAVA MAJIĆI društvo s ograničenom odgovornošću za trgovinu, ugostiteljstvo i turizam, OIB 98188584274, Zagrebačka 23, 21300 Makarska</izvorni_sadrzaj>
    <derivirana_varijabla naziv="DomainObject.Predmet.ProtustrankaFormatedWithAdressOIB_1"> DUBRAVA MAJIĆI društvo s ograničenom odgovornošću za trgovinu, ugostiteljstvo i turizam, OIB 98188584274, Zagrebačka 23, 21300 Makarska</derivirana_varijabla>
  </DomainObject.Predmet.ProtustrankaFormatedWithAdressOIB>
  <DomainObject.Predmet.ProtustrankaWithAdress>
    <izvorni_sadrzaj>DUBRAVA MAJIĆI društvo s ograničenom odgovornošću za trgovinu, ugostiteljstvo i turizam Zagrebačka 23, 21300 Makarska</izvorni_sadrzaj>
    <derivirana_varijabla naziv="DomainObject.Predmet.ProtustrankaWithAdress_1">DUBRAVA MAJIĆI društvo s ograničenom odgovornošću za trgovinu, ugostiteljstvo i turizam Zagrebačka 23, 21300 Makarska</derivirana_varijabla>
  </DomainObject.Predmet.ProtustrankaWithAdress>
  <DomainObject.Predmet.ProtustrankaWithAdressOIB>
    <izvorni_sadrzaj>DUBRAVA MAJIĆI društvo s ograničenom odgovornošću za trgovinu, ugostiteljstvo i turizam, OIB 98188584274, Zagrebačka 23, 21300 Makarska</izvorni_sadrzaj>
    <derivirana_varijabla naziv="DomainObject.Predmet.ProtustrankaWithAdressOIB_1">DUBRAVA MAJIĆI društvo s ograničenom odgovornošću za trgovinu, ugostiteljstvo i turizam, OIB 98188584274, Zagrebačka 23, 21300 Makarska</derivirana_varijabla>
  </DomainObject.Predmet.ProtustrankaWithAdressOIB>
  <DomainObject.Predmet.ProtustrankaNazivFormated>
    <izvorni_sadrzaj>DUBRAVA MAJIĆI društvo s ograničenom odgovornošću za trgovinu, ugostiteljstvo i turizam</izvorni_sadrzaj>
    <derivirana_varijabla naziv="DomainObject.Predmet.ProtustrankaNazivFormated_1">DUBRAVA MAJIĆI društvo s ograničenom odgovornošću za trgovinu, ugostiteljstvo i turizam</derivirana_varijabla>
  </DomainObject.Predmet.ProtustrankaNazivFormated>
  <DomainObject.Predmet.ProtustrankaNazivFormatedOIB>
    <izvorni_sadrzaj>DUBRAVA MAJIĆI društvo s ograničenom odgovornošću za trgovinu, ugostiteljstvo i turizam, OIB 98188584274</izvorni_sadrzaj>
    <derivirana_varijabla naziv="DomainObject.Predmet.ProtustrankaNazivFormatedOIB_1">DUBRAVA MAJIĆI društvo s ograničenom odgovornošću za trgovinu, ugostiteljstvo i turizam, OIB 98188584274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122266.95</izvorni_sadrzaj>
    <derivirana_varijabla naziv="DomainObject.Predmet.TrenutnaVrijednost_1">122266.95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DUBRAVA MAJIĆI društvo s ograničenom odgovornošću za trgovinu, ugostiteljstvo i turizam</item>
    </izvorni_sadrzaj>
    <derivirana_varijabla naziv="DomainObject.Predmet.ProtuStrankaListFormated_1">
      <item>DUBRAVA MAJIĆI društvo s ograničenom odgovornošću za trgovinu, ugostiteljstvo i turizam</item>
    </derivirana_varijabla>
  </DomainObject.Predmet.ProtuStrankaListFormated>
  <DomainObject.Predmet.ProtuStrankaListFormatedOIB>
    <izvorni_sadrzaj>
      <item>DUBRAVA MAJIĆI društvo s ograničenom odgovornošću za trgovinu, ugostiteljstvo i turizam, OIB 98188584274</item>
    </izvorni_sadrzaj>
    <derivirana_varijabla naziv="DomainObject.Predmet.ProtuStrankaListFormatedOIB_1">
      <item>DUBRAVA MAJIĆI društvo s ograničenom odgovornošću za trgovinu, ugostiteljstvo i turizam, OIB 98188584274</item>
    </derivirana_varijabla>
  </DomainObject.Predmet.ProtuStrankaListFormatedOIB>
  <DomainObject.Predmet.ProtuStrankaListFormatedWithAdress>
    <izvorni_sadrzaj>
      <item>DUBRAVA MAJIĆI društvo s ograničenom odgovornošću za trgovinu, ugostiteljstvo i turizam, Zagrebačka 23, 21300 Makarska</item>
    </izvorni_sadrzaj>
    <derivirana_varijabla naziv="DomainObject.Predmet.ProtuStrankaListFormatedWithAdress_1">
      <item>DUBRAVA MAJIĆI društvo s ograničenom odgovornošću za trgovinu, ugostiteljstvo i turizam, Zagrebačka 23, 21300 Makarska</item>
    </derivirana_varijabla>
  </DomainObject.Predmet.ProtuStrankaListFormatedWithAdress>
  <DomainObject.Predmet.ProtuStrankaListFormatedWithAdressOIB>
    <izvorni_sadrzaj>
      <item>DUBRAVA MAJIĆI društvo s ograničenom odgovornošću za trgovinu, ugostiteljstvo i turizam, OIB 98188584274, Zagrebačka 23, 21300 Makarska</item>
    </izvorni_sadrzaj>
    <derivirana_varijabla naziv="DomainObject.Predmet.ProtuStrankaListFormatedWithAdressOIB_1">
      <item>DUBRAVA MAJIĆI društvo s ograničenom odgovornošću za trgovinu, ugostiteljstvo i turizam, OIB 98188584274, Zagrebačka 23, 21300 Makarska</item>
    </derivirana_varijabla>
  </DomainObject.Predmet.ProtuStrankaListFormatedWithAdressOIB>
  <DomainObject.Predmet.ProtuStrankaListNazivFormated>
    <izvorni_sadrzaj>
      <item>DUBRAVA MAJIĆI društvo s ograničenom odgovornošću za trgovinu, ugostiteljstvo i turizam</item>
    </izvorni_sadrzaj>
    <derivirana_varijabla naziv="DomainObject.Predmet.ProtuStrankaListNazivFormated_1">
      <item>DUBRAVA MAJIĆI društvo s ograničenom odgovornošću za trgovinu, ugostiteljstvo i turizam</item>
    </derivirana_varijabla>
  </DomainObject.Predmet.ProtuStrankaListNazivFormated>
  <DomainObject.Predmet.ProtuStrankaListNazivFormatedOIB>
    <izvorni_sadrzaj>
      <item>DUBRAVA MAJIĆI društvo s ograničenom odgovornošću za trgovinu, ugostiteljstvo i turizam, OIB 98188584274</item>
    </izvorni_sadrzaj>
    <derivirana_varijabla naziv="DomainObject.Predmet.ProtuStrankaListNazivFormatedOIB_1">
      <item>DUBRAVA MAJIĆI društvo s ograničenom odgovornošću za trgovinu, ugostiteljstvo i turizam, OIB 98188584274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DUBRAVA MAJIĆI društvo s ograničenom odgovornošću za trgovinu, ugostiteljstvo i turizam</izvorni_sadrzaj>
    <derivirana_varijabla naziv="DomainObject.Predmet.ProtustrankaIDrugi_1">DUBRAVA MAJIĆI društvo s ograničenom odgovornošću za trgovinu, ugostiteljstvo i turizam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DUBRAVA MAJIĆI društvo s ograničenom odgovornošću za trgovinu, ugostiteljstvo i turizam, OIB 98188584274, Zagrebačka 23, 21300 Makarska</izvorni_sadrzaj>
    <derivirana_varijabla naziv="DomainObject.Predmet.ProtustrankaIDrugiAdressOIB_1">DUBRAVA MAJIĆI društvo s ograničenom odgovornošću za trgovinu, ugostiteljstvo i turizam, OIB 98188584274, Zagrebačka 23,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DUBRAVA MAJIĆI društvo s ograničenom odgovornošću za trgovinu, ugostiteljstvo i turizam</item>
      <item>Ministarstvo financija RH</item>
      <item>Županijsko državno odvjetništvo u Splitu</item>
    </izvorni_sadrzaj>
    <derivirana_varijabla naziv="DomainObject.Predmet.SudioniciListNaziv_1">
      <item>DUBRAVA MAJIĆI društvo s ograničenom odgovornošću za trgovinu, ugostiteljstvo i turizam</item>
      <item>Ministarstvo financija RH</item>
      <item>Županijsko državno odvjetništvo u Splitu</item>
    </derivirana_varijabla>
  </DomainObject.Predmet.SudioniciListNaziv>
  <DomainObject.Predmet.SudioniciListAdressOIB>
    <izvorni_sadrzaj>
      <item>DUBRAVA MAJIĆI društvo s ograničenom odgovornošću za trgovinu, ugostiteljstvo i turizam, OIB 98188584274, Zagrebačka 23,21300 Makarska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DUBRAVA MAJIĆI društvo s ograničenom odgovornošću za trgovinu, ugostiteljstvo i turizam, OIB 98188584274, Zagrebačka 23,21300 Makarska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98188584274</item>
      <item>, OIB 18683136487</item>
      <item>, OIB null</item>
    </izvorni_sadrzaj>
    <derivirana_varijabla naziv="DomainObject.Predmet.SudioniciListNazivOIB_1">
      <item>, OIB 98188584274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210</properties:Words>
  <properties:Characters>1216</properties:Characters>
  <properties:Lines>43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1466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2017-05-23T13:05:00Z</dcterms:created>
  <dc:creator>none</dc:creator>
  <cp:lastModifiedBy>Katarina Franković</cp:lastModifiedBy>
  <cp:lastPrinted>2017-05-23T13:05:00Z</cp:lastPrinted>
  <dcterms:modified xmlns:xsi="http://www.w3.org/2001/XMLSchema-instance" xsi:type="dcterms:W3CDTF">2017-05-23T13:06:00Z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