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0f92" w14:paraId="dab0f92" w:rsidRDefault="00AE649C" w:rsidP="00FA5B5E" w:rsidR="00AE649C" w:rsidRPr="00B76F3C">
      <w:pPr>
        <w:pStyle w:val="Naslov3"/>
        <w15:collapsed w:val="false"/>
      </w:pPr>
    </w:p>
    <w:p w:rsidRDefault="00D62E9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62E95" w:rsidP="00D62E95" w:rsidR="00D62E95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St-661/2016-4.</w:t>
      </w:r>
    </w:p>
    <w:p w:rsidRDefault="00D62E95" w:rsidP="00D62E95" w:rsidR="00D62E95">
      <w:pPr>
        <w:jc w:val="both"/>
        <w:rPr>
          <w:rFonts w:cs="Arial" w:hAnsi="Arial" w:ascii="Arial"/>
        </w:rPr>
      </w:pPr>
    </w:p>
    <w:p w:rsidRDefault="00D62E95" w:rsidP="00D62E95" w:rsidR="00D62E95">
      <w:pPr>
        <w:jc w:val="both"/>
        <w:rPr>
          <w:rFonts w:cs="Arial" w:hAnsi="Arial" w:ascii="Arial"/>
          <w:b/>
        </w:rPr>
      </w:pPr>
    </w:p>
    <w:p w:rsidRDefault="00D62E95" w:rsidP="00D62E95" w:rsidR="00D62E9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62E95" w:rsidP="00D62E95" w:rsidR="00D62E95">
      <w:pPr>
        <w:jc w:val="center"/>
        <w:rPr>
          <w:rFonts w:cs="Arial" w:hAnsi="Arial" w:ascii="Arial"/>
          <w:b/>
        </w:rPr>
      </w:pPr>
    </w:p>
    <w:p w:rsidRDefault="00D62E95" w:rsidP="00D62E95" w:rsidR="00D62E9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D62E95" w:rsidP="00D62E95" w:rsidR="00D62E95">
      <w:pPr>
        <w:jc w:val="both"/>
        <w:rPr>
          <w:rFonts w:cs="Arial" w:hAnsi="Arial" w:ascii="Arial"/>
        </w:rPr>
      </w:pP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MARIĆ UGOSTITELJSTVO j.d.o.o. za usluge iz Zagreba, </w:t>
      </w:r>
      <w:proofErr w:type="spellStart"/>
      <w:r>
        <w:rPr>
          <w:rFonts w:cs="Arial" w:hAnsi="Arial" w:ascii="Arial"/>
        </w:rPr>
        <w:t>Podbrežje</w:t>
      </w:r>
      <w:proofErr w:type="spellEnd"/>
      <w:r>
        <w:rPr>
          <w:rFonts w:cs="Arial" w:hAnsi="Arial" w:ascii="Arial"/>
        </w:rPr>
        <w:t xml:space="preserve"> III. 8, MBS 080922816, OIB 01827484710, dana 09. rujna 2016. godine  </w:t>
      </w:r>
    </w:p>
    <w:p w:rsidRDefault="00D62E95" w:rsidP="00D62E95" w:rsidR="00D62E95">
      <w:pPr>
        <w:jc w:val="both"/>
        <w:rPr>
          <w:rFonts w:cs="Arial" w:hAnsi="Arial" w:ascii="Arial"/>
        </w:rPr>
      </w:pPr>
    </w:p>
    <w:p w:rsidRDefault="00D62E95" w:rsidP="00D62E95" w:rsidR="00D62E9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MARIĆ UGOSTITELJSTVO j.d.o.o. za usluge iz Zagreba, </w:t>
      </w:r>
      <w:proofErr w:type="spellStart"/>
      <w:r>
        <w:rPr>
          <w:rFonts w:cs="Arial" w:hAnsi="Arial" w:ascii="Arial"/>
        </w:rPr>
        <w:t>Podbrežje</w:t>
      </w:r>
      <w:proofErr w:type="spellEnd"/>
      <w:r>
        <w:rPr>
          <w:rFonts w:cs="Arial" w:hAnsi="Arial" w:ascii="Arial"/>
        </w:rPr>
        <w:t xml:space="preserve"> III. 8, MBS 080922816, OIB 01827484710.</w:t>
      </w: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MARIĆ UGOSTITELJSTVO j.d.o.o. za usluge iz Zagreba, </w:t>
      </w:r>
      <w:proofErr w:type="spellStart"/>
      <w:r>
        <w:rPr>
          <w:rFonts w:cs="Arial" w:hAnsi="Arial" w:ascii="Arial"/>
        </w:rPr>
        <w:t>Podbrežje</w:t>
      </w:r>
      <w:proofErr w:type="spellEnd"/>
      <w:r>
        <w:rPr>
          <w:rFonts w:cs="Arial" w:hAnsi="Arial" w:ascii="Arial"/>
        </w:rPr>
        <w:t xml:space="preserve"> III. 8, MBS 080922816, OIB 01827484710.</w:t>
      </w:r>
    </w:p>
    <w:p w:rsidRDefault="00D62E95" w:rsidP="00D62E95" w:rsidR="00D62E95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14,15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D62E95" w:rsidP="00D62E95" w:rsidR="00D62E95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62E95" w:rsidP="00D62E95" w:rsidR="00D62E95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D62E95" w:rsidP="00D62E95" w:rsidR="00D62E95">
      <w:pPr>
        <w:jc w:val="both"/>
        <w:rPr>
          <w:rFonts w:cs="Arial" w:hAnsi="Arial" w:ascii="Arial"/>
        </w:rPr>
      </w:pPr>
    </w:p>
    <w:p w:rsidRDefault="00D62E95" w:rsidP="00D62E95" w:rsidR="00D62E9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St-661/2016-2,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62E95" w:rsidP="00D62E95" w:rsidR="00D62E9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62E95" w:rsidP="00D62E95" w:rsidR="00D62E9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D62E95" w:rsidP="00D62E95" w:rsidR="00D62E95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09. rujna 2016. godine</w:t>
      </w:r>
    </w:p>
    <w:p w:rsidRDefault="00D62E95" w:rsidP="00D62E95" w:rsidR="00D62E95">
      <w:pPr>
        <w:jc w:val="center"/>
        <w:rPr>
          <w:rFonts w:cs="Arial" w:hAnsi="Arial" w:ascii="Arial"/>
          <w:b/>
        </w:rPr>
      </w:pPr>
    </w:p>
    <w:p w:rsidRDefault="00D62E95" w:rsidP="00D62E95" w:rsidR="00D62E95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62E95" w:rsidP="00D62E95" w:rsidR="00D62E9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D62E95" w:rsidP="00D62E95" w:rsidR="00D62E95">
      <w:pPr>
        <w:ind w:firstLine="4111"/>
        <w:jc w:val="both"/>
        <w:rPr>
          <w:rFonts w:cs="Arial" w:hAnsi="Arial" w:ascii="Arial"/>
        </w:rPr>
      </w:pPr>
    </w:p>
    <w:p w:rsidRDefault="00D62E95" w:rsidP="00D62E95" w:rsidR="00D62E9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D62E95" w:rsidP="00D62E95" w:rsidR="00D62E95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62E95" w:rsidP="00D62E95" w:rsidR="00D62E95">
      <w:pPr>
        <w:jc w:val="both"/>
        <w:rPr>
          <w:rFonts w:cs="Arial" w:hAnsi="Arial" w:ascii="Arial"/>
        </w:rPr>
      </w:pPr>
    </w:p>
    <w:p w:rsidRDefault="00D62E95" w:rsidP="00D62E95" w:rsidR="00D62E95">
      <w:pPr>
        <w:jc w:val="both"/>
        <w:rPr>
          <w:rFonts w:cs="Arial" w:hAnsi="Arial" w:ascii="Arial"/>
        </w:rPr>
      </w:pPr>
    </w:p>
    <w:p w:rsidRDefault="00D62E95" w:rsidP="00D62E95" w:rsidR="00D62E95">
      <w:pPr>
        <w:jc w:val="both"/>
        <w:rPr>
          <w:rFonts w:cs="Arial" w:hAnsi="Arial" w:ascii="Arial"/>
        </w:rPr>
      </w:pPr>
    </w:p>
    <w:p w:rsidRDefault="00D62E95" w:rsidP="00D62E95" w:rsidR="00D62E9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62E95" w:rsidP="00D62E95" w:rsidR="00D62E9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D62E95" w:rsidP="00D62E95" w:rsidR="00D62E9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D62E95" w:rsidP="00D62E95" w:rsidR="00D62E9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D62E95" w:rsidP="00D62E95" w:rsidR="00D62E9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D62E95" w:rsidP="00D62E95" w:rsidR="00D62E9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D62E95" w:rsidP="00D62E95" w:rsidR="00D62E9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62E95" w:rsidP="00D62E95" w:rsidR="00D62E9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D62E95" w:rsidP="00D62E95" w:rsidR="00D62E95">
      <w:pPr>
        <w:rPr>
          <w:rFonts w:cs="Arial" w:hAnsi="Arial" w:ascii="Arial"/>
        </w:rPr>
      </w:pPr>
    </w:p>
    <w:p w:rsidRDefault="00D62E95" w:rsidP="00D62E95" w:rsidR="00D62E9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E95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58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St-661/2016-4</izvorni_sadrzaj>
    <derivirana_varijabla naziv="DomainObject.Oznaka_1">St-661/2016-4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 UGOSTITELJSTVO j.d.o.o. zastupanog po punomoćniku Valentino Marić</izvorni_sadrzaj>
    <derivirana_varijabla naziv="DomainObject.Predmet.ProtustrankaFormated_1">  MARIĆ UGOSTITELJSTVO j.d.o.o. zastupanog po punomoćniku Valentino Marić</derivirana_varijabla>
  </DomainObject.Predmet.ProtustrankaFormated>
  <DomainObject.Predmet.ProtustrankaFormatedOIB>
    <izvorni_sadrzaj>  MARIĆ UGOSTITELJSTVO j.d.o.o., OIB 01827484710 zastupanog po punomoćniku Valentino Marić</izvorni_sadrzaj>
    <derivirana_varijabla naziv="DomainObject.Predmet.ProtustrankaFormatedOIB_1">  MARIĆ UGOSTITELJSTVO j.d.o.o., OIB 01827484710 zastupanog po punomoćniku Valentino Marić</derivirana_varijabla>
  </DomainObject.Predmet.ProtustrankaFormatedOIB>
  <DomainObject.Predmet.ProtustrankaFormatedWithAdress>
    <izvorni_sadrzaj> MARIĆ UGOSTITELJSTVO j.d.o.o., Podbrežje III. 8, 10000 Zagreb zastupanog po punomoćniku Valentino Marić</izvorni_sadrzaj>
    <derivirana_varijabla naziv="DomainObject.Predmet.ProtustrankaFormatedWithAdress_1"> MARIĆ UGOSTITELJSTVO j.d.o.o., Podbrežje III. 8, 10000 Zagreb zastupanog po punomoćniku Valentino Marić</derivirana_varijabla>
  </DomainObject.Predmet.ProtustrankaFormatedWithAdress>
  <DomainObject.Predmet.ProtustrankaFormatedWithAdressOIB>
    <izvorni_sadrzaj> MARIĆ UGOSTITELJSTVO j.d.o.o., OIB 01827484710, Podbrežje III. 8, 10000 Zagreb zastupanog po punomoćniku Valentino Marić</izvorni_sadrzaj>
    <derivirana_varijabla naziv="DomainObject.Predmet.ProtustrankaFormatedWithAdressOIB_1"> MARIĆ UGOSTITELJSTVO j.d.o.o., OIB 01827484710, Podbrežje III. 8, 10000 Zagreb zastupanog po punomoćniku Valentino Marić</derivirana_varijabla>
  </DomainObject.Predmet.ProtustrankaFormatedWithAdressOIB>
  <DomainObject.Predmet.ProtustrankaWithAdress>
    <izvorni_sadrzaj>MARIĆ UGOSTITELJSTVO j.d.o.o. Podbrežje III. 8, 10000 Zagreb</izvorni_sadrzaj>
    <derivirana_varijabla naziv="DomainObject.Predmet.ProtustrankaWithAdress_1">MARIĆ UGOSTITELJSTVO j.d.o.o. Podbrežje III. 8, 10000 Zagreb</derivirana_varijabla>
  </DomainObject.Predmet.ProtustrankaWithAdress>
  <DomainObject.Predmet.ProtustrankaWithAdressOIB>
    <izvorni_sadrzaj>MARIĆ UGOSTITELJSTVO j.d.o.o., OIB 01827484710, Podbrežje III. 8, 10000 Zagreb</izvorni_sadrzaj>
    <derivirana_varijabla naziv="DomainObject.Predmet.ProtustrankaWithAdressOIB_1">MARIĆ UGOSTITELJSTVO j.d.o.o., OIB 01827484710, Podbrežje III. 8, 10000 Zagreb</derivirana_varijabla>
  </DomainObject.Predmet.ProtustrankaWithAdressOIB>
  <DomainObject.Predmet.ProtustrankaNazivFormated>
    <izvorni_sadrzaj>MARIĆ UGOSTITELJSTVO j.d.o.o.</izvorni_sadrzaj>
    <derivirana_varijabla naziv="DomainObject.Predmet.ProtustrankaNazivFormated_1">MARIĆ UGOSTITELJSTVO j.d.o.o.</derivirana_varijabla>
  </DomainObject.Predmet.ProtustrankaNazivFormated>
  <DomainObject.Predmet.ProtustrankaNazivFormatedOIB>
    <izvorni_sadrzaj>MARIĆ UGOSTITELJSTVO j.d.o.o., OIB 01827484710</izvorni_sadrzaj>
    <derivirana_varijabla naziv="DomainObject.Predmet.ProtustrankaNazivFormatedOIB_1">MARIĆ UGOSTITELJSTVO j.d.o.o., OIB 01827484710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UGOSTITELJSTVO j.d.o.o. zastupanog po punomoćniku Valentino Marić</item>
    </izvorni_sadrzaj>
    <derivirana_varijabla naziv="DomainObject.Predmet.ProtuStrankaListFormated_1">
      <item>MARIĆ UGOSTITELJSTVO j.d.o.o. zastupanog po punomoćniku Valentino Marić</item>
    </derivirana_varijabla>
  </DomainObject.Predmet.ProtuStrankaListFormated>
  <DomainObject.Predmet.ProtuStrankaListFormatedOIB>
    <izvorni_sadrzaj>
      <item>MARIĆ UGOSTITELJSTVO j.d.o.o., OIB 01827484710 zastupanog po punomoćniku Valentino Marić</item>
    </izvorni_sadrzaj>
    <derivirana_varijabla naziv="DomainObject.Predmet.ProtuStrankaListFormatedOIB_1">
      <item>MARIĆ UGOSTITELJSTVO j.d.o.o., OIB 01827484710 zastupanog po punomoćniku Valentino Marić</item>
    </derivirana_varijabla>
  </DomainObject.Predmet.ProtuStrankaListFormatedOIB>
  <DomainObject.Predmet.ProtuStrankaListFormatedWithAdress>
    <izvorni_sadrzaj>
      <item>MARIĆ UGOSTITELJSTVO j.d.o.o., Podbrežje III. 8, 10000 Zagreb zastupanog po punomoćniku Valentino Marić</item>
    </izvorni_sadrzaj>
    <derivirana_varijabla naziv="DomainObject.Predmet.ProtuStrankaListFormatedWithAdress_1">
      <item>MARIĆ UGOSTITELJSTVO j.d.o.o., Podbrežje III. 8, 10000 Zagreb zastupanog po punomoćniku Valentino Marić</item>
    </derivirana_varijabla>
  </DomainObject.Predmet.ProtuStrankaListFormatedWithAdress>
  <DomainObject.Predmet.ProtuStrankaListFormatedWithAdressOIB>
    <izvorni_sadrzaj>
      <item>MARIĆ UGOSTITELJSTVO j.d.o.o., OIB 01827484710, Podbrežje III. 8, 10000 Zagreb zastupanog po punomoćniku Valentino Marić</item>
    </izvorni_sadrzaj>
    <derivirana_varijabla naziv="DomainObject.Predmet.ProtuStrankaListFormatedWithAdressOIB_1">
      <item>MARIĆ UGOSTITELJSTVO j.d.o.o., OIB 01827484710, Podbrežje III. 8, 10000 Zagreb zastupanog po punomoćniku Valentino Marić</item>
    </derivirana_varijabla>
  </DomainObject.Predmet.ProtuStrankaListFormatedWithAdressOIB>
  <DomainObject.Predmet.ProtuStrankaListNazivFormated>
    <izvorni_sadrzaj>
      <item>MARIĆ UGOSTITELJSTVO j.d.o.o.</item>
    </izvorni_sadrzaj>
    <derivirana_varijabla naziv="DomainObject.Predmet.ProtuStrankaListNazivFormated_1">
      <item>MARIĆ UGOSTITELJSTVO j.d.o.o.</item>
    </derivirana_varijabla>
  </DomainObject.Predmet.ProtuStrankaListNazivFormated>
  <DomainObject.Predmet.ProtuStrankaListNazivFormatedOIB>
    <izvorni_sadrzaj>
      <item>MARIĆ UGOSTITELJSTVO j.d.o.o., OIB 01827484710</item>
    </izvorni_sadrzaj>
    <derivirana_varijabla naziv="DomainObject.Predmet.ProtuStrankaListNazivFormatedOIB_1">
      <item>MARIĆ UGOSTITELJSTVO j.d.o.o., OIB 01827484710</item>
    </derivirana_varijabla>
  </DomainObject.Predmet.ProtuStrankaListNazivFormatedOIB>
  <DomainObject.Predmet.OstaliListFormated>
    <izvorni_sadrzaj>
      <item>Valentino Marić punomoćnik sudionika u postupku MARIĆ UGOSTITELJSTVO j.d.o.o.</item>
    </izvorni_sadrzaj>
    <derivirana_varijabla naziv="DomainObject.Predmet.OstaliListFormated_1">
      <item>Valentino Marić punomoćnik sudionika u postupku MARIĆ UGOSTITELJSTVO j.d.o.o.</item>
    </derivirana_varijabla>
  </DomainObject.Predmet.OstaliListFormated>
  <DomainObject.Predmet.OstaliListFormatedOIB>
    <izvorni_sadrzaj>
      <item>Valentino Marić, OIB 61251471949 punomoćnik sudionika u postupku MARIĆ UGOSTITELJSTVO j.d.o.o.</item>
    </izvorni_sadrzaj>
    <derivirana_varijabla naziv="DomainObject.Predmet.OstaliListFormatedOIB_1">
      <item>Valentino Marić, OIB 61251471949 punomoćnik sudionika u postupku MARIĆ UGOSTITELJSTVO j.d.o.o.</item>
    </derivirana_varijabla>
  </DomainObject.Predmet.OstaliListFormatedOIB>
  <DomainObject.Predmet.OstaliListFormatedWithAdress>
    <izvorni_sadrzaj>
      <item>Valentino Marić, Podbrežje III. 8, 10000 Zagreb punomoćnik sudionika u postupku MARIĆ UGOSTITELJSTVO j.d.o.o.</item>
    </izvorni_sadrzaj>
    <derivirana_varijabla naziv="DomainObject.Predmet.OstaliListFormatedWithAdress_1">
      <item>Valentino Marić, Podbrežje III. 8, 10000 Zagreb punomoćnik sudionika u postupku MARIĆ UGOSTITELJSTVO j.d.o.o.</item>
    </derivirana_varijabla>
  </DomainObject.Predmet.OstaliListFormatedWithAdress>
  <DomainObject.Predmet.OstaliListFormatedWithAdressOIB>
    <izvorni_sadrzaj>
      <item>Valentino Marić, OIB 61251471949, Podbrežje III. 8, 10000 Zagreb punomoćnik sudionika u postupku MARIĆ UGOSTITELJSTVO j.d.o.o.</item>
    </izvorni_sadrzaj>
    <derivirana_varijabla naziv="DomainObject.Predmet.OstaliListFormatedWithAdressOIB_1">
      <item>Valentino Marić, OIB 61251471949, Podbrežje III. 8, 10000 Zagreb punomoćnik sudionika u postupku MARIĆ UGOSTITELJSTVO j.d.o.o.</item>
    </derivirana_varijabla>
  </DomainObject.Predmet.OstaliListFormatedWithAdressOIB>
  <DomainObject.Predmet.OstaliListNazivFormated>
    <izvorni_sadrzaj>
      <item>Valentino Marić</item>
    </izvorni_sadrzaj>
    <derivirana_varijabla naziv="DomainObject.Predmet.OstaliListNazivFormated_1">
      <item>Valentino Marić</item>
    </derivirana_varijabla>
  </DomainObject.Predmet.OstaliListNazivFormated>
  <DomainObject.Predmet.OstaliListNazivFormatedOIB>
    <izvorni_sadrzaj>
      <item>Valentino Marić, OIB 61251471949</item>
    </izvorni_sadrzaj>
    <derivirana_varijabla naziv="DomainObject.Predmet.OstaliListNazivFormatedOIB_1">
      <item>Valentino Marić, OIB 61251471949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St-661/2016-4</izvorni_sadrzaj>
    <derivirana_varijabla naziv="DomainObject.PoslovniBrojDokumenta_1">St-661/2016-4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UGOSTITELJSTVO j.d.o.o.</izvorni_sadrzaj>
    <derivirana_varijabla naziv="DomainObject.Predmet.ProtustrankaIDrugi_1">MARIĆ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UGOSTITELJSTVO j.d.o.o., OIB 01827484710, Podbrežje III. 8, 10000 Zagreb</izvorni_sadrzaj>
    <derivirana_varijabla naziv="DomainObject.Predmet.ProtustrankaIDrugiAdressOIB_1">MARIĆ UGOSTITELJSTVO j.d.o.o., OIB 01827484710, Podbrežje III.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MARIĆ UGOSTITELJSTVO j.d.o.o.</item>
      <item>FINA Regionalni centar Zagreb</item>
      <item>Valentino Marić</item>
    </izvorni_sadrzaj>
    <derivirana_varijabla naziv="DomainObject.Predmet.SudioniciListNaziv_1">
      <item>MARIĆ UGOSTITELJSTVO j.d.o.o.</item>
      <item>FINA Regionalni centar Zagreb</item>
      <item>Valentino Marić</item>
    </derivirana_varijabla>
  </DomainObject.Predmet.SudioniciListNaziv>
  <DomainObject.Predmet.SudioniciListAdressOIB>
    <izvorni_sadrzaj>
      <item>MARIĆ UGOSTITELJSTVO j.d.o.o., OIB 01827484710, Podbrežje III. 8,10000 Zagreb</item>
      <item>FINA Regionalni centar Zagreb, OIB 85821130368, Trg svibanjskih žrtava 1995. 1,10000 Zagreb</item>
      <item>Valentino Marić, OIB 61251471949, Podbrežje III. 8,10000 Zagreb</item>
    </izvorni_sadrzaj>
    <derivirana_varijabla naziv="DomainObject.Predmet.SudioniciListAdressOIB_1">
      <item>MARIĆ UGOSTITELJSTVO j.d.o.o., OIB 01827484710, Podbrežje III. 8,10000 Zagreb</item>
      <item>FINA Regionalni centar Zagreb, OIB 85821130368, Trg svibanjskih žrtava 1995. 1,10000 Zagreb</item>
      <item>Valentino Marić, OIB 61251471949, Podbrežje III.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352B3-AF52-4155-98A9-4B497A1F5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3796</properties:Characters>
  <properties:Lines>98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