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88a1" w14:paraId="26a88a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AC7A86" w:rsidP="00EC0A79" w:rsidR="00AC7A86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ANA RABUZIN SLADIĆ</w:t>
      </w:r>
    </w:p>
    <w:p w:rsidRDefault="008E4CDD" w:rsidP="00EC0A79" w:rsidR="00EC0A79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Stjepana Radića 46</w:t>
      </w:r>
    </w:p>
    <w:p w:rsidRDefault="00AC7A86" w:rsidP="00EC0A79" w:rsidR="00AC7A86">
      <w:pPr>
        <w:ind w:firstLine="360"/>
        <w:jc w:val="right"/>
      </w:pPr>
      <w:r>
        <w:rPr>
          <w:shd w:fill="F8F8F8" w:color="auto" w:val="clear"/>
        </w:rPr>
        <w:t>Šibenik</w:t>
      </w: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C0A79">
        <w:t>58</w:t>
      </w:r>
      <w:r w:rsidR="00AC7A86">
        <w:t>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DA0D45">
        <w:t>25</w:t>
      </w:r>
      <w:r w:rsidR="00A32055">
        <w:t>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C7A86">
        <w:t>KARLITA d.o.o. "u likvidaciji", Tribunj, Put Male Gospe 3,</w:t>
      </w:r>
      <w:r w:rsidR="00AC7A86" w:rsidRPr="007A679F">
        <w:t xml:space="preserve"> OIB: </w:t>
      </w:r>
      <w:r w:rsidR="00AC7A86">
        <w:t>97932629643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AC7A86">
        <w:t>20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AC7A86">
        <w:t>22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A0D45">
        <w:t>25</w:t>
      </w:r>
      <w:r w:rsidR="00A32055">
        <w:t>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7978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St-58</w:t>
    </w:r>
    <w:r w:rsidR="003C4C41">
      <w:t>1</w:t>
    </w:r>
    <w:r>
      <w:t>/16-5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0967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0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96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96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96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0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96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96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96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KARLITA društvo s ograničenom odgovornošću za trgovinu i usluge "u likvidaciji"</izvorni_sadrzaj>
    <derivirana_varijabla naziv="DomainObject.Predmet.ProtustrankaFormated_1">  KARLITA društvo s ograničenom odgovornošću za trgovinu i usluge "u likvidaciji"</derivirana_varijabla>
  </DomainObject.Predmet.ProtustrankaFormated>
  <DomainObject.Predmet.ProtustrankaFormatedOIB>
    <izvorni_sadrzaj>  KARLITA društvo s ograničenom odgovornošću za trgovinu i usluge "u likvidaciji", OIB 97932629643</izvorni_sadrzaj>
    <derivirana_varijabla naziv="DomainObject.Predmet.ProtustrankaFormatedOIB_1">  KARLITA društvo s ograničenom odgovornošću za trgovinu i usluge "u likvidaciji", OIB 97932629643</derivirana_varijabla>
  </DomainObject.Predmet.ProtustrankaFormatedOIB>
  <DomainObject.Predmet.ProtustrankaFormatedWithAdress>
    <izvorni_sadrzaj> KARLITA društvo s ograničenom odgovornošću za trgovinu i usluge "u likvidaciji", Put Male Gospe 3, 22211 Tribunj</izvorni_sadrzaj>
    <derivirana_varijabla naziv="DomainObject.Predmet.ProtustrankaFormatedWithAdress_1"> KARLITA društvo s ograničenom odgovornošću za trgovinu i usluge "u likvidaciji", Put Male Gospe 3, 22211 Tribunj</derivirana_varijabla>
  </DomainObject.Predmet.ProtustrankaFormatedWithAdress>
  <DomainObject.Predmet.ProtustrankaFormatedWithAdressOIB>
    <izvorni_sadrzaj> KARLITA društvo s ograničenom odgovornošću za trgovinu i usluge "u likvidaciji", OIB 97932629643, Put Male Gospe 3, 22211 Tribunj</izvorni_sadrzaj>
    <derivirana_varijabla naziv="DomainObject.Predmet.ProtustrankaFormatedWithAdressOIB_1"> KARLITA društvo s ograničenom odgovornošću za trgovinu i usluge "u likvidaciji", OIB 97932629643, Put Male Gospe 3, 22211 Tribunj</derivirana_varijabla>
  </DomainObject.Predmet.ProtustrankaFormatedWithAdressOIB>
  <DomainObject.Predmet.ProtustrankaWithAdress>
    <izvorni_sadrzaj>KARLITA društvo s ograničenom odgovornošću za trgovinu i usluge "u likvidaciji" Put Male Gospe 3, 22211 Tribunj</izvorni_sadrzaj>
    <derivirana_varijabla naziv="DomainObject.Predmet.ProtustrankaWithAdress_1">KARLITA društvo s ograničenom odgovornošću za trgovinu i usluge "u likvidaciji" Put Male Gospe 3, 22211 Tribunj</derivirana_varijabla>
  </DomainObject.Predmet.ProtustrankaWithAdress>
  <DomainObject.Predmet.ProtustrankaWithAdressOIB>
    <izvorni_sadrzaj>KARLITA društvo s ograničenom odgovornošću za trgovinu i usluge "u likvidaciji", OIB 97932629643, Put Male Gospe 3, 22211 Tribunj</izvorni_sadrzaj>
    <derivirana_varijabla naziv="DomainObject.Predmet.ProtustrankaWithAdressOIB_1">KARLITA društvo s ograničenom odgovornošću za trgovinu i usluge "u likvidaciji", OIB 97932629643, Put Male Gospe 3, 22211 Tribunj</derivirana_varijabla>
  </DomainObject.Predmet.ProtustrankaWithAdressOIB>
  <DomainObject.Predmet.ProtustrankaNazivFormated>
    <izvorni_sadrzaj>KARLITA društvo s ograničenom odgovornošću za trgovinu i usluge "u likvidaciji"</izvorni_sadrzaj>
    <derivirana_varijabla naziv="DomainObject.Predmet.ProtustrankaNazivFormated_1">KARLITA društvo s ograničenom odgovornošću za trgovinu i usluge "u likvidaciji"</derivirana_varijabla>
  </DomainObject.Predmet.ProtustrankaNazivFormated>
  <DomainObject.Predmet.ProtustrankaNazivFormatedOIB>
    <izvorni_sadrzaj>KARLITA društvo s ograničenom odgovornošću za trgovinu i usluge "u likvidaciji", OIB 97932629643</izvorni_sadrzaj>
    <derivirana_varijabla naziv="DomainObject.Predmet.ProtustrankaNazivFormatedOIB_1">KARLITA društvo s ograničenom odgovornošću za trgovinu i usluge "u likvidaciji", OIB 97932629643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L.Marune1, 22000 Šibenik</izvorni_sadrzaj>
    <derivirana_varijabla naziv="DomainObject.Predmet.StrankaFormatedWithAdress_1"> Fina Podružnica Šibenik, Perivoj L.Marune1, 22000 Šibenik</derivirana_varijabla>
  </DomainObject.Predmet.StrankaFormatedWithAdress>
  <DomainObject.Predmet.StrankaFormatedWithAdressOIB>
    <izvorni_sadrzaj> Fina Podružnica Šibenik, OIB 85821130368, Perivoj L.Marune1, 22000 Šibenik</izvorni_sadrzaj>
    <derivirana_varijabla naziv="DomainObject.Predmet.StrankaFormatedWithAdressOIB_1"> Fina Podružnica Šibenik, OIB 85821130368, Perivoj L.Marune1, 22000 Šibenik</derivirana_varijabla>
  </DomainObject.Predmet.StrankaFormatedWithAdressOIB>
  <DomainObject.Predmet.StrankaWithAdress>
    <izvorni_sadrzaj>Fina Podružnica Šibenik Perivoj L.Marune1,22000 Šibenik</izvorni_sadrzaj>
    <derivirana_varijabla naziv="DomainObject.Predmet.StrankaWithAdress_1">Fina Podružnica Šibenik Perivoj L.Marune1,22000 Šibenik</derivirana_varijabla>
  </DomainObject.Predmet.StrankaWithAdress>
  <DomainObject.Predmet.StrankaWithAdressOIB>
    <izvorni_sadrzaj>Fina Podružnica Šibenik, OIB 85821130368, Perivoj L.Marune1,22000 Šibenik</izvorni_sadrzaj>
    <derivirana_varijabla naziv="DomainObject.Predmet.StrankaWithAdressOIB_1">Fina Podružnica Šibenik, OIB 85821130368, Perivoj L.Marune1,22000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L.Marune1, 22000 Šibenik</item>
    </izvorni_sadrzaj>
    <derivirana_varijabla naziv="DomainObject.Predmet.StrankaListFormatedWithAdress_1">
      <item>Fina Podružnica Šibenik, Perivoj L.Marune1, 22000 Šibenik</item>
    </derivirana_varijabla>
  </DomainObject.Predmet.StrankaListFormatedWithAdress>
  <DomainObject.Predmet.StrankaListFormatedWithAdressOIB>
    <izvorni_sadrzaj>
      <item>Fina Podružnica Šibenik, OIB 85821130368, Perivoj L.Marune1, 22000 Šibenik</item>
    </izvorni_sadrzaj>
    <derivirana_varijabla naziv="DomainObject.Predmet.StrankaListFormatedWithAdressOIB_1">
      <item>Fina Podružnica Šibenik, OIB 85821130368, Perivoj L.Marune1,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KARLITA društvo s ograničenom odgovornošću za trgovinu i usluge "u likvidaciji"</item>
    </izvorni_sadrzaj>
    <derivirana_varijabla naziv="DomainObject.Predmet.ProtuStrankaListFormated_1">
      <item>KARLITA društvo s ograničenom odgovornošću za trgovinu i usluge "u likvidaciji"</item>
    </derivirana_varijabla>
  </DomainObject.Predmet.ProtuStrankaListFormated>
  <DomainObject.Predmet.ProtuStrankaListFormatedOIB>
    <izvorni_sadrzaj>
      <item>KARLITA društvo s ograničenom odgovornošću za trgovinu i usluge "u likvidaciji", OIB 97932629643</item>
    </izvorni_sadrzaj>
    <derivirana_varijabla naziv="DomainObject.Predmet.ProtuStrankaListFormatedOIB_1">
      <item>KARLITA društvo s ograničenom odgovornošću za trgovinu i usluge "u likvidaciji", OIB 97932629643</item>
    </derivirana_varijabla>
  </DomainObject.Predmet.ProtuStrankaListFormatedOIB>
  <DomainObject.Predmet.ProtuStrankaListFormatedWithAdress>
    <izvorni_sadrzaj>
      <item>KARLITA društvo s ograničenom odgovornošću za trgovinu i usluge "u likvidaciji", Put Male Gospe 3, 22211 Tribunj</item>
    </izvorni_sadrzaj>
    <derivirana_varijabla naziv="DomainObject.Predmet.ProtuStrankaListFormatedWithAdress_1">
      <item>KARLITA društvo s ograničenom odgovornošću za trgovinu i usluge "u likvidaciji", Put Male Gospe 3, 22211 Tribunj</item>
    </derivirana_varijabla>
  </DomainObject.Predmet.ProtuStrankaListFormatedWithAdress>
  <DomainObject.Predmet.ProtuStrankaListFormatedWithAdressOIB>
    <izvorni_sadrzaj>
      <item>KARLITA društvo s ograničenom odgovornošću za trgovinu i usluge "u likvidaciji", OIB 97932629643, Put Male Gospe 3, 22211 Tribunj</item>
    </izvorni_sadrzaj>
    <derivirana_varijabla naziv="DomainObject.Predmet.ProtuStrankaListFormatedWithAdressOIB_1">
      <item>KARLITA društvo s ograničenom odgovornošću za trgovinu i usluge "u likvidaciji", OIB 97932629643, Put Male Gospe 3, 22211 Tribunj</item>
    </derivirana_varijabla>
  </DomainObject.Predmet.ProtuStrankaListFormatedWithAdressOIB>
  <DomainObject.Predmet.ProtuStrankaListNazivFormated>
    <izvorni_sadrzaj>
      <item>KARLITA društvo s ograničenom odgovornošću za trgovinu i usluge "u likvidaciji"</item>
    </izvorni_sadrzaj>
    <derivirana_varijabla naziv="DomainObject.Predmet.ProtuStrankaListNazivFormated_1">
      <item>KARLITA društvo s ograničenom odgovornošću za trgovinu i usluge "u likvidaciji"</item>
    </derivirana_varijabla>
  </DomainObject.Predmet.ProtuStrankaListNazivFormated>
  <DomainObject.Predmet.ProtuStrankaListNazivFormatedOIB>
    <izvorni_sadrzaj>
      <item>KARLITA društvo s ograničenom odgovornošću za trgovinu i usluge "u likvidaciji", OIB 97932629643</item>
    </izvorni_sadrzaj>
    <derivirana_varijabla naziv="DomainObject.Predmet.ProtuStrankaListNazivFormatedOIB_1">
      <item>KARLITA društvo s ograničenom odgovornošću za trgovinu i usluge "u likvidaciji", OIB 97932629643</item>
    </derivirana_varijabla>
  </DomainObject.Predmet.ProtuStrankaListNazivFormatedOIB>
  <DomainObject.Predmet.OstaliListFormated>
    <izvorni_sadrzaj>
      <item>Ana Rabuzin Sladić</item>
    </izvorni_sadrzaj>
    <derivirana_varijabla naziv="DomainObject.Predmet.OstaliListFormated_1">
      <item>Ana Rabuzin Sladić</item>
    </derivirana_varijabla>
  </DomainObject.Predmet.OstaliListFormated>
  <DomainObject.Predmet.OstaliListFormatedOIB>
    <izvorni_sadrzaj>
      <item>Ana Rabuzin Sladić, OIB 97416089336</item>
    </izvorni_sadrzaj>
    <derivirana_varijabla naziv="DomainObject.Predmet.OstaliListFormatedOIB_1">
      <item>Ana Rabuzin Sladić, OIB 97416089336</item>
    </derivirana_varijabla>
  </DomainObject.Predmet.OstaliListFormatedOIB>
  <DomainObject.Predmet.OstaliListFormatedWithAdress>
    <izvorni_sadrzaj>
      <item>Ana Rabuzin Sladić, Stjepana Radića 46, 22000 Šibenik</item>
    </izvorni_sadrzaj>
    <derivirana_varijabla naziv="DomainObject.Predmet.OstaliListFormatedWithAdress_1">
      <item>Ana Rabuzin Sladić, Stjepana Radića 46, 22000 Šibenik</item>
    </derivirana_varijabla>
  </DomainObject.Predmet.OstaliListFormatedWithAdress>
  <DomainObject.Predmet.OstaliListFormatedWithAdressOIB>
    <izvorni_sadrzaj>
      <item>Ana Rabuzin Sladić, OIB 97416089336, Stjepana Radića 46, 22000 Šibenik</item>
    </izvorni_sadrzaj>
    <derivirana_varijabla naziv="DomainObject.Predmet.OstaliListFormatedWithAdressOIB_1">
      <item>Ana Rabuzin Sladić, OIB 97416089336, Stjepana Radića 46, 22000 Šibenik</item>
    </derivirana_varijabla>
  </DomainObject.Predmet.OstaliListFormatedWithAdressOIB>
  <DomainObject.Predmet.OstaliListNazivFormated>
    <izvorni_sadrzaj>
      <item>Ana Rabuzin Sladić</item>
    </izvorni_sadrzaj>
    <derivirana_varijabla naziv="DomainObject.Predmet.OstaliListNazivFormated_1">
      <item>Ana Rabuzin Sladić</item>
    </derivirana_varijabla>
  </DomainObject.Predmet.OstaliListNazivFormated>
  <DomainObject.Predmet.OstaliListNazivFormatedOIB>
    <izvorni_sadrzaj>
      <item>Ana Rabuzin Sladić, OIB 97416089336</item>
    </izvorni_sadrzaj>
    <derivirana_varijabla naziv="DomainObject.Predmet.OstaliListNazivFormatedOIB_1">
      <item>Ana Rabuzin Sladić, OIB 97416089336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KARLITA društvo s ograničenom odgovornošću za trgovinu i usluge "u likvidaciji"</izvorni_sadrzaj>
    <derivirana_varijabla naziv="DomainObject.Predmet.ProtustrankaIDrugi_1">KARLITA društvo s ograničenom odgovornošću za trgovinu i usluge "u likvidaciji"</derivirana_varijabla>
  </DomainObject.Predmet.ProtustrankaIDrugi>
  <DomainObject.Predmet.StrankaIDrugiAdressOIB>
    <izvorni_sadrzaj>Fina Podružnica Šibenik, OIB 85821130368, Perivoj L.Marune1, 22000 Šibenik</izvorni_sadrzaj>
    <derivirana_varijabla naziv="DomainObject.Predmet.StrankaIDrugiAdressOIB_1">Fina Podružnica Šibenik, OIB 85821130368, Perivoj L.Marune1, 22000 Šibenik</derivirana_varijabla>
  </DomainObject.Predmet.StrankaIDrugiAdressOIB>
  <DomainObject.Predmet.ProtustrankaIDrugiAdressOIB>
    <izvorni_sadrzaj>KARLITA društvo s ograničenom odgovornošću za trgovinu i usluge "u likvidaciji", OIB 97932629643, Put Male Gospe 3, 22211 Tribunj</izvorni_sadrzaj>
    <derivirana_varijabla naziv="DomainObject.Predmet.ProtustrankaIDrugiAdressOIB_1">KARLITA društvo s ograničenom odgovornošću za trgovinu i usluge "u likvidaciji", OIB 97932629643, Put Male Gospe 3,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KARLITA društvo s ograničenom odgovornošću za trgovinu i usluge "u likvidaciji"</item>
      <item>Ana Rabuzin Sladić</item>
    </izvorni_sadrzaj>
    <derivirana_varijabla naziv="DomainObject.Predmet.SudioniciListNaziv_1">
      <item>Fina Podružnica Šibenik</item>
      <item>KARLITA društvo s ograničenom odgovornošću za trgovinu i usluge "u likvidaciji"</item>
      <item>Ana Rabuzin Sladić</item>
    </derivirana_varijabla>
  </DomainObject.Predmet.SudioniciListNaziv>
  <DomainObject.Predmet.SudioniciListAdressOIB>
    <izvorni_sadrzaj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izvorni_sadrzaj>
    <derivirana_varijabla naziv="DomainObject.Predmet.SudioniciListAdressOIB_1"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97932629643</item>
      <item>, OIB 97416089336</item>
    </izvorni_sadrzaj>
    <derivirana_varijabla naziv="DomainObject.Predmet.SudioniciListNazivOIB_1">
      <item>, OIB 85821130368</item>
      <item>, OIB 97932629643</item>
      <item>, OIB 97416089336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290D0-E612-43DE-8E57-5FB7B9D88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173</properties:Words>
  <properties:Characters>963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2016-04-25T08:22:00Z</dcterms:created>
  <dc:creator>Ardena Bajlo</dc:creator>
  <cp:lastModifiedBy>wsadmin</cp:lastModifiedBy>
  <cp:lastPrinted>2016-04-25T08:13:00Z</cp:lastPrinted>
  <dcterms:modified xmlns:xsi="http://www.w3.org/2001/XMLSchema-instance" xsi:type="dcterms:W3CDTF">2016-04-25T09:13:00Z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