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58f9" w14:paraId="ab158f9" w:rsidRDefault="00BC38FB" w:rsidP="00BC38FB" w:rsidR="00BC38FB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                       </w:t>
      </w:r>
      <w:r w:rsidR="00C4198E">
        <w:rPr>
          <w:b/>
        </w:rPr>
        <w:t>44. St –</w:t>
      </w:r>
      <w:r w:rsidR="00BE3003">
        <w:rPr>
          <w:b/>
        </w:rPr>
        <w:t>1597</w:t>
      </w:r>
      <w:r w:rsidR="00B04782">
        <w:rPr>
          <w:b/>
        </w:rPr>
        <w:t>/2015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>
      <w:pPr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BC38FB" w:rsidP="00BC38FB" w:rsidR="00BC38FB">
      <w:pPr>
        <w:jc w:val="center"/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>R J E Š E NJ E</w:t>
      </w:r>
    </w:p>
    <w:p w:rsidRDefault="00BC38FB" w:rsidP="008C46DD" w:rsidR="00BC38FB">
      <w:pPr>
        <w:jc w:val="both"/>
      </w:pPr>
    </w:p>
    <w:p w:rsidRDefault="00BC38FB" w:rsidP="008C46DD" w:rsidR="00BC38FB">
      <w:pPr>
        <w:ind w:firstLine="720"/>
        <w:jc w:val="both"/>
      </w:pPr>
      <w:r>
        <w:t xml:space="preserve">Trgovački sud u Zagrebu, po sucu toga suda Nadi Nekić Plevko  kao stečajnom sucu, </w:t>
      </w:r>
      <w:r w:rsidR="008C46DD">
        <w:t xml:space="preserve">u </w:t>
      </w:r>
      <w:r w:rsidR="00C4198E">
        <w:t xml:space="preserve">skraćenom </w:t>
      </w:r>
      <w:r w:rsidR="008C46DD">
        <w:t>stečajnom postupku po</w:t>
      </w:r>
      <w:r>
        <w:t xml:space="preserve"> zahtjevu Financijske agencije od</w:t>
      </w:r>
      <w:r w:rsidR="00C4198E">
        <w:t xml:space="preserve"> </w:t>
      </w:r>
      <w:r w:rsidR="008C46DD">
        <w:t xml:space="preserve">dana </w:t>
      </w:r>
      <w:r w:rsidR="00C4198E">
        <w:t xml:space="preserve">30. listopada 2015. godine </w:t>
      </w:r>
      <w:r>
        <w:t xml:space="preserve">nad dužnikom </w:t>
      </w:r>
      <w:r w:rsidR="00BE3003">
        <w:t xml:space="preserve">KARATE KLUB </w:t>
      </w:r>
      <w:r w:rsidR="00B04782">
        <w:t>"</w:t>
      </w:r>
      <w:r w:rsidR="00BE3003">
        <w:t>ZRINJEVAC</w:t>
      </w:r>
      <w:r w:rsidR="00B04782">
        <w:t>",</w:t>
      </w:r>
      <w:r w:rsidR="004A01A9">
        <w:t xml:space="preserve"> </w:t>
      </w:r>
      <w:r w:rsidR="00C4198E">
        <w:t xml:space="preserve">OIB: </w:t>
      </w:r>
      <w:r w:rsidR="00BE3003">
        <w:t>63155807200</w:t>
      </w:r>
      <w:r w:rsidR="00C4198E">
        <w:t>,</w:t>
      </w:r>
      <w:r w:rsidR="004A01A9">
        <w:t xml:space="preserve"> </w:t>
      </w:r>
      <w:r w:rsidR="00B04782">
        <w:t xml:space="preserve">Zagreb, </w:t>
      </w:r>
      <w:proofErr w:type="spellStart"/>
      <w:r w:rsidR="00BE3003">
        <w:t>Gundulićeva</w:t>
      </w:r>
      <w:proofErr w:type="spellEnd"/>
      <w:r w:rsidR="00BE3003">
        <w:t xml:space="preserve"> 23 A</w:t>
      </w:r>
      <w:r>
        <w:t xml:space="preserve">, dana </w:t>
      </w:r>
      <w:r w:rsidR="008C46DD">
        <w:t xml:space="preserve"> </w:t>
      </w:r>
      <w:r w:rsidR="00C4198E">
        <w:t xml:space="preserve">5. travnja </w:t>
      </w:r>
      <w:r>
        <w:t>2017.  g.</w:t>
      </w:r>
    </w:p>
    <w:p w:rsidRDefault="00BC38FB" w:rsidP="008C46DD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BC38FB" w:rsidP="008C46DD" w:rsidR="00BC38FB">
      <w:pPr>
        <w:ind w:firstLine="708" w:left="2832"/>
        <w:jc w:val="both"/>
        <w:rPr>
          <w:b/>
        </w:rPr>
      </w:pPr>
      <w:r>
        <w:rPr>
          <w:b/>
        </w:rPr>
        <w:t>r i j e š i o   j e</w:t>
      </w:r>
    </w:p>
    <w:p w:rsidRDefault="00BC38FB" w:rsidP="008C46DD" w:rsidR="00BC38FB">
      <w:pPr>
        <w:jc w:val="both"/>
      </w:pPr>
      <w:r>
        <w:t xml:space="preserve">                              </w:t>
      </w:r>
    </w:p>
    <w:p w:rsidRDefault="00BC38FB" w:rsidP="008C46DD" w:rsidR="00426667">
      <w:pPr>
        <w:jc w:val="both"/>
      </w:pPr>
      <w:r>
        <w:t xml:space="preserve">         </w:t>
      </w:r>
      <w:r>
        <w:tab/>
      </w:r>
      <w:r w:rsidR="00C4198E">
        <w:t>I</w:t>
      </w:r>
      <w:r w:rsidR="00426667">
        <w:t>. Rješenje ovog suda St-</w:t>
      </w:r>
      <w:r w:rsidR="00BE3003">
        <w:t>1597</w:t>
      </w:r>
      <w:r w:rsidR="00C4198E">
        <w:t>/2015 o</w:t>
      </w:r>
      <w:r w:rsidR="00426667">
        <w:t xml:space="preserve">d </w:t>
      </w:r>
      <w:r w:rsidR="008C46DD">
        <w:t xml:space="preserve"> </w:t>
      </w:r>
      <w:r w:rsidR="00426667">
        <w:t>dana</w:t>
      </w:r>
      <w:r w:rsidR="00C4198E">
        <w:t xml:space="preserve"> 2</w:t>
      </w:r>
      <w:r w:rsidR="00BE3003">
        <w:t>1</w:t>
      </w:r>
      <w:r w:rsidR="00C4198E">
        <w:t>.</w:t>
      </w:r>
      <w:r w:rsidR="00BE3003">
        <w:t xml:space="preserve"> lipnja</w:t>
      </w:r>
      <w:r w:rsidR="00C4198E">
        <w:t xml:space="preserve"> 2016. godine </w:t>
      </w:r>
      <w:r w:rsidR="00426667">
        <w:t xml:space="preserve">ispravlja se u t. IV  tako da umjesto </w:t>
      </w:r>
    </w:p>
    <w:p w:rsidRDefault="00426667" w:rsidP="008C46DD" w:rsidR="00426667">
      <w:pPr>
        <w:ind w:firstLine="708"/>
        <w:jc w:val="both"/>
      </w:pPr>
      <w:r>
        <w:t xml:space="preserve"> "Nakon pravomoćnosti ovog rješenja dužnik će se brisati iz sudskog registra " </w:t>
      </w:r>
    </w:p>
    <w:p w:rsidRDefault="00426667" w:rsidP="008C46DD" w:rsidR="00426667">
      <w:pPr>
        <w:jc w:val="both"/>
      </w:pPr>
      <w:r>
        <w:t xml:space="preserve">treba pisati </w:t>
      </w:r>
    </w:p>
    <w:p w:rsidRDefault="00426667" w:rsidP="008C46DD" w:rsidR="00426667">
      <w:pPr>
        <w:ind w:firstLine="708"/>
        <w:jc w:val="both"/>
      </w:pPr>
      <w:r>
        <w:t xml:space="preserve">" Nakon pravomoćnosti ovog rješenja dužnik će se brisati iz Registra udruga Republike Hrvatske " </w:t>
      </w:r>
    </w:p>
    <w:p w:rsidRDefault="00BC38FB" w:rsidP="008C46DD" w:rsidR="00426667">
      <w:pPr>
        <w:jc w:val="both"/>
      </w:pPr>
      <w:r>
        <w:tab/>
      </w:r>
      <w:r>
        <w:tab/>
      </w:r>
    </w:p>
    <w:p w:rsidRDefault="00426667" w:rsidP="008C46DD" w:rsidR="00BC38FB">
      <w:pPr>
        <w:jc w:val="both"/>
        <w:rPr>
          <w:b/>
        </w:rPr>
      </w:pPr>
      <w:r>
        <w:rPr>
          <w:b/>
        </w:rPr>
        <w:t xml:space="preserve">                                                         </w:t>
      </w:r>
      <w:r w:rsidR="00BC38FB">
        <w:rPr>
          <w:b/>
        </w:rPr>
        <w:t>Obrazloženje</w:t>
      </w:r>
    </w:p>
    <w:p w:rsidRDefault="00426667" w:rsidP="008C46DD" w:rsidR="00426667" w:rsidRPr="00426667">
      <w:pPr>
        <w:jc w:val="both"/>
      </w:pPr>
    </w:p>
    <w:p w:rsidRDefault="00426667" w:rsidP="008C46DD" w:rsidR="00426667" w:rsidRPr="00426667">
      <w:pPr>
        <w:jc w:val="both"/>
      </w:pPr>
      <w:r w:rsidRPr="00426667">
        <w:tab/>
        <w:t>Radi očite pogreške u pisanju rješenja St-</w:t>
      </w:r>
      <w:r w:rsidR="00BE3003">
        <w:t>1597</w:t>
      </w:r>
      <w:r w:rsidR="00C4198E">
        <w:t xml:space="preserve">/2015 </w:t>
      </w:r>
      <w:r w:rsidRPr="00426667">
        <w:t>od dana</w:t>
      </w:r>
      <w:r w:rsidR="00C4198E">
        <w:t xml:space="preserve"> 2</w:t>
      </w:r>
      <w:r w:rsidR="00BE3003">
        <w:t>1. lipnja</w:t>
      </w:r>
      <w:r w:rsidR="00C4198E">
        <w:t xml:space="preserve"> 2016. </w:t>
      </w:r>
      <w:r w:rsidRPr="00426667">
        <w:t xml:space="preserve">umjesto navoda u t. IV istog  da će se pravomoćno rješenje o otvaranju i zaključenju stečajnog postupka nad dužnikom dostaviti radi brisanja Registru udruga Republike Hrvatske, naznačeno je da će se rješenje dostaviti sudskom registru, slijedom čega je temeljem odredbe čl. 374 Zakona o parničnom postupku vezano za primjenu odredbe čl. 10 Stečajnog zakona odlučeno kao u izreci. </w:t>
      </w:r>
    </w:p>
    <w:p w:rsidRDefault="00426667" w:rsidP="008C46DD" w:rsidR="00426667" w:rsidRPr="00426667">
      <w:pPr>
        <w:ind w:firstLine="708" w:left="3540"/>
        <w:jc w:val="both"/>
      </w:pPr>
      <w:r w:rsidRPr="00426667">
        <w:tab/>
      </w:r>
    </w:p>
    <w:p w:rsidRDefault="008C46DD" w:rsidP="008C46DD" w:rsidR="00BC38FB">
      <w:pPr>
        <w:ind w:firstLine="708" w:left="2124"/>
        <w:jc w:val="both"/>
      </w:pPr>
      <w:r>
        <w:t xml:space="preserve">   </w:t>
      </w:r>
      <w:r w:rsidR="00BC38FB">
        <w:t xml:space="preserve">U Zagrebu, </w:t>
      </w:r>
      <w:r w:rsidR="00C4198E">
        <w:t>5. travnja</w:t>
      </w:r>
      <w:r w:rsidR="00BC38FB">
        <w:t xml:space="preserve"> 2017. g.</w:t>
      </w:r>
    </w:p>
    <w:p w:rsidRDefault="00BC38FB" w:rsidP="008C46DD" w:rsidR="00BC38FB">
      <w:pPr>
        <w:pStyle w:val="Tijeloteksta"/>
        <w:ind w:firstLine="708" w:left="5664"/>
      </w:pPr>
      <w:r>
        <w:t>S</w:t>
      </w:r>
      <w:r w:rsidR="00426667">
        <w:t>udac</w:t>
      </w:r>
      <w:r>
        <w:t>:</w:t>
      </w:r>
    </w:p>
    <w:p w:rsidRDefault="00BC38FB" w:rsidP="008C46DD" w:rsidR="00BC38FB">
      <w:pPr>
        <w:pStyle w:val="Tijeloteksta"/>
        <w:ind w:firstLine="612" w:left="5760"/>
      </w:pPr>
      <w:r>
        <w:t xml:space="preserve">  Nada Nekić Plevko</w:t>
      </w:r>
      <w:r w:rsidR="00544638">
        <w:t>, v.r.</w:t>
      </w:r>
      <w:r>
        <w:t xml:space="preserve"> </w:t>
      </w:r>
    </w:p>
    <w:p w:rsidRDefault="00BC38FB" w:rsidP="008C46DD" w:rsidR="00BC38FB">
      <w:pPr>
        <w:jc w:val="both"/>
        <w:rPr>
          <w:b/>
        </w:rPr>
      </w:pPr>
      <w:r>
        <w:rPr>
          <w:b/>
        </w:rPr>
        <w:t>UPUTA O PRAVNOM LIJEKU:</w:t>
      </w:r>
    </w:p>
    <w:p w:rsidRDefault="00BC38FB" w:rsidP="008C46DD" w:rsidR="00BC38FB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544638" w:rsidR="00544638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544638" w:rsidR="00544638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544638" w:rsidR="00544638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sectPr w:rsidR="00544638" w:rsidRPr="00526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38392C"/>
    <w:rsid w:val="00426667"/>
    <w:rsid w:val="004A01A9"/>
    <w:rsid w:val="00544638"/>
    <w:rsid w:val="00732C9A"/>
    <w:rsid w:val="008C46DD"/>
    <w:rsid w:val="00957972"/>
    <w:rsid w:val="00A97211"/>
    <w:rsid w:val="00B04782"/>
    <w:rsid w:val="00BC38FB"/>
    <w:rsid w:val="00BE3003"/>
    <w:rsid w:val="00C4198E"/>
    <w:rsid w:val="00C76240"/>
    <w:rsid w:val="00CF3BA1"/>
    <w:rsid w:val="00D64241"/>
    <w:rsid w:val="00D76CF9"/>
    <w:rsid w:val="00F0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6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6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6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6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6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6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6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6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4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Karate klub ZRINJEVAC zastupanog po punomoćniku Boris Ermenc</izvorni_sadrzaj>
    <derivirana_varijabla naziv="DomainObject.Predmet.ProtustrankaFormated_1">  Karate klub ZRINJEVAC zastupanog po punomoćniku Boris Ermenc</derivirana_varijabla>
  </DomainObject.Predmet.ProtustrankaFormated>
  <DomainObject.Predmet.ProtustrankaFormatedOIB>
    <izvorni_sadrzaj>  Karate klub ZRINJEVAC, OIB 63155807200 zastupanog po punomoćniku Boris Ermenc</izvorni_sadrzaj>
    <derivirana_varijabla naziv="DomainObject.Predmet.ProtustrankaFormatedOIB_1">  Karate klub ZRINJEVAC, OIB 63155807200 zastupanog po punomoćniku Boris Ermenc</derivirana_varijabla>
  </DomainObject.Predmet.ProtustrankaFormatedOIB>
  <DomainObject.Predmet.ProtustrankaFormatedWithAdress>
    <izvorni_sadrzaj> Karate klub ZRINJEVAC, Gundulićeva 23 A, 10000 Zagreb zastupanog po punomoćniku Boris Ermenc</izvorni_sadrzaj>
    <derivirana_varijabla naziv="DomainObject.Predmet.ProtustrankaFormatedWithAdress_1"> Karate klub ZRINJEVAC, Gundulićeva 23 A, 10000 Zagreb zastupanog po punomoćniku Boris Ermenc</derivirana_varijabla>
  </DomainObject.Predmet.ProtustrankaFormatedWithAdress>
  <DomainObject.Predmet.ProtustrankaFormatedWithAdressOIB>
    <izvorni_sadrzaj> Karate klub ZRINJEVAC, OIB 63155807200, Gundulićeva 23 A, 10000 Zagreb zastupanog po punomoćniku Boris Ermenc</izvorni_sadrzaj>
    <derivirana_varijabla naziv="DomainObject.Predmet.ProtustrankaFormatedWithAdressOIB_1"> Karate klub ZRINJEVAC, OIB 63155807200, Gundulićeva 23 A, 10000 Zagreb zastupanog po punomoćniku Boris Ermenc</derivirana_varijabla>
  </DomainObject.Predmet.ProtustrankaFormatedWithAdressOIB>
  <DomainObject.Predmet.ProtustrankaWithAdress>
    <izvorni_sadrzaj>Karate klub ZRINJEVAC Gundulićeva 23 A, 10000 Zagreb</izvorni_sadrzaj>
    <derivirana_varijabla naziv="DomainObject.Predmet.ProtustrankaWithAdress_1">Karate klub ZRINJEVAC Gundulićeva 23 A, 10000 Zagreb</derivirana_varijabla>
  </DomainObject.Predmet.ProtustrankaWithAdress>
  <DomainObject.Predmet.ProtustrankaWithAdressOIB>
    <izvorni_sadrzaj>Karate klub ZRINJEVAC, OIB 63155807200, Gundulićeva 23 A, 10000 Zagreb</izvorni_sadrzaj>
    <derivirana_varijabla naziv="DomainObject.Predmet.ProtustrankaWithAdressOIB_1">Karate klub ZRINJEVAC, OIB 63155807200, Gundulićeva 23 A, 10000 Zagreb</derivirana_varijabla>
  </DomainObject.Predmet.ProtustrankaWithAdressOIB>
  <DomainObject.Predmet.ProtustrankaNazivFormated>
    <izvorni_sadrzaj>Karate klub ZRINJEVAC</izvorni_sadrzaj>
    <derivirana_varijabla naziv="DomainObject.Predmet.ProtustrankaNazivFormated_1">Karate klub ZRINJEVAC</derivirana_varijabla>
  </DomainObject.Predmet.ProtustrankaNazivFormated>
  <DomainObject.Predmet.ProtustrankaNazivFormatedOIB>
    <izvorni_sadrzaj>Karate klub ZRINJEVAC, OIB 63155807200</izvorni_sadrzaj>
    <derivirana_varijabla naziv="DomainObject.Predmet.ProtustrankaNazivFormatedOIB_1">Karate klub ZRINJEVAC, OIB 63155807200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ZRINJEVAC zastupanog po punomoćniku Boris Ermenc</item>
    </izvorni_sadrzaj>
    <derivirana_varijabla naziv="DomainObject.Predmet.ProtuStrankaListFormated_1">
      <item>Karate klub ZRINJEVAC zastupanog po punomoćniku Boris Ermenc</item>
    </derivirana_varijabla>
  </DomainObject.Predmet.ProtuStrankaListFormated>
  <DomainObject.Predmet.ProtuStrankaListFormatedOIB>
    <izvorni_sadrzaj>
      <item>Karate klub ZRINJEVAC, OIB 63155807200 zastupanog po punomoćniku Boris Ermenc</item>
    </izvorni_sadrzaj>
    <derivirana_varijabla naziv="DomainObject.Predmet.ProtuStrankaListFormatedOIB_1">
      <item>Karate klub ZRINJEVAC, OIB 63155807200 zastupanog po punomoćniku Boris Ermenc</item>
    </derivirana_varijabla>
  </DomainObject.Predmet.ProtuStrankaListFormatedOIB>
  <DomainObject.Predmet.ProtuStrankaListFormatedWithAdress>
    <izvorni_sadrzaj>
      <item>Karate klub ZRINJEVAC, Gundulićeva 23 A, 10000 Zagreb zastupanog po punomoćniku Boris Ermenc</item>
    </izvorni_sadrzaj>
    <derivirana_varijabla naziv="DomainObject.Predmet.ProtuStrankaListFormatedWithAdress_1">
      <item>Karate klub ZRINJEVAC, Gundulićeva 23 A, 10000 Zagreb zastupanog po punomoćniku Boris Ermenc</item>
    </derivirana_varijabla>
  </DomainObject.Predmet.ProtuStrankaListFormatedWithAdress>
  <DomainObject.Predmet.ProtuStrankaListFormatedWithAdressOIB>
    <izvorni_sadrzaj>
      <item>Karate klub ZRINJEVAC, OIB 63155807200, Gundulićeva 23 A, 10000 Zagreb zastupanog po punomoćniku Boris Ermenc</item>
    </izvorni_sadrzaj>
    <derivirana_varijabla naziv="DomainObject.Predmet.ProtuStrankaListFormatedWithAdressOIB_1">
      <item>Karate klub ZRINJEVAC, OIB 63155807200, Gundulićeva 23 A, 10000 Zagreb zastupanog po punomoćniku Boris Ermenc</item>
    </derivirana_varijabla>
  </DomainObject.Predmet.ProtuStrankaListFormatedWithAdressOIB>
  <DomainObject.Predmet.ProtuStrankaListNazivFormated>
    <izvorni_sadrzaj>
      <item>Karate klub ZRINJEVAC</item>
    </izvorni_sadrzaj>
    <derivirana_varijabla naziv="DomainObject.Predmet.ProtuStrankaListNazivFormated_1">
      <item>Karate klub ZRINJEVAC</item>
    </derivirana_varijabla>
  </DomainObject.Predmet.ProtuStrankaListNazivFormated>
  <DomainObject.Predmet.ProtuStrankaListNazivFormatedOIB>
    <izvorni_sadrzaj>
      <item>Karate klub ZRINJEVAC, OIB 63155807200</item>
    </izvorni_sadrzaj>
    <derivirana_varijabla naziv="DomainObject.Predmet.ProtuStrankaListNazivFormatedOIB_1">
      <item>Karate klub ZRINJEVAC, OIB 63155807200</item>
    </derivirana_varijabla>
  </DomainObject.Predmet.ProtuStrankaListNazivFormatedOIB>
  <DomainObject.Predmet.OstaliListFormated>
    <izvorni_sadrzaj>
      <item>Boris Ermenc punomoćnik sudionika u postupku Karate klub ZRINJEVAC</item>
    </izvorni_sadrzaj>
    <derivirana_varijabla naziv="DomainObject.Predmet.OstaliListFormated_1">
      <item>Boris Ermenc punomoćnik sudionika u postupku Karate klub ZRINJEVAC</item>
    </derivirana_varijabla>
  </DomainObject.Predmet.OstaliListFormated>
  <DomainObject.Predmet.OstaliListFormatedOIB>
    <izvorni_sadrzaj>
      <item>Boris Ermenc, OIB 01546474977 punomoćnik sudionika u postupku Karate klub ZRINJEVAC</item>
    </izvorni_sadrzaj>
    <derivirana_varijabla naziv="DomainObject.Predmet.OstaliListFormatedOIB_1">
      <item>Boris Ermenc, OIB 01546474977 punomoćnik sudionika u postupku Karate klub ZRINJEVAC</item>
    </derivirana_varijabla>
  </DomainObject.Predmet.OstaliListFormatedOIB>
  <DomainObject.Predmet.OstaliListFormatedWithAdress>
    <izvorni_sadrzaj>
      <item>Boris Ermenc, Zlatićeva Ulica 20, 10000 Zagreb punomoćnik sudionika u postupku Karate klub ZRINJEVAC</item>
    </izvorni_sadrzaj>
    <derivirana_varijabla naziv="DomainObject.Predmet.OstaliListFormatedWithAdress_1">
      <item>Boris Ermenc, Zlatićeva Ulica 20, 10000 Zagreb punomoćnik sudionika u postupku Karate klub ZRINJEVAC</item>
    </derivirana_varijabla>
  </DomainObject.Predmet.OstaliListFormatedWithAdress>
  <DomainObject.Predmet.OstaliListFormatedWithAdressOIB>
    <izvorni_sadrzaj>
      <item>Boris Ermenc, OIB 01546474977, Zlatićeva Ulica 20, 10000 Zagreb punomoćnik sudionika u postupku Karate klub ZRINJEVAC</item>
    </izvorni_sadrzaj>
    <derivirana_varijabla naziv="DomainObject.Predmet.OstaliListFormatedWithAdressOIB_1">
      <item>Boris Ermenc, OIB 01546474977, Zlatićeva Ulica 20, 10000 Zagreb punomoćnik sudionika u postupku Karate klub ZRINJEVAC</item>
    </derivirana_varijabla>
  </DomainObject.Predmet.OstaliListFormatedWithAdressOIB>
  <DomainObject.Predmet.OstaliListNazivFormated>
    <izvorni_sadrzaj>
      <item>Boris Ermenc</item>
    </izvorni_sadrzaj>
    <derivirana_varijabla naziv="DomainObject.Predmet.OstaliListNazivFormated_1">
      <item>Boris Ermenc</item>
    </derivirana_varijabla>
  </DomainObject.Predmet.OstaliListNazivFormated>
  <DomainObject.Predmet.OstaliListNazivFormatedOIB>
    <izvorni_sadrzaj>
      <item>Boris Ermenc, OIB 01546474977</item>
    </izvorni_sadrzaj>
    <derivirana_varijabla naziv="DomainObject.Predmet.OstaliListNazivFormatedOIB_1">
      <item>Boris Ermenc, OIB 01546474977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ZRINJEVAC</izvorni_sadrzaj>
    <derivirana_varijabla naziv="DomainObject.Predmet.ProtustrankaIDrugi_1">Karate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ZRINJEVAC, OIB 63155807200, Gundulićeva 23 A, 10000 Zagreb</izvorni_sadrzaj>
    <derivirana_varijabla naziv="DomainObject.Predmet.ProtustrankaIDrugiAdressOIB_1">Karate klub ZRINJEVAC, OIB 63155807200, Gundulićeva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>15. ožujka 2017.</izvorni_sadrzaj>
    <derivirana_varijabla naziv="DomainObject.Predmet.OdlukaRjesenje.DatumPravomocnosti_1">15. ožujka 2017.</derivirana_varijabla>
  </DomainObject.Predmet.OdlukaRjesenje.DatumPravomocnosti>
  <DomainObject.Predmet.OdlukaRjesenje.Oznaka>
    <izvorni_sadrzaj>St-1597/2015-7</izvorni_sadrzaj>
    <derivirana_varijabla naziv="DomainObject.Predmet.OdlukaRjesenje.Oznaka_1">St-1597/2015-7</derivirana_varijabla>
  </DomainObject.Predmet.OdlukaRjesenje.Oznaka>
  <DomainObject.Predmet.SudioniciListNaziv>
    <izvorni_sadrzaj>
      <item>FINA Regionalni centar zagreb</item>
      <item>Karate klub ZRINJEVAC</item>
      <item>Boris Ermenc</item>
    </izvorni_sadrzaj>
    <derivirana_varijabla naziv="DomainObject.Predmet.SudioniciListNaziv_1">
      <item>FINA Regionalni centar zagreb</item>
      <item>Karate klub ZRINJEVAC</item>
      <item>Boris Ermenc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ZRINJEVAC, OIB 63155807200, Gundulićeva 23 A,10000 Zagreb</item>
      <item>Boris Ermenc, OIB 01546474977, Zlatićeva Ulica 20,10000 Zagreb</item>
    </izvorni_sadrzaj>
    <derivirana_varijabla naziv="DomainObject.Predmet.SudioniciListAdressOIB_1">
      <item>FINA Regionalni centar zagreb, OIB 85821130368, Trg svibanjskih žrtava 1995. 1,10000 Zagreb</item>
      <item>Karate klub ZRINJEVAC, OIB 63155807200, Gundulićeva 23 A,10000 Zagreb</item>
      <item>Boris Ermenc, OIB 01546474977, Zlatićeva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63155807200</item>
      <item>, OIB 01546474977</item>
    </izvorni_sadrzaj>
    <derivirana_varijabla naziv="DomainObject.Predmet.SudioniciListNazivOIB_1">
      <item>, OIB 85821130368</item>
      <item>, OIB 63155807200</item>
      <item>, OIB 01546474977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1270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2017-04-04T11:08:00Z</dcterms:created>
  <dc:creator>Nada Nekić Plevko</dc:creator>
  <cp:lastModifiedBy>Jasna Mirt</cp:lastModifiedBy>
  <cp:lastPrinted>2017-04-05T08:55:00Z</cp:lastPrinted>
  <dcterms:modified xmlns:xsi="http://www.w3.org/2001/XMLSchema-instance" xsi:type="dcterms:W3CDTF">2017-04-05T08:56:00Z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