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f0c1" w14:paraId="2c9f0c1" w:rsidRDefault="007C0AF7" w:rsidP="007C0AF7" w:rsidR="007C0AF7">
      <w:pPr>
        <w:pStyle w:val="Naslov1"/>
        <w15:collapsed w:val="false"/>
        <w:rPr>
          <w:b w:val="false"/>
        </w:rPr>
      </w:pPr>
      <w:bookmarkStart w:name="_GoBack" w:id="0"/>
      <w:bookmarkEnd w:id="0"/>
    </w:p>
    <w:p w:rsidRDefault="008D4EBC" w:rsidP="008D4EBC" w:rsidR="008D4EBC" w:rsidRPr="00444677">
      <w:pPr>
        <w:pStyle w:val="Naslov1"/>
        <w:rPr>
          <w:b w:val="false"/>
        </w:rPr>
      </w:pPr>
    </w:p>
    <w:p w:rsidRDefault="00C66DEE" w:rsidP="00C66DEE" w:rsidR="00C66DEE">
      <w:pPr>
        <w:rPr>
          <w:sz w:val="24"/>
          <w:lang w:val="hr-HR"/>
        </w:rPr>
      </w:pPr>
      <w:r>
        <w:rPr>
          <w:sz w:val="24"/>
          <w:lang w:val="hr-HR"/>
        </w:rPr>
        <w:t xml:space="preserve">OPĆINSKI SUD U OSIJEKU                                                         13. </w:t>
      </w:r>
      <w:proofErr w:type="spellStart"/>
      <w:r w:rsidR="0048313C">
        <w:rPr>
          <w:sz w:val="24"/>
          <w:lang w:val="hr-HR"/>
        </w:rPr>
        <w:t>Sp</w:t>
      </w:r>
      <w:proofErr w:type="spellEnd"/>
      <w:r>
        <w:rPr>
          <w:sz w:val="24"/>
          <w:lang w:val="hr-HR"/>
        </w:rPr>
        <w:t>-</w:t>
      </w:r>
      <w:r w:rsidR="0048313C">
        <w:rPr>
          <w:sz w:val="24"/>
          <w:lang w:val="hr-HR"/>
        </w:rPr>
        <w:t>1</w:t>
      </w:r>
      <w:r w:rsidR="00923D41">
        <w:rPr>
          <w:sz w:val="24"/>
          <w:lang w:val="hr-HR"/>
        </w:rPr>
        <w:t>5</w:t>
      </w:r>
      <w:r w:rsidR="0048313C">
        <w:rPr>
          <w:sz w:val="24"/>
          <w:lang w:val="hr-HR"/>
        </w:rPr>
        <w:t xml:space="preserve">/2016-2             </w:t>
      </w:r>
      <w:r>
        <w:rPr>
          <w:sz w:val="24"/>
          <w:lang w:val="hr-HR"/>
        </w:rPr>
        <w:t xml:space="preserve">                                                </w:t>
      </w:r>
    </w:p>
    <w:p w:rsidRDefault="00C66DEE" w:rsidP="00C66DEE" w:rsidR="00C66DEE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OS I J E K</w:t>
      </w:r>
    </w:p>
    <w:p w:rsidRDefault="00C66DEE" w:rsidP="00C66DEE" w:rsidR="00C66DEE">
      <w:pPr>
        <w:rPr>
          <w:sz w:val="24"/>
          <w:lang w:val="hr-HR"/>
        </w:rPr>
      </w:pPr>
    </w:p>
    <w:p w:rsidRDefault="00C66DEE" w:rsidP="00C66DEE" w:rsidR="00C66DE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  <w:r>
        <w:rPr>
          <w:szCs w:val="24"/>
        </w:rPr>
        <w:tab/>
      </w:r>
      <w:r>
        <w:rPr>
          <w:szCs w:val="24"/>
        </w:rPr>
        <w:tab/>
      </w:r>
    </w:p>
    <w:p w:rsidRDefault="00923D41" w:rsidP="00C66DEE" w:rsidR="00C66DEE">
      <w:pPr>
        <w:ind w:firstLine="720" w:left="36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BRANKO BOGDAN                    </w:t>
      </w:r>
    </w:p>
    <w:p w:rsidRDefault="00C66DEE" w:rsidP="00C66DEE" w:rsidR="00C66DEE">
      <w:pPr>
        <w:ind w:firstLine="720" w:left="3600"/>
        <w:jc w:val="both"/>
        <w:rPr>
          <w:sz w:val="24"/>
          <w:szCs w:val="24"/>
          <w:lang w:val="hr-HR"/>
        </w:rPr>
      </w:pPr>
    </w:p>
    <w:p w:rsidRDefault="00923D41" w:rsidP="00923D41" w:rsidR="00C66DEE" w:rsidRPr="00923D41">
      <w:pPr>
        <w:ind w:firstLine="720" w:left="360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Lj</w:t>
      </w:r>
      <w:proofErr w:type="spellEnd"/>
      <w:r>
        <w:rPr>
          <w:sz w:val="24"/>
          <w:szCs w:val="24"/>
          <w:lang w:val="hr-HR"/>
        </w:rPr>
        <w:t xml:space="preserve">. Gaja 123      </w:t>
      </w:r>
      <w:r w:rsidR="0048313C" w:rsidRPr="00923D41">
        <w:rPr>
          <w:sz w:val="24"/>
          <w:szCs w:val="24"/>
          <w:lang w:val="hr-HR"/>
        </w:rPr>
        <w:t xml:space="preserve">   </w:t>
      </w:r>
    </w:p>
    <w:p w:rsidRDefault="00C66DEE" w:rsidP="00C66DEE" w:rsidR="00C66DEE">
      <w:pPr>
        <w:ind w:firstLine="720" w:left="3600"/>
        <w:jc w:val="both"/>
        <w:rPr>
          <w:sz w:val="24"/>
          <w:szCs w:val="24"/>
          <w:lang w:val="hr-HR"/>
        </w:rPr>
      </w:pPr>
    </w:p>
    <w:p w:rsidRDefault="00923D41" w:rsidP="0048313C" w:rsidR="00C66DEE">
      <w:pPr>
        <w:ind w:firstLine="720" w:left="36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 A L P O V O </w:t>
      </w:r>
      <w:r w:rsidR="0048313C">
        <w:rPr>
          <w:sz w:val="24"/>
          <w:szCs w:val="24"/>
          <w:lang w:val="hr-HR"/>
        </w:rPr>
        <w:t xml:space="preserve">               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Kod ovoga suda u tijeku je </w:t>
      </w:r>
      <w:r w:rsidR="0048313C">
        <w:rPr>
          <w:sz w:val="24"/>
          <w:szCs w:val="24"/>
          <w:lang w:val="hr-HR"/>
        </w:rPr>
        <w:t>postupak u pravnoj stvari Vas kao predlagatelja – potrošača, radi stečaja.</w:t>
      </w:r>
    </w:p>
    <w:p w:rsidRDefault="0048313C" w:rsidP="00C66DEE" w:rsidR="0048313C">
      <w:pPr>
        <w:jc w:val="both"/>
        <w:rPr>
          <w:sz w:val="24"/>
          <w:szCs w:val="24"/>
          <w:lang w:val="hr-HR"/>
        </w:rPr>
      </w:pPr>
    </w:p>
    <w:p w:rsidRDefault="0048313C" w:rsidP="0048313C" w:rsidR="00C66D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Pozivate se da u roku 30 dana dostavite rješenje Ureda državne uprave o oslobađanju obveze uplate predujma troškova postupka u smislu odredbe čl. 45 st. 3 Zakona o stečaju potrošača. </w:t>
      </w:r>
    </w:p>
    <w:p w:rsidRDefault="0048313C" w:rsidP="00C66DEE" w:rsidR="0048313C">
      <w:pPr>
        <w:rPr>
          <w:sz w:val="24"/>
          <w:szCs w:val="24"/>
          <w:lang w:val="hr-HR"/>
        </w:rPr>
      </w:pPr>
    </w:p>
    <w:p w:rsidRDefault="0048313C" w:rsidP="00C66DEE" w:rsidR="0048313C">
      <w:pPr>
        <w:rPr>
          <w:sz w:val="24"/>
          <w:szCs w:val="24"/>
          <w:lang w:val="hr-HR"/>
        </w:rPr>
      </w:pPr>
    </w:p>
    <w:p w:rsidRDefault="0048313C" w:rsidP="00C66DEE" w:rsidR="0048313C">
      <w:pPr>
        <w:rPr>
          <w:sz w:val="24"/>
          <w:szCs w:val="24"/>
          <w:lang w:val="hr-HR"/>
        </w:rPr>
      </w:pPr>
    </w:p>
    <w:p w:rsidRDefault="00C66DEE" w:rsidP="00C66DEE" w:rsidR="00C66DE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3. listopada 2016. godine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ind w:firstLine="720" w:left="43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ind w:firstLine="720" w:left="43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DALMOSLAVA GRGIĆ,v.r.</w:t>
      </w:r>
    </w:p>
    <w:p w:rsidRDefault="00C66DEE" w:rsidP="00C66DEE" w:rsidR="00C66DEE">
      <w:pPr>
        <w:ind w:firstLine="720" w:left="4320"/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66DEE" w:rsidP="00C66DEE" w:rsidR="00C66DEE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:rsidRDefault="007F772A" w:rsidP="007F772A" w:rsidR="007F772A" w:rsidRPr="006811C8">
      <w:pPr>
        <w:jc w:val="both"/>
        <w:rPr>
          <w:sz w:val="24"/>
          <w:szCs w:val="24"/>
          <w:lang w:val="hr-HR"/>
        </w:rPr>
      </w:pPr>
    </w:p>
    <w:p w:rsidRDefault="001E3162" w:rsidP="00D600A1" w:rsidR="00D600A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E3162" w:rsidP="00F46BFF" w:rsidR="001E316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F46BFF" w:rsidP="00F46BFF" w:rsidR="00F46BFF">
      <w:pPr>
        <w:rPr>
          <w:sz w:val="24"/>
          <w:szCs w:val="24"/>
          <w:lang w:val="hr-HR"/>
        </w:rPr>
      </w:pPr>
    </w:p>
    <w:p w:rsidRDefault="00F46BFF" w:rsidP="00F46BFF" w:rsidR="00F46BFF" w:rsidRPr="00F46BFF">
      <w:pPr>
        <w:rPr>
          <w:sz w:val="24"/>
          <w:szCs w:val="24"/>
          <w:lang w:val="hr-HR"/>
        </w:rPr>
      </w:pPr>
    </w:p>
    <w:p w:rsidRDefault="00BB50FB" w:rsidP="002661F9" w:rsidR="00BB50FB" w:rsidRPr="00760464">
      <w:pPr>
        <w:jc w:val="both"/>
        <w:rPr>
          <w:sz w:val="24"/>
          <w:szCs w:val="24"/>
          <w:lang w:val="hr-HR"/>
        </w:rPr>
      </w:pPr>
    </w:p>
    <w:p w:rsidRDefault="000E12AE" w:rsidP="001E3162" w:rsidR="00E03FD9" w:rsidRPr="00760464">
      <w:pPr>
        <w:jc w:val="both"/>
        <w:rPr>
          <w:sz w:val="24"/>
          <w:szCs w:val="24"/>
          <w:lang w:val="hr-HR"/>
        </w:rPr>
      </w:pP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</w:p>
    <w:p w:rsidRDefault="00E03FD9" w:rsidP="002661F9" w:rsidR="00E03FD9" w:rsidRPr="00760464">
      <w:pPr>
        <w:jc w:val="both"/>
        <w:rPr>
          <w:sz w:val="24"/>
          <w:szCs w:val="24"/>
          <w:lang w:val="hr-HR"/>
        </w:rPr>
      </w:pPr>
    </w:p>
    <w:p w:rsidRDefault="00E03FD9" w:rsidP="002661F9" w:rsidR="00E03FD9" w:rsidRPr="00760464">
      <w:pPr>
        <w:jc w:val="both"/>
        <w:rPr>
          <w:sz w:val="24"/>
          <w:szCs w:val="24"/>
          <w:lang w:val="hr-HR"/>
        </w:rPr>
      </w:pPr>
    </w:p>
    <w:p w:rsidRDefault="002661F9" w:rsidP="0070569F" w:rsidR="002661F9" w:rsidRPr="00760464">
      <w:pPr>
        <w:jc w:val="both"/>
        <w:rPr>
          <w:sz w:val="24"/>
          <w:szCs w:val="24"/>
          <w:lang w:val="hr-HR"/>
        </w:rPr>
      </w:pP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  <w:t xml:space="preserve"> </w:t>
      </w:r>
    </w:p>
    <w:p w:rsidRDefault="00E67366" w:rsidP="00E446E4" w:rsidR="00E67366" w:rsidRPr="00760464">
      <w:pPr>
        <w:ind w:firstLine="720" w:left="4320"/>
        <w:jc w:val="both"/>
        <w:rPr>
          <w:sz w:val="24"/>
          <w:szCs w:val="24"/>
          <w:lang w:val="hr-HR"/>
        </w:rPr>
      </w:pPr>
    </w:p>
    <w:p w:rsidRDefault="00E67366" w:rsidP="00E446E4" w:rsidR="00E67366" w:rsidRPr="00760464">
      <w:pPr>
        <w:ind w:firstLine="720" w:left="4320"/>
        <w:jc w:val="both"/>
        <w:rPr>
          <w:sz w:val="24"/>
          <w:szCs w:val="24"/>
          <w:lang w:val="hr-HR"/>
        </w:rPr>
      </w:pPr>
    </w:p>
    <w:p w:rsidRDefault="00E67366" w:rsidP="00E67366" w:rsidR="00E446E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879DA" w:rsidP="00114ED1" w:rsidR="009879DA">
      <w:pPr>
        <w:jc w:val="both"/>
        <w:rPr>
          <w:sz w:val="24"/>
          <w:szCs w:val="24"/>
          <w:lang w:val="hr-HR"/>
        </w:rPr>
      </w:pPr>
    </w:p>
    <w:p w:rsidRDefault="009879DA" w:rsidP="00114ED1" w:rsidR="009879DA">
      <w:pPr>
        <w:jc w:val="both"/>
        <w:rPr>
          <w:sz w:val="24"/>
          <w:szCs w:val="24"/>
          <w:lang w:val="hr-HR"/>
        </w:rPr>
      </w:pPr>
    </w:p>
    <w:p w:rsidRDefault="009879DA" w:rsidP="00114ED1" w:rsidR="009879DA">
      <w:pPr>
        <w:jc w:val="both"/>
        <w:rPr>
          <w:sz w:val="24"/>
          <w:szCs w:val="24"/>
          <w:lang w:val="hr-HR"/>
        </w:rPr>
      </w:pPr>
    </w:p>
    <w:p w:rsidRDefault="001A2E84" w:rsidP="00114ED1" w:rsidR="001A2E84">
      <w:pPr>
        <w:jc w:val="both"/>
        <w:rPr>
          <w:sz w:val="24"/>
          <w:szCs w:val="24"/>
          <w:lang w:val="hr-HR"/>
        </w:rPr>
      </w:pPr>
    </w:p>
    <w:p w:rsidRDefault="007A58E1" w:rsidP="009879DA" w:rsidR="00004043">
      <w:pPr>
        <w:jc w:val="both"/>
        <w:rPr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82299">
        <w:rPr>
          <w:szCs w:val="24"/>
        </w:rPr>
        <w:t xml:space="preserve"> </w:t>
      </w:r>
    </w:p>
    <w:p w:rsidRDefault="000B2C16" w:rsidP="000B2C16" w:rsidR="000B2C16">
      <w:pPr>
        <w:jc w:val="both"/>
        <w:rPr>
          <w:sz w:val="24"/>
          <w:lang w:val="hr-HR"/>
        </w:rPr>
      </w:pPr>
    </w:p>
    <w:p w:rsidRDefault="00912F22" w:rsidP="00912F22" w:rsidR="00912F22">
      <w:pPr>
        <w:rPr>
          <w:lang w:val="hr-HR"/>
        </w:rPr>
      </w:pPr>
    </w:p>
    <w:p w:rsidRDefault="00912F22" w:rsidP="007A58E1" w:rsidR="00B8393E" w:rsidRPr="00912F22">
      <w:pPr>
        <w:rPr>
          <w:sz w:val="24"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8393E" w:rsidP="00DC65B0" w:rsidR="00CC54EE">
      <w:pPr>
        <w:jc w:val="both"/>
        <w:rPr>
          <w:sz w:val="24"/>
          <w:lang w:val="hr-HR"/>
        </w:rPr>
      </w:pPr>
      <w:r w:rsidRPr="006E73B5">
        <w:rPr>
          <w:lang w:val="hr-HR"/>
        </w:rPr>
        <w:tab/>
      </w:r>
      <w:r w:rsidRPr="006E73B5">
        <w:rPr>
          <w:lang w:val="hr-HR"/>
        </w:rPr>
        <w:tab/>
      </w:r>
      <w:r w:rsidRPr="006E73B5">
        <w:rPr>
          <w:lang w:val="hr-HR"/>
        </w:rPr>
        <w:tab/>
      </w:r>
      <w:r w:rsidRPr="006E73B5">
        <w:rPr>
          <w:lang w:val="hr-HR"/>
        </w:rPr>
        <w:tab/>
      </w:r>
      <w:r w:rsidR="000376DE" w:rsidRPr="006E73B5">
        <w:rPr>
          <w:lang w:val="hr-HR"/>
        </w:rPr>
        <w:tab/>
      </w:r>
      <w:r w:rsidR="000376DE" w:rsidRPr="006E73B5">
        <w:rPr>
          <w:lang w:val="hr-HR"/>
        </w:rPr>
        <w:tab/>
      </w:r>
      <w:r w:rsidR="00CC54EE">
        <w:rPr>
          <w:sz w:val="24"/>
          <w:lang w:val="hr-HR"/>
        </w:rPr>
        <w:t xml:space="preserve"> </w:t>
      </w:r>
    </w:p>
    <w:p w:rsidRDefault="00CC54EE" w:rsidP="00CC54EE" w:rsidR="00CC54EE">
      <w:pPr>
        <w:ind w:left="1020"/>
        <w:jc w:val="both"/>
        <w:rPr>
          <w:sz w:val="24"/>
          <w:lang w:val="hr-HR"/>
        </w:rPr>
      </w:pPr>
    </w:p>
    <w:p w:rsidRDefault="00CC54EE" w:rsidP="00CC54EE" w:rsidR="00CC54EE">
      <w:pPr>
        <w:jc w:val="both"/>
        <w:rPr>
          <w:sz w:val="24"/>
          <w:lang w:val="hr-HR"/>
        </w:rPr>
      </w:pPr>
    </w:p>
    <w:p w:rsidRDefault="00CC54EE" w:rsidP="00CC54EE" w:rsidR="00CC54EE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</w:p>
    <w:p w:rsidRDefault="00CC54EE" w:rsidP="00CC54EE" w:rsidR="00CC54EE">
      <w:pPr>
        <w:rPr>
          <w:sz w:val="24"/>
          <w:lang w:val="hr-HR"/>
        </w:rPr>
      </w:pPr>
    </w:p>
    <w:p w:rsidRDefault="00CC54EE" w:rsidP="00CC54EE" w:rsidR="00CC54EE">
      <w:pPr>
        <w:jc w:val="both"/>
        <w:rPr>
          <w:sz w:val="24"/>
          <w:szCs w:val="24"/>
          <w:lang w:val="hr-HR"/>
        </w:rPr>
      </w:pPr>
    </w:p>
    <w:p w:rsidRDefault="00CC54EE" w:rsidP="00CC54EE" w:rsidR="00CC54EE">
      <w:pPr>
        <w:rPr>
          <w:sz w:val="24"/>
          <w:lang w:val="hr-HR"/>
        </w:rPr>
      </w:pPr>
    </w:p>
    <w:p w:rsidRDefault="009D2A15" w:rsidP="00C07F0F" w:rsidR="009D2A15" w:rsidRPr="009B4723">
      <w:pPr>
        <w:jc w:val="both"/>
        <w:rPr>
          <w:sz w:val="24"/>
          <w:lang w:val="hr-HR"/>
        </w:rPr>
      </w:pPr>
    </w:p>
    <w:p w:rsidRDefault="002B1BA7" w:rsidP="002E322E" w:rsidR="002B1BA7" w:rsidRPr="00BB186D">
      <w:pPr>
        <w:jc w:val="both"/>
        <w:rPr>
          <w:sz w:val="24"/>
          <w:szCs w:val="24"/>
          <w:lang w:val="hr-HR"/>
        </w:rPr>
      </w:pPr>
    </w:p>
    <w:p w:rsidRDefault="00D24E46" w:rsidP="0061237A" w:rsidR="00D24E46" w:rsidRPr="00BB186D">
      <w:pPr>
        <w:jc w:val="both"/>
        <w:rPr>
          <w:sz w:val="24"/>
          <w:lang w:val="hr-HR"/>
        </w:rPr>
      </w:pPr>
    </w:p>
    <w:p w:rsidRDefault="00FF2B8D" w:rsidP="00FB5CFC" w:rsidR="00C439B2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="00F27E73" w:rsidRPr="00BB186D">
        <w:rPr>
          <w:sz w:val="24"/>
          <w:lang w:val="hr-HR"/>
        </w:rPr>
        <w:t xml:space="preserve"> </w:t>
      </w:r>
    </w:p>
    <w:p w:rsidRDefault="00C439B2" w:rsidP="001D2821" w:rsidR="0061237A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="0061237A" w:rsidRPr="00BB186D">
        <w:rPr>
          <w:sz w:val="24"/>
          <w:lang w:val="hr-HR"/>
        </w:rPr>
        <w:t xml:space="preserve"> </w:t>
      </w:r>
    </w:p>
    <w:p w:rsidRDefault="0061237A" w:rsidP="0061237A" w:rsidR="0061237A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 xml:space="preserve">               </w:t>
      </w:r>
    </w:p>
    <w:p w:rsidRDefault="0061237A" w:rsidP="0061237A" w:rsidR="0061237A" w:rsidRPr="00BB186D">
      <w:pPr>
        <w:ind w:left="1020"/>
        <w:jc w:val="both"/>
        <w:rPr>
          <w:sz w:val="24"/>
          <w:lang w:val="hr-HR"/>
        </w:rPr>
      </w:pPr>
    </w:p>
    <w:p w:rsidRDefault="0061237A" w:rsidP="0061237A" w:rsidR="0061237A" w:rsidRPr="00BB186D">
      <w:pPr>
        <w:jc w:val="both"/>
        <w:rPr>
          <w:sz w:val="24"/>
          <w:lang w:val="hr-HR"/>
        </w:rPr>
      </w:pPr>
    </w:p>
    <w:p w:rsidRDefault="0061237A" w:rsidP="0061237A" w:rsidR="0061237A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 xml:space="preserve"> </w:t>
      </w:r>
    </w:p>
    <w:p w:rsidRDefault="0061237A" w:rsidP="0061237A" w:rsidR="0061237A" w:rsidRPr="000D211F">
      <w:pPr>
        <w:rPr>
          <w:sz w:val="24"/>
          <w:lang w:val="hr-HR"/>
        </w:rPr>
      </w:pPr>
    </w:p>
    <w:p w:rsidRDefault="00CD2421" w:rsidP="009A0273" w:rsidR="00CD2421">
      <w:pPr>
        <w:jc w:val="both"/>
        <w:rPr>
          <w:sz w:val="24"/>
          <w:szCs w:val="24"/>
          <w:lang w:val="hr-HR"/>
        </w:rPr>
      </w:pPr>
    </w:p>
    <w:p w:rsidRDefault="00071898" w:rsidR="00071898" w:rsidRPr="00AC6F90">
      <w:pPr>
        <w:rPr>
          <w:sz w:val="24"/>
          <w:lang w:val="hr-HR"/>
        </w:rPr>
      </w:pPr>
    </w:p>
    <w:sectPr w:rsidR="00071898" w:rsidRPr="00AC6F90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10727"/>
    <w:multiLevelType w:val="hybridMultilevel"/>
    <w:tmpl w:val="56DE1A2E"/>
    <w:lvl w:tplc="7AE887FC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">
    <w:nsid w:val="034B7EB5"/>
    <w:multiLevelType w:val="hybridMultilevel"/>
    <w:tmpl w:val="62ACEBBE"/>
    <w:lvl w:tplc="80829674" w:ilvl="0"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">
    <w:nsid w:val="086F3030"/>
    <w:multiLevelType w:val="hybridMultilevel"/>
    <w:tmpl w:val="9300F1DE"/>
    <w:lvl w:tplc="B9661F42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">
    <w:nsid w:val="088B7D61"/>
    <w:multiLevelType w:val="hybridMultilevel"/>
    <w:tmpl w:val="77F678B8"/>
    <w:lvl w:tplc="0A6AE1D6" w:ilvl="0">
      <w:start w:val="13"/>
      <w:numFmt w:val="bullet"/>
      <w:lvlText w:val="-"/>
      <w:lvlJc w:val="left"/>
      <w:pPr>
        <w:ind w:hanging="360" w:left="7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0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1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2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3320"/>
      </w:pPr>
      <w:rPr>
        <w:rFonts w:hAnsi="Wingdings" w:ascii="Wingdings" w:hint="default"/>
      </w:rPr>
    </w:lvl>
  </w:abstractNum>
  <w:abstractNum w:abstractNumId="4">
    <w:nsid w:val="0CD45B5C"/>
    <w:multiLevelType w:val="hybridMultilevel"/>
    <w:tmpl w:val="549C7DCA"/>
    <w:lvl w:tplc="A2922D2C" w:ilvl="0">
      <w:start w:val="13"/>
      <w:numFmt w:val="bullet"/>
      <w:lvlText w:val="-"/>
      <w:lvlJc w:val="left"/>
      <w:pPr>
        <w:ind w:hanging="360" w:left="6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1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2600"/>
      </w:pPr>
      <w:rPr>
        <w:rFonts w:hAnsi="Wingdings" w:ascii="Wingdings" w:hint="default"/>
      </w:rPr>
    </w:lvl>
  </w:abstractNum>
  <w:abstractNum w:abstractNumId="5">
    <w:nsid w:val="0DC02200"/>
    <w:multiLevelType w:val="hybridMultilevel"/>
    <w:tmpl w:val="0E262F18"/>
    <w:lvl w:tplc="92B0ECB2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3A024CB"/>
    <w:multiLevelType w:val="hybridMultilevel"/>
    <w:tmpl w:val="FE96725A"/>
    <w:lvl w:tplc="FF1A20CE" w:ilvl="0">
      <w:start w:val="13"/>
      <w:numFmt w:val="bullet"/>
      <w:lvlText w:val="-"/>
      <w:lvlJc w:val="left"/>
      <w:pPr>
        <w:ind w:hanging="360" w:left="5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4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5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280"/>
      </w:pPr>
      <w:rPr>
        <w:rFonts w:hAnsi="Wingdings" w:ascii="Wingdings" w:hint="default"/>
      </w:rPr>
    </w:lvl>
  </w:abstractNum>
  <w:abstractNum w:abstractNumId="7">
    <w:nsid w:val="1D2A79B4"/>
    <w:multiLevelType w:val="hybridMultilevel"/>
    <w:tmpl w:val="3FE83A98"/>
    <w:lvl w:tplc="146238FA" w:ilvl="0">
      <w:start w:val="13"/>
      <w:numFmt w:val="bullet"/>
      <w:lvlText w:val="-"/>
      <w:lvlJc w:val="left"/>
      <w:pPr>
        <w:ind w:hanging="360" w:left="7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0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1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2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3320"/>
      </w:pPr>
      <w:rPr>
        <w:rFonts w:hAnsi="Wingdings" w:ascii="Wingdings" w:hint="default"/>
      </w:rPr>
    </w:lvl>
  </w:abstractNum>
  <w:abstractNum w:abstractNumId="8">
    <w:nsid w:val="2150382B"/>
    <w:multiLevelType w:val="hybridMultilevel"/>
    <w:tmpl w:val="B234295A"/>
    <w:lvl w:tplc="BCF4558E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9">
    <w:nsid w:val="28201FF9"/>
    <w:multiLevelType w:val="hybridMultilevel"/>
    <w:tmpl w:val="B7FCF6E8"/>
    <w:lvl w:tplc="D1AA1504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10">
    <w:nsid w:val="2A716EAE"/>
    <w:multiLevelType w:val="hybridMultilevel"/>
    <w:tmpl w:val="8D208466"/>
    <w:lvl w:tplc="45E23E6E" w:ilvl="0">
      <w:start w:val="13"/>
      <w:numFmt w:val="bullet"/>
      <w:lvlText w:val="-"/>
      <w:lvlJc w:val="left"/>
      <w:pPr>
        <w:ind w:hanging="360" w:left="4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11">
    <w:nsid w:val="302A0747"/>
    <w:multiLevelType w:val="hybridMultilevel"/>
    <w:tmpl w:val="9E7EC980"/>
    <w:lvl w:tplc="02C0F94C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F7C4B6A"/>
    <w:multiLevelType w:val="singleLevel"/>
    <w:tmpl w:val="47FCE630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41AE779A"/>
    <w:multiLevelType w:val="hybridMultilevel"/>
    <w:tmpl w:val="3A9E235C"/>
    <w:lvl w:tplc="8B2CBA44" w:ilvl="0">
      <w:start w:val="13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4">
    <w:nsid w:val="4792745D"/>
    <w:multiLevelType w:val="hybridMultilevel"/>
    <w:tmpl w:val="2DB6EF02"/>
    <w:lvl w:tplc="B4361EFC" w:ilvl="0">
      <w:numFmt w:val="bullet"/>
      <w:lvlText w:val="-"/>
      <w:lvlJc w:val="left"/>
      <w:pPr>
        <w:ind w:hanging="360" w:left="55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7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4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1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9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6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340"/>
      </w:pPr>
      <w:rPr>
        <w:rFonts w:hAnsi="Wingdings" w:ascii="Wingdings" w:hint="default"/>
      </w:rPr>
    </w:lvl>
  </w:abstractNum>
  <w:abstractNum w:abstractNumId="15">
    <w:nsid w:val="4973180B"/>
    <w:multiLevelType w:val="hybridMultilevel"/>
    <w:tmpl w:val="EDE4C9A2"/>
    <w:lvl w:tplc="2FF893A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6">
    <w:nsid w:val="49DC48CF"/>
    <w:multiLevelType w:val="hybridMultilevel"/>
    <w:tmpl w:val="60F2B71C"/>
    <w:lvl w:tplc="5C686754" w:ilvl="0">
      <w:start w:val="11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17">
    <w:nsid w:val="4A636C72"/>
    <w:multiLevelType w:val="hybridMultilevel"/>
    <w:tmpl w:val="19D2D948"/>
    <w:lvl w:tplc="94305E54" w:ilvl="0">
      <w:start w:val="13"/>
      <w:numFmt w:val="bullet"/>
      <w:lvlText w:val="-"/>
      <w:lvlJc w:val="left"/>
      <w:pPr>
        <w:ind w:hanging="360" w:left="58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7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8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580"/>
      </w:pPr>
      <w:rPr>
        <w:rFonts w:hAnsi="Wingdings" w:ascii="Wingdings" w:hint="default"/>
      </w:rPr>
    </w:lvl>
  </w:abstractNum>
  <w:abstractNum w:abstractNumId="18">
    <w:nsid w:val="521C4115"/>
    <w:multiLevelType w:val="hybridMultilevel"/>
    <w:tmpl w:val="CB12EB5E"/>
    <w:lvl w:tplc="1D84A11A" w:ilvl="0">
      <w:start w:val="13"/>
      <w:numFmt w:val="bullet"/>
      <w:lvlText w:val="-"/>
      <w:lvlJc w:val="left"/>
      <w:pPr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160"/>
      </w:pPr>
      <w:rPr>
        <w:rFonts w:hAnsi="Wingdings" w:ascii="Wingdings" w:hint="default"/>
      </w:rPr>
    </w:lvl>
  </w:abstractNum>
  <w:abstractNum w:abstractNumId="19">
    <w:nsid w:val="52281C17"/>
    <w:multiLevelType w:val="hybridMultilevel"/>
    <w:tmpl w:val="CA443D7C"/>
    <w:lvl w:tplc="CE10C9F8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0">
    <w:nsid w:val="530953B3"/>
    <w:multiLevelType w:val="hybridMultilevel"/>
    <w:tmpl w:val="04580874"/>
    <w:lvl w:tplc="6D085012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1">
    <w:nsid w:val="58D82B27"/>
    <w:multiLevelType w:val="hybridMultilevel"/>
    <w:tmpl w:val="01068EE8"/>
    <w:lvl w:tplc="E676E08C" w:ilvl="0">
      <w:start w:val="13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2">
    <w:nsid w:val="5E1A58B9"/>
    <w:multiLevelType w:val="hybridMultilevel"/>
    <w:tmpl w:val="04A0A7E0"/>
    <w:lvl w:tplc="10E686A6" w:ilvl="0">
      <w:start w:val="1"/>
      <w:numFmt w:val="upperRoman"/>
      <w:lvlText w:val="%1."/>
      <w:lvlJc w:val="left"/>
      <w:pPr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ind w:hanging="180" w:left="9720"/>
      </w:pPr>
    </w:lvl>
  </w:abstractNum>
  <w:abstractNum w:abstractNumId="23">
    <w:nsid w:val="63EF1529"/>
    <w:multiLevelType w:val="hybridMultilevel"/>
    <w:tmpl w:val="7D908E9E"/>
    <w:lvl w:tplc="9BB03D64" w:ilvl="0">
      <w:start w:val="13"/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4">
    <w:nsid w:val="656D4EE4"/>
    <w:multiLevelType w:val="hybridMultilevel"/>
    <w:tmpl w:val="D4FEAC1C"/>
    <w:lvl w:tplc="84703A4C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A0C2BA7"/>
    <w:multiLevelType w:val="hybridMultilevel"/>
    <w:tmpl w:val="AEC07F2A"/>
    <w:lvl w:tplc="9276674E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6">
    <w:nsid w:val="6CE84F5C"/>
    <w:multiLevelType w:val="hybridMultilevel"/>
    <w:tmpl w:val="CDCCBA44"/>
    <w:lvl w:tplc="DF9021C4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7">
    <w:nsid w:val="6CEA22EA"/>
    <w:multiLevelType w:val="hybridMultilevel"/>
    <w:tmpl w:val="9D6A7B72"/>
    <w:lvl w:tplc="9ACAAB9A" w:ilvl="0">
      <w:start w:val="1"/>
      <w:numFmt w:val="upperLetter"/>
      <w:lvlText w:val="%1."/>
      <w:lvlJc w:val="left"/>
      <w:pPr>
        <w:ind w:hanging="360" w:left="4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60"/>
      </w:pPr>
    </w:lvl>
    <w:lvl w:tentative="true" w:tplc="041A001B" w:ilvl="2">
      <w:start w:val="1"/>
      <w:numFmt w:val="lowerRoman"/>
      <w:lvlText w:val="%3."/>
      <w:lvlJc w:val="right"/>
      <w:pPr>
        <w:ind w:hanging="180" w:left="6180"/>
      </w:pPr>
    </w:lvl>
    <w:lvl w:tentative="true" w:tplc="041A000F" w:ilvl="3">
      <w:start w:val="1"/>
      <w:numFmt w:val="decimal"/>
      <w:lvlText w:val="%4."/>
      <w:lvlJc w:val="left"/>
      <w:pPr>
        <w:ind w:hanging="360" w:left="6900"/>
      </w:pPr>
    </w:lvl>
    <w:lvl w:tentative="true" w:tplc="041A0019" w:ilvl="4">
      <w:start w:val="1"/>
      <w:numFmt w:val="lowerLetter"/>
      <w:lvlText w:val="%5."/>
      <w:lvlJc w:val="left"/>
      <w:pPr>
        <w:ind w:hanging="360" w:left="7620"/>
      </w:pPr>
    </w:lvl>
    <w:lvl w:tentative="true" w:tplc="041A001B" w:ilvl="5">
      <w:start w:val="1"/>
      <w:numFmt w:val="lowerRoman"/>
      <w:lvlText w:val="%6."/>
      <w:lvlJc w:val="right"/>
      <w:pPr>
        <w:ind w:hanging="180" w:left="8340"/>
      </w:pPr>
    </w:lvl>
    <w:lvl w:tentative="true" w:tplc="041A000F" w:ilvl="6">
      <w:start w:val="1"/>
      <w:numFmt w:val="decimal"/>
      <w:lvlText w:val="%7."/>
      <w:lvlJc w:val="left"/>
      <w:pPr>
        <w:ind w:hanging="360" w:left="9060"/>
      </w:pPr>
    </w:lvl>
    <w:lvl w:tentative="true" w:tplc="041A0019" w:ilvl="7">
      <w:start w:val="1"/>
      <w:numFmt w:val="lowerLetter"/>
      <w:lvlText w:val="%8."/>
      <w:lvlJc w:val="left"/>
      <w:pPr>
        <w:ind w:hanging="360" w:left="9780"/>
      </w:pPr>
    </w:lvl>
    <w:lvl w:tentative="true" w:tplc="041A001B" w:ilvl="8">
      <w:start w:val="1"/>
      <w:numFmt w:val="lowerRoman"/>
      <w:lvlText w:val="%9."/>
      <w:lvlJc w:val="right"/>
      <w:pPr>
        <w:ind w:hanging="180" w:left="10500"/>
      </w:pPr>
    </w:lvl>
  </w:abstractNum>
  <w:abstractNum w:abstractNumId="28">
    <w:nsid w:val="6E115343"/>
    <w:multiLevelType w:val="hybridMultilevel"/>
    <w:tmpl w:val="DE36573E"/>
    <w:lvl w:tplc="E9506324" w:ilvl="0">
      <w:start w:val="13"/>
      <w:numFmt w:val="bullet"/>
      <w:lvlText w:val="-"/>
      <w:lvlJc w:val="left"/>
      <w:pPr>
        <w:ind w:hanging="360" w:left="57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0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8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520"/>
      </w:pPr>
      <w:rPr>
        <w:rFonts w:hAnsi="Wingdings" w:ascii="Wingdings" w:hint="default"/>
      </w:rPr>
    </w:lvl>
  </w:abstractNum>
  <w:abstractNum w:abstractNumId="29">
    <w:nsid w:val="6E2F5E9B"/>
    <w:multiLevelType w:val="hybridMultilevel"/>
    <w:tmpl w:val="E786ACC2"/>
    <w:lvl w:tplc="341ED026" w:ilvl="0">
      <w:start w:val="13"/>
      <w:numFmt w:val="bullet"/>
      <w:lvlText w:val="-"/>
      <w:lvlJc w:val="left"/>
      <w:pPr>
        <w:ind w:hanging="360" w:left="6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8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9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0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1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2240"/>
      </w:pPr>
      <w:rPr>
        <w:rFonts w:hAnsi="Wingdings" w:ascii="Wingdings" w:hint="default"/>
      </w:rPr>
    </w:lvl>
  </w:abstractNum>
  <w:abstractNum w:abstractNumId="30">
    <w:nsid w:val="6EFE6360"/>
    <w:multiLevelType w:val="hybridMultilevel"/>
    <w:tmpl w:val="971A417E"/>
    <w:lvl w:tplc="816EEDCE" w:ilvl="0">
      <w:start w:val="13"/>
      <w:numFmt w:val="bullet"/>
      <w:lvlText w:val="-"/>
      <w:lvlJc w:val="left"/>
      <w:pPr>
        <w:tabs>
          <w:tab w:pos="5820" w:val="num"/>
        </w:tabs>
        <w:ind w:hanging="360" w:left="58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980" w:val="num"/>
        </w:tabs>
        <w:ind w:hanging="360" w:left="7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700" w:val="num"/>
        </w:tabs>
        <w:ind w:hanging="360" w:left="8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420" w:val="num"/>
        </w:tabs>
        <w:ind w:hanging="360" w:left="9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140" w:val="num"/>
        </w:tabs>
        <w:ind w:hanging="360" w:left="10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860" w:val="num"/>
        </w:tabs>
        <w:ind w:hanging="360" w:left="10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580" w:val="num"/>
        </w:tabs>
        <w:ind w:hanging="360" w:left="11580"/>
      </w:pPr>
      <w:rPr>
        <w:rFonts w:hAnsi="Wingdings" w:ascii="Wingdings" w:hint="default"/>
      </w:rPr>
    </w:lvl>
  </w:abstractNum>
  <w:abstractNum w:abstractNumId="31">
    <w:nsid w:val="73BA01FA"/>
    <w:multiLevelType w:val="hybridMultilevel"/>
    <w:tmpl w:val="DC94ABFA"/>
    <w:lvl w:tplc="A5A05CEA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2">
    <w:nsid w:val="74012E0D"/>
    <w:multiLevelType w:val="hybridMultilevel"/>
    <w:tmpl w:val="03EE3DE8"/>
    <w:lvl w:tplc="1D1E522E" w:ilvl="0">
      <w:start w:val="1"/>
      <w:numFmt w:val="upperRoman"/>
      <w:lvlText w:val="%1-"/>
      <w:lvlJc w:val="left"/>
      <w:pPr>
        <w:ind w:hanging="720" w:left="5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60"/>
      </w:pPr>
    </w:lvl>
    <w:lvl w:tentative="true" w:tplc="041A001B" w:ilvl="2">
      <w:start w:val="1"/>
      <w:numFmt w:val="lowerRoman"/>
      <w:lvlText w:val="%3."/>
      <w:lvlJc w:val="right"/>
      <w:pPr>
        <w:ind w:hanging="180" w:left="6180"/>
      </w:pPr>
    </w:lvl>
    <w:lvl w:tentative="true" w:tplc="041A000F" w:ilvl="3">
      <w:start w:val="1"/>
      <w:numFmt w:val="decimal"/>
      <w:lvlText w:val="%4."/>
      <w:lvlJc w:val="left"/>
      <w:pPr>
        <w:ind w:hanging="360" w:left="6900"/>
      </w:pPr>
    </w:lvl>
    <w:lvl w:tentative="true" w:tplc="041A0019" w:ilvl="4">
      <w:start w:val="1"/>
      <w:numFmt w:val="lowerLetter"/>
      <w:lvlText w:val="%5."/>
      <w:lvlJc w:val="left"/>
      <w:pPr>
        <w:ind w:hanging="360" w:left="7620"/>
      </w:pPr>
    </w:lvl>
    <w:lvl w:tentative="true" w:tplc="041A001B" w:ilvl="5">
      <w:start w:val="1"/>
      <w:numFmt w:val="lowerRoman"/>
      <w:lvlText w:val="%6."/>
      <w:lvlJc w:val="right"/>
      <w:pPr>
        <w:ind w:hanging="180" w:left="8340"/>
      </w:pPr>
    </w:lvl>
    <w:lvl w:tentative="true" w:tplc="041A000F" w:ilvl="6">
      <w:start w:val="1"/>
      <w:numFmt w:val="decimal"/>
      <w:lvlText w:val="%7."/>
      <w:lvlJc w:val="left"/>
      <w:pPr>
        <w:ind w:hanging="360" w:left="9060"/>
      </w:pPr>
    </w:lvl>
    <w:lvl w:tentative="true" w:tplc="041A0019" w:ilvl="7">
      <w:start w:val="1"/>
      <w:numFmt w:val="lowerLetter"/>
      <w:lvlText w:val="%8."/>
      <w:lvlJc w:val="left"/>
      <w:pPr>
        <w:ind w:hanging="360" w:left="9780"/>
      </w:pPr>
    </w:lvl>
    <w:lvl w:tentative="true" w:tplc="041A001B" w:ilvl="8">
      <w:start w:val="1"/>
      <w:numFmt w:val="lowerRoman"/>
      <w:lvlText w:val="%9."/>
      <w:lvlJc w:val="right"/>
      <w:pPr>
        <w:ind w:hanging="180" w:left="10500"/>
      </w:pPr>
    </w:lvl>
  </w:abstractNum>
  <w:abstractNum w:abstractNumId="33">
    <w:nsid w:val="798712FF"/>
    <w:multiLevelType w:val="hybridMultilevel"/>
    <w:tmpl w:val="6E6809B4"/>
    <w:lvl w:tplc="5420A8CE" w:ilvl="0">
      <w:start w:val="13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34">
    <w:nsid w:val="798F29AE"/>
    <w:multiLevelType w:val="hybridMultilevel"/>
    <w:tmpl w:val="2AA675B8"/>
    <w:lvl w:tplc="242E42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34"/>
  </w:num>
  <w:num w:numId="3">
    <w:abstractNumId w:val="30"/>
  </w:num>
  <w:num w:numId="4">
    <w:abstractNumId w:val="13"/>
  </w:num>
  <w:num w:numId="5">
    <w:abstractNumId w:val="22"/>
  </w:num>
  <w:num w:numId="6">
    <w:abstractNumId w:val="21"/>
  </w:num>
  <w:num w:numId="7">
    <w:abstractNumId w:val="0"/>
  </w:num>
  <w:num w:numId="8">
    <w:abstractNumId w:val="25"/>
  </w:num>
  <w:num w:numId="9">
    <w:abstractNumId w:val="2"/>
  </w:num>
  <w:num w:numId="10">
    <w:abstractNumId w:val="9"/>
  </w:num>
  <w:num w:numId="11">
    <w:abstractNumId w:val="2"/>
  </w:num>
  <w:num w:numId="12">
    <w:abstractNumId w:val="20"/>
  </w:num>
  <w:num w:numId="13">
    <w:abstractNumId w:val="18"/>
  </w:num>
  <w:num w:numId="14">
    <w:abstractNumId w:val="28"/>
  </w:num>
  <w:num w:numId="15">
    <w:abstractNumId w:val="7"/>
  </w:num>
  <w:num w:numId="16">
    <w:abstractNumId w:val="3"/>
  </w:num>
  <w:num w:numId="17">
    <w:abstractNumId w:val="4"/>
  </w:num>
  <w:num w:numId="18">
    <w:abstractNumId w:val="2"/>
  </w:num>
  <w:num w:numId="19">
    <w:abstractNumId w:val="10"/>
  </w:num>
  <w:num w:numId="20">
    <w:abstractNumId w:val="16"/>
  </w:num>
  <w:num w:numId="21">
    <w:abstractNumId w:val="31"/>
  </w:num>
  <w:num w:numId="22">
    <w:abstractNumId w:val="11"/>
  </w:num>
  <w:num w:numId="23">
    <w:abstractNumId w:val="15"/>
  </w:num>
  <w:num w:numId="24">
    <w:abstractNumId w:val="26"/>
  </w:num>
  <w:num w:numId="25">
    <w:abstractNumId w:val="24"/>
  </w:num>
  <w:num w:numId="26">
    <w:abstractNumId w:val="1"/>
  </w:num>
  <w:num w:numId="27">
    <w:abstractNumId w:val="20"/>
  </w:num>
  <w:num w:numId="28">
    <w:abstractNumId w:val="2"/>
  </w:num>
  <w:num w:numId="29">
    <w:abstractNumId w:val="32"/>
  </w:num>
  <w:num w:numId="30">
    <w:abstractNumId w:val="8"/>
  </w:num>
  <w:num w:numId="31">
    <w:abstractNumId w:val="17"/>
  </w:num>
  <w:num w:numId="32">
    <w:abstractNumId w:val="6"/>
  </w:num>
  <w:num w:numId="33">
    <w:abstractNumId w:val="20"/>
  </w:num>
  <w:num w:numId="34">
    <w:abstractNumId w:val="2"/>
  </w:num>
  <w:num w:numId="35">
    <w:abstractNumId w:val="14"/>
  </w:num>
  <w:num w:numId="36">
    <w:abstractNumId w:val="33"/>
  </w:num>
  <w:num w:numId="37">
    <w:abstractNumId w:val="23"/>
  </w:num>
  <w:num w:numId="38">
    <w:abstractNumId w:val="5"/>
  </w:num>
  <w:num w:numId="39">
    <w:abstractNumId w:val="19"/>
  </w:num>
  <w:num w:numId="40">
    <w:abstractNumId w:val="29"/>
  </w:num>
  <w:num w:numId="41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ctiveWritingStyle w:appName="MSWord" w:checkStyle="true" w:dllVersion="513" w:vendorID="8" w:lang="en-AU"/>
  <w:activeWritingStyle w:appName="MSWord" w:checkStyle="true" w:dllVersion="512" w:vendorID="9" w:lang="de-DE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C88"/>
    <w:rsid w:val="00002043"/>
    <w:rsid w:val="00004043"/>
    <w:rsid w:val="00005DF3"/>
    <w:rsid w:val="00005F93"/>
    <w:rsid w:val="00006364"/>
    <w:rsid w:val="00006736"/>
    <w:rsid w:val="00006983"/>
    <w:rsid w:val="00006B3C"/>
    <w:rsid w:val="00011394"/>
    <w:rsid w:val="00012A4C"/>
    <w:rsid w:val="00012A6D"/>
    <w:rsid w:val="000133CD"/>
    <w:rsid w:val="000179B5"/>
    <w:rsid w:val="000205B7"/>
    <w:rsid w:val="00021AA6"/>
    <w:rsid w:val="000232D7"/>
    <w:rsid w:val="00025AB3"/>
    <w:rsid w:val="00025ACF"/>
    <w:rsid w:val="00026BFF"/>
    <w:rsid w:val="00027F95"/>
    <w:rsid w:val="000301D7"/>
    <w:rsid w:val="0003274D"/>
    <w:rsid w:val="000328E9"/>
    <w:rsid w:val="00032A4E"/>
    <w:rsid w:val="000331FD"/>
    <w:rsid w:val="00033D4A"/>
    <w:rsid w:val="000376DE"/>
    <w:rsid w:val="00042F58"/>
    <w:rsid w:val="00044404"/>
    <w:rsid w:val="00045E03"/>
    <w:rsid w:val="0004722D"/>
    <w:rsid w:val="000504F8"/>
    <w:rsid w:val="00052344"/>
    <w:rsid w:val="000530AF"/>
    <w:rsid w:val="00054D33"/>
    <w:rsid w:val="00057B5B"/>
    <w:rsid w:val="00063B42"/>
    <w:rsid w:val="00064794"/>
    <w:rsid w:val="00066291"/>
    <w:rsid w:val="00067657"/>
    <w:rsid w:val="00067875"/>
    <w:rsid w:val="00071898"/>
    <w:rsid w:val="00072A4D"/>
    <w:rsid w:val="00074D58"/>
    <w:rsid w:val="00075273"/>
    <w:rsid w:val="000768DB"/>
    <w:rsid w:val="00076A43"/>
    <w:rsid w:val="00076C90"/>
    <w:rsid w:val="0008065B"/>
    <w:rsid w:val="00080668"/>
    <w:rsid w:val="00082299"/>
    <w:rsid w:val="00082316"/>
    <w:rsid w:val="00084042"/>
    <w:rsid w:val="0008580E"/>
    <w:rsid w:val="00086758"/>
    <w:rsid w:val="00087608"/>
    <w:rsid w:val="00087AA4"/>
    <w:rsid w:val="00087AAC"/>
    <w:rsid w:val="00090591"/>
    <w:rsid w:val="00090666"/>
    <w:rsid w:val="000918D9"/>
    <w:rsid w:val="00091F23"/>
    <w:rsid w:val="0009289F"/>
    <w:rsid w:val="00095469"/>
    <w:rsid w:val="00095C97"/>
    <w:rsid w:val="000964E6"/>
    <w:rsid w:val="000A091E"/>
    <w:rsid w:val="000A0D89"/>
    <w:rsid w:val="000A1139"/>
    <w:rsid w:val="000A21C2"/>
    <w:rsid w:val="000A3563"/>
    <w:rsid w:val="000A3E01"/>
    <w:rsid w:val="000A4F56"/>
    <w:rsid w:val="000A6276"/>
    <w:rsid w:val="000A73E7"/>
    <w:rsid w:val="000B2C16"/>
    <w:rsid w:val="000B2DCE"/>
    <w:rsid w:val="000B4890"/>
    <w:rsid w:val="000B4B89"/>
    <w:rsid w:val="000B6E56"/>
    <w:rsid w:val="000B71C0"/>
    <w:rsid w:val="000B74D8"/>
    <w:rsid w:val="000B75E2"/>
    <w:rsid w:val="000C0031"/>
    <w:rsid w:val="000C329C"/>
    <w:rsid w:val="000C4CCA"/>
    <w:rsid w:val="000C4DEA"/>
    <w:rsid w:val="000C5BB5"/>
    <w:rsid w:val="000C6FBA"/>
    <w:rsid w:val="000C7AAE"/>
    <w:rsid w:val="000C7ACF"/>
    <w:rsid w:val="000D3F4E"/>
    <w:rsid w:val="000D5E0A"/>
    <w:rsid w:val="000E0515"/>
    <w:rsid w:val="000E12AE"/>
    <w:rsid w:val="000E1618"/>
    <w:rsid w:val="000E347F"/>
    <w:rsid w:val="000E36F9"/>
    <w:rsid w:val="000E4416"/>
    <w:rsid w:val="000E5BED"/>
    <w:rsid w:val="000E6058"/>
    <w:rsid w:val="000E6727"/>
    <w:rsid w:val="000E6B5E"/>
    <w:rsid w:val="000E7C15"/>
    <w:rsid w:val="000F21DC"/>
    <w:rsid w:val="000F4FC4"/>
    <w:rsid w:val="000F5208"/>
    <w:rsid w:val="000F6008"/>
    <w:rsid w:val="000F7FFB"/>
    <w:rsid w:val="00100325"/>
    <w:rsid w:val="0010203F"/>
    <w:rsid w:val="00102AF2"/>
    <w:rsid w:val="00102F3B"/>
    <w:rsid w:val="0010332A"/>
    <w:rsid w:val="00103CEB"/>
    <w:rsid w:val="00104EA0"/>
    <w:rsid w:val="00105F19"/>
    <w:rsid w:val="0010601F"/>
    <w:rsid w:val="00107366"/>
    <w:rsid w:val="0010755A"/>
    <w:rsid w:val="00107D2D"/>
    <w:rsid w:val="001102BD"/>
    <w:rsid w:val="00112D6A"/>
    <w:rsid w:val="00113E60"/>
    <w:rsid w:val="00114713"/>
    <w:rsid w:val="00114ADD"/>
    <w:rsid w:val="00114ED1"/>
    <w:rsid w:val="001150F0"/>
    <w:rsid w:val="00115971"/>
    <w:rsid w:val="00115E40"/>
    <w:rsid w:val="00122396"/>
    <w:rsid w:val="00122A12"/>
    <w:rsid w:val="00122EE1"/>
    <w:rsid w:val="001247FA"/>
    <w:rsid w:val="00124D60"/>
    <w:rsid w:val="0012518A"/>
    <w:rsid w:val="0012532F"/>
    <w:rsid w:val="001275D6"/>
    <w:rsid w:val="001349ED"/>
    <w:rsid w:val="00134BAC"/>
    <w:rsid w:val="001355D3"/>
    <w:rsid w:val="00135FE4"/>
    <w:rsid w:val="00136562"/>
    <w:rsid w:val="00136CB1"/>
    <w:rsid w:val="00136E91"/>
    <w:rsid w:val="00140E9A"/>
    <w:rsid w:val="00142215"/>
    <w:rsid w:val="001425B7"/>
    <w:rsid w:val="00143441"/>
    <w:rsid w:val="00143C1B"/>
    <w:rsid w:val="00144749"/>
    <w:rsid w:val="001461F6"/>
    <w:rsid w:val="0014652F"/>
    <w:rsid w:val="00146C8B"/>
    <w:rsid w:val="00146DCB"/>
    <w:rsid w:val="00146F88"/>
    <w:rsid w:val="00147E4A"/>
    <w:rsid w:val="001508A5"/>
    <w:rsid w:val="00151CF3"/>
    <w:rsid w:val="0015221E"/>
    <w:rsid w:val="001529A5"/>
    <w:rsid w:val="00152EA5"/>
    <w:rsid w:val="00153181"/>
    <w:rsid w:val="00153852"/>
    <w:rsid w:val="001540BD"/>
    <w:rsid w:val="00155ACC"/>
    <w:rsid w:val="00155B41"/>
    <w:rsid w:val="00156352"/>
    <w:rsid w:val="0015646E"/>
    <w:rsid w:val="00157266"/>
    <w:rsid w:val="00157600"/>
    <w:rsid w:val="001576E3"/>
    <w:rsid w:val="001626FE"/>
    <w:rsid w:val="001627C7"/>
    <w:rsid w:val="0016295D"/>
    <w:rsid w:val="00164FBC"/>
    <w:rsid w:val="00165950"/>
    <w:rsid w:val="00165E9E"/>
    <w:rsid w:val="00166C59"/>
    <w:rsid w:val="0016745E"/>
    <w:rsid w:val="00167522"/>
    <w:rsid w:val="00170332"/>
    <w:rsid w:val="0017487B"/>
    <w:rsid w:val="00174AA2"/>
    <w:rsid w:val="00174CAF"/>
    <w:rsid w:val="0017620E"/>
    <w:rsid w:val="0017638A"/>
    <w:rsid w:val="00176585"/>
    <w:rsid w:val="00176988"/>
    <w:rsid w:val="00176AD6"/>
    <w:rsid w:val="00177A25"/>
    <w:rsid w:val="00177AF6"/>
    <w:rsid w:val="00180E92"/>
    <w:rsid w:val="00181A6B"/>
    <w:rsid w:val="001825C6"/>
    <w:rsid w:val="001852C8"/>
    <w:rsid w:val="00190439"/>
    <w:rsid w:val="001926ED"/>
    <w:rsid w:val="0019292B"/>
    <w:rsid w:val="0019309D"/>
    <w:rsid w:val="001930F3"/>
    <w:rsid w:val="0019341A"/>
    <w:rsid w:val="00195BB1"/>
    <w:rsid w:val="00196308"/>
    <w:rsid w:val="0019677C"/>
    <w:rsid w:val="00197015"/>
    <w:rsid w:val="00197506"/>
    <w:rsid w:val="001A175A"/>
    <w:rsid w:val="001A1CF7"/>
    <w:rsid w:val="001A23D1"/>
    <w:rsid w:val="001A2E84"/>
    <w:rsid w:val="001A365E"/>
    <w:rsid w:val="001A3848"/>
    <w:rsid w:val="001A3C6B"/>
    <w:rsid w:val="001A3D60"/>
    <w:rsid w:val="001A4F73"/>
    <w:rsid w:val="001A5218"/>
    <w:rsid w:val="001A6FA8"/>
    <w:rsid w:val="001B0380"/>
    <w:rsid w:val="001B331C"/>
    <w:rsid w:val="001B61A0"/>
    <w:rsid w:val="001C0F75"/>
    <w:rsid w:val="001C237F"/>
    <w:rsid w:val="001C245F"/>
    <w:rsid w:val="001C2523"/>
    <w:rsid w:val="001C2BA6"/>
    <w:rsid w:val="001C2FF8"/>
    <w:rsid w:val="001C3136"/>
    <w:rsid w:val="001C35F7"/>
    <w:rsid w:val="001C3E21"/>
    <w:rsid w:val="001C599A"/>
    <w:rsid w:val="001C6897"/>
    <w:rsid w:val="001C7B45"/>
    <w:rsid w:val="001C7F17"/>
    <w:rsid w:val="001D1A50"/>
    <w:rsid w:val="001D1D4E"/>
    <w:rsid w:val="001D2821"/>
    <w:rsid w:val="001D2B7C"/>
    <w:rsid w:val="001D2C99"/>
    <w:rsid w:val="001D3090"/>
    <w:rsid w:val="001D3D93"/>
    <w:rsid w:val="001D3DC2"/>
    <w:rsid w:val="001D4919"/>
    <w:rsid w:val="001E1FA5"/>
    <w:rsid w:val="001E27F8"/>
    <w:rsid w:val="001E3162"/>
    <w:rsid w:val="001E3648"/>
    <w:rsid w:val="001E417A"/>
    <w:rsid w:val="001E56B6"/>
    <w:rsid w:val="001E5BAC"/>
    <w:rsid w:val="001E64A8"/>
    <w:rsid w:val="001E65A0"/>
    <w:rsid w:val="001E65E8"/>
    <w:rsid w:val="001E6A34"/>
    <w:rsid w:val="001F0A22"/>
    <w:rsid w:val="001F1164"/>
    <w:rsid w:val="001F3431"/>
    <w:rsid w:val="001F3994"/>
    <w:rsid w:val="001F4D0D"/>
    <w:rsid w:val="001F572A"/>
    <w:rsid w:val="001F6897"/>
    <w:rsid w:val="001F6F8C"/>
    <w:rsid w:val="001F7CB8"/>
    <w:rsid w:val="002009C3"/>
    <w:rsid w:val="002015F7"/>
    <w:rsid w:val="00202B04"/>
    <w:rsid w:val="00203D04"/>
    <w:rsid w:val="002071DA"/>
    <w:rsid w:val="00210DB1"/>
    <w:rsid w:val="00211722"/>
    <w:rsid w:val="0021280A"/>
    <w:rsid w:val="00212B95"/>
    <w:rsid w:val="00213E04"/>
    <w:rsid w:val="00214D18"/>
    <w:rsid w:val="002152E2"/>
    <w:rsid w:val="0021754A"/>
    <w:rsid w:val="002201B6"/>
    <w:rsid w:val="002206B1"/>
    <w:rsid w:val="00220E41"/>
    <w:rsid w:val="002218C6"/>
    <w:rsid w:val="00221F02"/>
    <w:rsid w:val="00223057"/>
    <w:rsid w:val="002247C1"/>
    <w:rsid w:val="00224997"/>
    <w:rsid w:val="0022584C"/>
    <w:rsid w:val="00225F1E"/>
    <w:rsid w:val="00227632"/>
    <w:rsid w:val="00227A86"/>
    <w:rsid w:val="00230AD6"/>
    <w:rsid w:val="002315D9"/>
    <w:rsid w:val="00231910"/>
    <w:rsid w:val="00233A86"/>
    <w:rsid w:val="00234417"/>
    <w:rsid w:val="0023644D"/>
    <w:rsid w:val="002374C7"/>
    <w:rsid w:val="00240554"/>
    <w:rsid w:val="00240572"/>
    <w:rsid w:val="00242991"/>
    <w:rsid w:val="002437C9"/>
    <w:rsid w:val="00244468"/>
    <w:rsid w:val="002475BB"/>
    <w:rsid w:val="00250B90"/>
    <w:rsid w:val="00250FA8"/>
    <w:rsid w:val="00251358"/>
    <w:rsid w:val="00251CFF"/>
    <w:rsid w:val="00252148"/>
    <w:rsid w:val="002526D4"/>
    <w:rsid w:val="00253497"/>
    <w:rsid w:val="00254451"/>
    <w:rsid w:val="00254799"/>
    <w:rsid w:val="002547E8"/>
    <w:rsid w:val="002548C2"/>
    <w:rsid w:val="00255372"/>
    <w:rsid w:val="00255894"/>
    <w:rsid w:val="00255D6D"/>
    <w:rsid w:val="00260751"/>
    <w:rsid w:val="00260B80"/>
    <w:rsid w:val="0026144E"/>
    <w:rsid w:val="00261870"/>
    <w:rsid w:val="00262094"/>
    <w:rsid w:val="00263EB3"/>
    <w:rsid w:val="00264798"/>
    <w:rsid w:val="00264AF9"/>
    <w:rsid w:val="002661F9"/>
    <w:rsid w:val="0026715D"/>
    <w:rsid w:val="002679C4"/>
    <w:rsid w:val="0027121D"/>
    <w:rsid w:val="00271DB9"/>
    <w:rsid w:val="00271F36"/>
    <w:rsid w:val="00275B8C"/>
    <w:rsid w:val="00275E34"/>
    <w:rsid w:val="002779F4"/>
    <w:rsid w:val="00277BB2"/>
    <w:rsid w:val="00280199"/>
    <w:rsid w:val="002804BA"/>
    <w:rsid w:val="00282A52"/>
    <w:rsid w:val="0028394B"/>
    <w:rsid w:val="002844DD"/>
    <w:rsid w:val="002852E3"/>
    <w:rsid w:val="00285A52"/>
    <w:rsid w:val="002862B4"/>
    <w:rsid w:val="002866BB"/>
    <w:rsid w:val="0028715B"/>
    <w:rsid w:val="00287205"/>
    <w:rsid w:val="00287E2D"/>
    <w:rsid w:val="00287F03"/>
    <w:rsid w:val="00293405"/>
    <w:rsid w:val="00293B5D"/>
    <w:rsid w:val="002940D8"/>
    <w:rsid w:val="00294D96"/>
    <w:rsid w:val="00295220"/>
    <w:rsid w:val="00296641"/>
    <w:rsid w:val="00296AFD"/>
    <w:rsid w:val="0029740F"/>
    <w:rsid w:val="00297A18"/>
    <w:rsid w:val="002A1F5D"/>
    <w:rsid w:val="002A1FA2"/>
    <w:rsid w:val="002A28F9"/>
    <w:rsid w:val="002A3403"/>
    <w:rsid w:val="002A3935"/>
    <w:rsid w:val="002A4DEA"/>
    <w:rsid w:val="002A4ED2"/>
    <w:rsid w:val="002A546D"/>
    <w:rsid w:val="002A606E"/>
    <w:rsid w:val="002A6DFE"/>
    <w:rsid w:val="002B15EC"/>
    <w:rsid w:val="002B16BA"/>
    <w:rsid w:val="002B1BA7"/>
    <w:rsid w:val="002B3A13"/>
    <w:rsid w:val="002B4614"/>
    <w:rsid w:val="002B5CF0"/>
    <w:rsid w:val="002C0E13"/>
    <w:rsid w:val="002C1D09"/>
    <w:rsid w:val="002C357C"/>
    <w:rsid w:val="002C6C0E"/>
    <w:rsid w:val="002C70BA"/>
    <w:rsid w:val="002D0B3A"/>
    <w:rsid w:val="002D117B"/>
    <w:rsid w:val="002D5F01"/>
    <w:rsid w:val="002D75D0"/>
    <w:rsid w:val="002D7C2B"/>
    <w:rsid w:val="002E036C"/>
    <w:rsid w:val="002E05EA"/>
    <w:rsid w:val="002E08C9"/>
    <w:rsid w:val="002E20D8"/>
    <w:rsid w:val="002E2469"/>
    <w:rsid w:val="002E322E"/>
    <w:rsid w:val="002E3BA9"/>
    <w:rsid w:val="002E4723"/>
    <w:rsid w:val="002E4E2B"/>
    <w:rsid w:val="002E4FC4"/>
    <w:rsid w:val="002E536F"/>
    <w:rsid w:val="002E598D"/>
    <w:rsid w:val="002F05C8"/>
    <w:rsid w:val="002F0CC5"/>
    <w:rsid w:val="002F1CB6"/>
    <w:rsid w:val="002F3B24"/>
    <w:rsid w:val="002F471A"/>
    <w:rsid w:val="002F5DE2"/>
    <w:rsid w:val="002F5F96"/>
    <w:rsid w:val="002F66D6"/>
    <w:rsid w:val="002F6E50"/>
    <w:rsid w:val="002F7839"/>
    <w:rsid w:val="002F79DC"/>
    <w:rsid w:val="00301687"/>
    <w:rsid w:val="00301AB4"/>
    <w:rsid w:val="0030297B"/>
    <w:rsid w:val="00302AA6"/>
    <w:rsid w:val="00303D77"/>
    <w:rsid w:val="0030461F"/>
    <w:rsid w:val="00304E01"/>
    <w:rsid w:val="00306D27"/>
    <w:rsid w:val="00306D71"/>
    <w:rsid w:val="00307E56"/>
    <w:rsid w:val="003104EA"/>
    <w:rsid w:val="00310557"/>
    <w:rsid w:val="003111F9"/>
    <w:rsid w:val="003113C6"/>
    <w:rsid w:val="00311A99"/>
    <w:rsid w:val="0031258D"/>
    <w:rsid w:val="003131E9"/>
    <w:rsid w:val="00313FF3"/>
    <w:rsid w:val="003145CE"/>
    <w:rsid w:val="00316612"/>
    <w:rsid w:val="00316A0E"/>
    <w:rsid w:val="00316B56"/>
    <w:rsid w:val="00317045"/>
    <w:rsid w:val="00320AAC"/>
    <w:rsid w:val="003224A6"/>
    <w:rsid w:val="00322EEB"/>
    <w:rsid w:val="0032462F"/>
    <w:rsid w:val="00326412"/>
    <w:rsid w:val="00330079"/>
    <w:rsid w:val="00330E68"/>
    <w:rsid w:val="003319C7"/>
    <w:rsid w:val="00331C47"/>
    <w:rsid w:val="00331EBA"/>
    <w:rsid w:val="00332914"/>
    <w:rsid w:val="003344EA"/>
    <w:rsid w:val="00336D39"/>
    <w:rsid w:val="00337438"/>
    <w:rsid w:val="003379C4"/>
    <w:rsid w:val="00337FC2"/>
    <w:rsid w:val="00341BC3"/>
    <w:rsid w:val="00341F55"/>
    <w:rsid w:val="003420BA"/>
    <w:rsid w:val="00343893"/>
    <w:rsid w:val="00345448"/>
    <w:rsid w:val="00350EE6"/>
    <w:rsid w:val="0035156C"/>
    <w:rsid w:val="003533A2"/>
    <w:rsid w:val="003533E8"/>
    <w:rsid w:val="00353F23"/>
    <w:rsid w:val="0035476F"/>
    <w:rsid w:val="00356B58"/>
    <w:rsid w:val="00357167"/>
    <w:rsid w:val="00362572"/>
    <w:rsid w:val="00362E32"/>
    <w:rsid w:val="003639DF"/>
    <w:rsid w:val="003663E4"/>
    <w:rsid w:val="00366BE3"/>
    <w:rsid w:val="00367A83"/>
    <w:rsid w:val="00370D54"/>
    <w:rsid w:val="00370E19"/>
    <w:rsid w:val="00370E92"/>
    <w:rsid w:val="00371FD1"/>
    <w:rsid w:val="003721E8"/>
    <w:rsid w:val="00375073"/>
    <w:rsid w:val="003754FA"/>
    <w:rsid w:val="00375ADF"/>
    <w:rsid w:val="00376452"/>
    <w:rsid w:val="003800DD"/>
    <w:rsid w:val="00380F2C"/>
    <w:rsid w:val="00381560"/>
    <w:rsid w:val="00381825"/>
    <w:rsid w:val="0038365D"/>
    <w:rsid w:val="00385328"/>
    <w:rsid w:val="00387661"/>
    <w:rsid w:val="00387B2D"/>
    <w:rsid w:val="00390AAD"/>
    <w:rsid w:val="00391C59"/>
    <w:rsid w:val="003945E5"/>
    <w:rsid w:val="003968C6"/>
    <w:rsid w:val="0039779F"/>
    <w:rsid w:val="003979F4"/>
    <w:rsid w:val="003A0146"/>
    <w:rsid w:val="003A021D"/>
    <w:rsid w:val="003A0978"/>
    <w:rsid w:val="003A0D7A"/>
    <w:rsid w:val="003A2B42"/>
    <w:rsid w:val="003A30E9"/>
    <w:rsid w:val="003A34A4"/>
    <w:rsid w:val="003A359F"/>
    <w:rsid w:val="003A3BCC"/>
    <w:rsid w:val="003A43D3"/>
    <w:rsid w:val="003A4EBF"/>
    <w:rsid w:val="003A5765"/>
    <w:rsid w:val="003A6DFA"/>
    <w:rsid w:val="003A79DB"/>
    <w:rsid w:val="003B16BF"/>
    <w:rsid w:val="003B27E0"/>
    <w:rsid w:val="003B2EA9"/>
    <w:rsid w:val="003B315F"/>
    <w:rsid w:val="003B3D90"/>
    <w:rsid w:val="003B3FDA"/>
    <w:rsid w:val="003B4449"/>
    <w:rsid w:val="003B4D32"/>
    <w:rsid w:val="003B54DE"/>
    <w:rsid w:val="003B6BD8"/>
    <w:rsid w:val="003C168F"/>
    <w:rsid w:val="003C2083"/>
    <w:rsid w:val="003C33BA"/>
    <w:rsid w:val="003C376A"/>
    <w:rsid w:val="003D1022"/>
    <w:rsid w:val="003D111A"/>
    <w:rsid w:val="003D1722"/>
    <w:rsid w:val="003D1734"/>
    <w:rsid w:val="003D3561"/>
    <w:rsid w:val="003D424C"/>
    <w:rsid w:val="003D4E8F"/>
    <w:rsid w:val="003D4F4D"/>
    <w:rsid w:val="003D512B"/>
    <w:rsid w:val="003D75F5"/>
    <w:rsid w:val="003E13FC"/>
    <w:rsid w:val="003E14AD"/>
    <w:rsid w:val="003E2D06"/>
    <w:rsid w:val="003E5545"/>
    <w:rsid w:val="003E5969"/>
    <w:rsid w:val="003E60B9"/>
    <w:rsid w:val="003E6238"/>
    <w:rsid w:val="003E64B2"/>
    <w:rsid w:val="003E75D6"/>
    <w:rsid w:val="003F0327"/>
    <w:rsid w:val="003F04C0"/>
    <w:rsid w:val="003F0AB3"/>
    <w:rsid w:val="003F0BD7"/>
    <w:rsid w:val="003F2E9B"/>
    <w:rsid w:val="003F512F"/>
    <w:rsid w:val="003F5444"/>
    <w:rsid w:val="003F6768"/>
    <w:rsid w:val="003F6BC6"/>
    <w:rsid w:val="003F7721"/>
    <w:rsid w:val="00400E86"/>
    <w:rsid w:val="00401D37"/>
    <w:rsid w:val="0040272A"/>
    <w:rsid w:val="004030BA"/>
    <w:rsid w:val="00403841"/>
    <w:rsid w:val="004064F9"/>
    <w:rsid w:val="00410790"/>
    <w:rsid w:val="004133FF"/>
    <w:rsid w:val="00413504"/>
    <w:rsid w:val="00413D92"/>
    <w:rsid w:val="00413ED3"/>
    <w:rsid w:val="00414771"/>
    <w:rsid w:val="00415C22"/>
    <w:rsid w:val="004165FE"/>
    <w:rsid w:val="00416BED"/>
    <w:rsid w:val="00420E36"/>
    <w:rsid w:val="0042258D"/>
    <w:rsid w:val="00422B19"/>
    <w:rsid w:val="0042369E"/>
    <w:rsid w:val="00425A11"/>
    <w:rsid w:val="00427A19"/>
    <w:rsid w:val="00427BAF"/>
    <w:rsid w:val="00427CE1"/>
    <w:rsid w:val="00431B05"/>
    <w:rsid w:val="004352E9"/>
    <w:rsid w:val="0043559E"/>
    <w:rsid w:val="004361AF"/>
    <w:rsid w:val="00436B7E"/>
    <w:rsid w:val="004404A7"/>
    <w:rsid w:val="00440EC8"/>
    <w:rsid w:val="00442AE3"/>
    <w:rsid w:val="004441C2"/>
    <w:rsid w:val="004444D7"/>
    <w:rsid w:val="00444677"/>
    <w:rsid w:val="00445D35"/>
    <w:rsid w:val="00447219"/>
    <w:rsid w:val="004475F6"/>
    <w:rsid w:val="00450576"/>
    <w:rsid w:val="00450E8B"/>
    <w:rsid w:val="004520F6"/>
    <w:rsid w:val="004538D9"/>
    <w:rsid w:val="00454234"/>
    <w:rsid w:val="0045452D"/>
    <w:rsid w:val="0045490A"/>
    <w:rsid w:val="00455C94"/>
    <w:rsid w:val="0045652A"/>
    <w:rsid w:val="0045777B"/>
    <w:rsid w:val="0045783D"/>
    <w:rsid w:val="004578DE"/>
    <w:rsid w:val="00461870"/>
    <w:rsid w:val="0046217D"/>
    <w:rsid w:val="00462419"/>
    <w:rsid w:val="00462C89"/>
    <w:rsid w:val="00470282"/>
    <w:rsid w:val="004720B0"/>
    <w:rsid w:val="00474AE4"/>
    <w:rsid w:val="00475C0C"/>
    <w:rsid w:val="00476151"/>
    <w:rsid w:val="00476346"/>
    <w:rsid w:val="00476BEE"/>
    <w:rsid w:val="00476C1A"/>
    <w:rsid w:val="00480242"/>
    <w:rsid w:val="00480FE8"/>
    <w:rsid w:val="0048313C"/>
    <w:rsid w:val="00484A89"/>
    <w:rsid w:val="00485707"/>
    <w:rsid w:val="00485C7D"/>
    <w:rsid w:val="004862B3"/>
    <w:rsid w:val="0048734E"/>
    <w:rsid w:val="00487ABA"/>
    <w:rsid w:val="00490632"/>
    <w:rsid w:val="00490FE3"/>
    <w:rsid w:val="00491199"/>
    <w:rsid w:val="00491649"/>
    <w:rsid w:val="00491B05"/>
    <w:rsid w:val="00492548"/>
    <w:rsid w:val="00492E51"/>
    <w:rsid w:val="00492FFC"/>
    <w:rsid w:val="004942DF"/>
    <w:rsid w:val="004943BF"/>
    <w:rsid w:val="004950A5"/>
    <w:rsid w:val="00497FEF"/>
    <w:rsid w:val="004A03AC"/>
    <w:rsid w:val="004A03D0"/>
    <w:rsid w:val="004A0CFF"/>
    <w:rsid w:val="004A1128"/>
    <w:rsid w:val="004A192C"/>
    <w:rsid w:val="004A2C1E"/>
    <w:rsid w:val="004A2DC6"/>
    <w:rsid w:val="004A34B8"/>
    <w:rsid w:val="004A3A66"/>
    <w:rsid w:val="004A3D60"/>
    <w:rsid w:val="004A4612"/>
    <w:rsid w:val="004A48A2"/>
    <w:rsid w:val="004A4985"/>
    <w:rsid w:val="004A4F07"/>
    <w:rsid w:val="004A533D"/>
    <w:rsid w:val="004A6302"/>
    <w:rsid w:val="004A640A"/>
    <w:rsid w:val="004B00CF"/>
    <w:rsid w:val="004B06EC"/>
    <w:rsid w:val="004B0EA5"/>
    <w:rsid w:val="004B0EF3"/>
    <w:rsid w:val="004B37B2"/>
    <w:rsid w:val="004B38BD"/>
    <w:rsid w:val="004B3FF6"/>
    <w:rsid w:val="004B4BD1"/>
    <w:rsid w:val="004C041A"/>
    <w:rsid w:val="004C0F65"/>
    <w:rsid w:val="004C22CE"/>
    <w:rsid w:val="004C248E"/>
    <w:rsid w:val="004C49FE"/>
    <w:rsid w:val="004C52BB"/>
    <w:rsid w:val="004C5439"/>
    <w:rsid w:val="004C6556"/>
    <w:rsid w:val="004C7D76"/>
    <w:rsid w:val="004D05C5"/>
    <w:rsid w:val="004D0951"/>
    <w:rsid w:val="004D0B3C"/>
    <w:rsid w:val="004D162C"/>
    <w:rsid w:val="004D1B15"/>
    <w:rsid w:val="004D2207"/>
    <w:rsid w:val="004D29EC"/>
    <w:rsid w:val="004D3354"/>
    <w:rsid w:val="004D33F5"/>
    <w:rsid w:val="004D4351"/>
    <w:rsid w:val="004D54FB"/>
    <w:rsid w:val="004D74B7"/>
    <w:rsid w:val="004E00EB"/>
    <w:rsid w:val="004E0CAB"/>
    <w:rsid w:val="004E17E5"/>
    <w:rsid w:val="004E1DF7"/>
    <w:rsid w:val="004E2D1B"/>
    <w:rsid w:val="004E3CE1"/>
    <w:rsid w:val="004E4B93"/>
    <w:rsid w:val="004E5954"/>
    <w:rsid w:val="004E5CA7"/>
    <w:rsid w:val="004E6102"/>
    <w:rsid w:val="004E6891"/>
    <w:rsid w:val="004E759F"/>
    <w:rsid w:val="004E75B4"/>
    <w:rsid w:val="004E7D1A"/>
    <w:rsid w:val="004F09E5"/>
    <w:rsid w:val="004F14EC"/>
    <w:rsid w:val="004F412D"/>
    <w:rsid w:val="004F4C20"/>
    <w:rsid w:val="004F5AC4"/>
    <w:rsid w:val="004F75BA"/>
    <w:rsid w:val="004F796B"/>
    <w:rsid w:val="00501003"/>
    <w:rsid w:val="0050100E"/>
    <w:rsid w:val="00504415"/>
    <w:rsid w:val="00505B54"/>
    <w:rsid w:val="00505F57"/>
    <w:rsid w:val="005131CF"/>
    <w:rsid w:val="00514408"/>
    <w:rsid w:val="00514883"/>
    <w:rsid w:val="005157DD"/>
    <w:rsid w:val="00515D7B"/>
    <w:rsid w:val="005171C9"/>
    <w:rsid w:val="00521478"/>
    <w:rsid w:val="00523FC8"/>
    <w:rsid w:val="00524366"/>
    <w:rsid w:val="0052609D"/>
    <w:rsid w:val="00526361"/>
    <w:rsid w:val="005263AF"/>
    <w:rsid w:val="005266F4"/>
    <w:rsid w:val="00526D01"/>
    <w:rsid w:val="00526EB8"/>
    <w:rsid w:val="005276C1"/>
    <w:rsid w:val="005276E5"/>
    <w:rsid w:val="00527F4C"/>
    <w:rsid w:val="00530803"/>
    <w:rsid w:val="00530E4B"/>
    <w:rsid w:val="0053114B"/>
    <w:rsid w:val="005318F6"/>
    <w:rsid w:val="00532B7F"/>
    <w:rsid w:val="00533108"/>
    <w:rsid w:val="00534264"/>
    <w:rsid w:val="00534F1F"/>
    <w:rsid w:val="005374A9"/>
    <w:rsid w:val="00537684"/>
    <w:rsid w:val="00540AEC"/>
    <w:rsid w:val="00542C64"/>
    <w:rsid w:val="0054353C"/>
    <w:rsid w:val="00544160"/>
    <w:rsid w:val="005443E3"/>
    <w:rsid w:val="00545AC9"/>
    <w:rsid w:val="00545ECB"/>
    <w:rsid w:val="0054605F"/>
    <w:rsid w:val="00550271"/>
    <w:rsid w:val="00552399"/>
    <w:rsid w:val="005524EA"/>
    <w:rsid w:val="00552742"/>
    <w:rsid w:val="005527D8"/>
    <w:rsid w:val="00553DB8"/>
    <w:rsid w:val="005550BD"/>
    <w:rsid w:val="005561F4"/>
    <w:rsid w:val="00556F61"/>
    <w:rsid w:val="005576E0"/>
    <w:rsid w:val="00557D4F"/>
    <w:rsid w:val="00561F8A"/>
    <w:rsid w:val="00563B5A"/>
    <w:rsid w:val="00564484"/>
    <w:rsid w:val="00565543"/>
    <w:rsid w:val="00565BCB"/>
    <w:rsid w:val="00566362"/>
    <w:rsid w:val="00567EC6"/>
    <w:rsid w:val="00570C11"/>
    <w:rsid w:val="00570FA4"/>
    <w:rsid w:val="00571984"/>
    <w:rsid w:val="00571C73"/>
    <w:rsid w:val="005727F0"/>
    <w:rsid w:val="00572992"/>
    <w:rsid w:val="00572E8A"/>
    <w:rsid w:val="00576453"/>
    <w:rsid w:val="00577026"/>
    <w:rsid w:val="00577793"/>
    <w:rsid w:val="00577EA8"/>
    <w:rsid w:val="0058055A"/>
    <w:rsid w:val="00580822"/>
    <w:rsid w:val="005813C5"/>
    <w:rsid w:val="00581413"/>
    <w:rsid w:val="00583837"/>
    <w:rsid w:val="0058511C"/>
    <w:rsid w:val="0058550B"/>
    <w:rsid w:val="00585D44"/>
    <w:rsid w:val="00591D1A"/>
    <w:rsid w:val="00591F1D"/>
    <w:rsid w:val="00592D2A"/>
    <w:rsid w:val="00593E18"/>
    <w:rsid w:val="00594E70"/>
    <w:rsid w:val="00594EB5"/>
    <w:rsid w:val="0059678C"/>
    <w:rsid w:val="005A1969"/>
    <w:rsid w:val="005A1CD9"/>
    <w:rsid w:val="005A28E3"/>
    <w:rsid w:val="005A3207"/>
    <w:rsid w:val="005A3381"/>
    <w:rsid w:val="005A4EC2"/>
    <w:rsid w:val="005A743B"/>
    <w:rsid w:val="005B140E"/>
    <w:rsid w:val="005B1ECC"/>
    <w:rsid w:val="005B48B8"/>
    <w:rsid w:val="005B4BBA"/>
    <w:rsid w:val="005B6ECA"/>
    <w:rsid w:val="005B7621"/>
    <w:rsid w:val="005C04EA"/>
    <w:rsid w:val="005C14BB"/>
    <w:rsid w:val="005C1892"/>
    <w:rsid w:val="005C1A44"/>
    <w:rsid w:val="005C1BDF"/>
    <w:rsid w:val="005C1CEE"/>
    <w:rsid w:val="005C40EA"/>
    <w:rsid w:val="005C4BDF"/>
    <w:rsid w:val="005C4C47"/>
    <w:rsid w:val="005C501F"/>
    <w:rsid w:val="005C5F4D"/>
    <w:rsid w:val="005C68C7"/>
    <w:rsid w:val="005C699F"/>
    <w:rsid w:val="005C7933"/>
    <w:rsid w:val="005D291E"/>
    <w:rsid w:val="005D2ADE"/>
    <w:rsid w:val="005D2C13"/>
    <w:rsid w:val="005D3100"/>
    <w:rsid w:val="005D3965"/>
    <w:rsid w:val="005D5019"/>
    <w:rsid w:val="005E06EB"/>
    <w:rsid w:val="005E1AF3"/>
    <w:rsid w:val="005E2297"/>
    <w:rsid w:val="005E23CB"/>
    <w:rsid w:val="005E29A0"/>
    <w:rsid w:val="005E29EC"/>
    <w:rsid w:val="005E2F77"/>
    <w:rsid w:val="005E3709"/>
    <w:rsid w:val="005E3A2F"/>
    <w:rsid w:val="005E3C9E"/>
    <w:rsid w:val="005E419C"/>
    <w:rsid w:val="005E42AC"/>
    <w:rsid w:val="005E459F"/>
    <w:rsid w:val="005F0483"/>
    <w:rsid w:val="005F1106"/>
    <w:rsid w:val="005F2321"/>
    <w:rsid w:val="005F2DB0"/>
    <w:rsid w:val="005F37C6"/>
    <w:rsid w:val="00601230"/>
    <w:rsid w:val="00603BF3"/>
    <w:rsid w:val="006048AE"/>
    <w:rsid w:val="00606005"/>
    <w:rsid w:val="00610497"/>
    <w:rsid w:val="0061068E"/>
    <w:rsid w:val="006116EE"/>
    <w:rsid w:val="006117E9"/>
    <w:rsid w:val="0061237A"/>
    <w:rsid w:val="0061238C"/>
    <w:rsid w:val="00612966"/>
    <w:rsid w:val="00612A4C"/>
    <w:rsid w:val="006136EA"/>
    <w:rsid w:val="006144EA"/>
    <w:rsid w:val="00614CBF"/>
    <w:rsid w:val="00614FAF"/>
    <w:rsid w:val="00616852"/>
    <w:rsid w:val="00616969"/>
    <w:rsid w:val="00616D8E"/>
    <w:rsid w:val="0061724B"/>
    <w:rsid w:val="00617895"/>
    <w:rsid w:val="00620A5A"/>
    <w:rsid w:val="0062113D"/>
    <w:rsid w:val="006218D4"/>
    <w:rsid w:val="00621B3F"/>
    <w:rsid w:val="006221AD"/>
    <w:rsid w:val="00622BA6"/>
    <w:rsid w:val="0062341F"/>
    <w:rsid w:val="006246EA"/>
    <w:rsid w:val="0062583D"/>
    <w:rsid w:val="00625F52"/>
    <w:rsid w:val="0062710D"/>
    <w:rsid w:val="00630A4F"/>
    <w:rsid w:val="00630E5F"/>
    <w:rsid w:val="006310E3"/>
    <w:rsid w:val="006318A2"/>
    <w:rsid w:val="00632B39"/>
    <w:rsid w:val="00633D85"/>
    <w:rsid w:val="00634528"/>
    <w:rsid w:val="00634667"/>
    <w:rsid w:val="00634F2D"/>
    <w:rsid w:val="006350DE"/>
    <w:rsid w:val="00636B97"/>
    <w:rsid w:val="00640538"/>
    <w:rsid w:val="00641BBB"/>
    <w:rsid w:val="00642009"/>
    <w:rsid w:val="00642A44"/>
    <w:rsid w:val="00643762"/>
    <w:rsid w:val="006442CA"/>
    <w:rsid w:val="00645759"/>
    <w:rsid w:val="006458DD"/>
    <w:rsid w:val="00645CAF"/>
    <w:rsid w:val="00646EF3"/>
    <w:rsid w:val="00647073"/>
    <w:rsid w:val="00647BCF"/>
    <w:rsid w:val="00650347"/>
    <w:rsid w:val="006509E8"/>
    <w:rsid w:val="006511F1"/>
    <w:rsid w:val="006551F3"/>
    <w:rsid w:val="00656E3C"/>
    <w:rsid w:val="006575E2"/>
    <w:rsid w:val="0066078A"/>
    <w:rsid w:val="00663273"/>
    <w:rsid w:val="006639D0"/>
    <w:rsid w:val="006643E0"/>
    <w:rsid w:val="00664BAE"/>
    <w:rsid w:val="006674E1"/>
    <w:rsid w:val="0066755E"/>
    <w:rsid w:val="00670D86"/>
    <w:rsid w:val="006726F8"/>
    <w:rsid w:val="006728EE"/>
    <w:rsid w:val="00673009"/>
    <w:rsid w:val="006730FA"/>
    <w:rsid w:val="0067340B"/>
    <w:rsid w:val="00673496"/>
    <w:rsid w:val="0067354E"/>
    <w:rsid w:val="00674ED2"/>
    <w:rsid w:val="006811C8"/>
    <w:rsid w:val="00681367"/>
    <w:rsid w:val="0068294E"/>
    <w:rsid w:val="00682FAB"/>
    <w:rsid w:val="006927BD"/>
    <w:rsid w:val="00693C00"/>
    <w:rsid w:val="00696317"/>
    <w:rsid w:val="00696E22"/>
    <w:rsid w:val="00697B76"/>
    <w:rsid w:val="006A1D8E"/>
    <w:rsid w:val="006A55A5"/>
    <w:rsid w:val="006A5E37"/>
    <w:rsid w:val="006A74BA"/>
    <w:rsid w:val="006A798B"/>
    <w:rsid w:val="006A7E43"/>
    <w:rsid w:val="006A7E6D"/>
    <w:rsid w:val="006B0FB4"/>
    <w:rsid w:val="006B1806"/>
    <w:rsid w:val="006B1BAE"/>
    <w:rsid w:val="006B46FA"/>
    <w:rsid w:val="006B4EFD"/>
    <w:rsid w:val="006B566F"/>
    <w:rsid w:val="006B5B2B"/>
    <w:rsid w:val="006B5D95"/>
    <w:rsid w:val="006B7118"/>
    <w:rsid w:val="006B7D6E"/>
    <w:rsid w:val="006C28DB"/>
    <w:rsid w:val="006C4CF2"/>
    <w:rsid w:val="006C6943"/>
    <w:rsid w:val="006C6F63"/>
    <w:rsid w:val="006C7821"/>
    <w:rsid w:val="006C7859"/>
    <w:rsid w:val="006C7867"/>
    <w:rsid w:val="006D0636"/>
    <w:rsid w:val="006D06DE"/>
    <w:rsid w:val="006D0E8A"/>
    <w:rsid w:val="006D10B4"/>
    <w:rsid w:val="006D1DEA"/>
    <w:rsid w:val="006D48A8"/>
    <w:rsid w:val="006D4928"/>
    <w:rsid w:val="006D6268"/>
    <w:rsid w:val="006D7C39"/>
    <w:rsid w:val="006E2A7B"/>
    <w:rsid w:val="006E2B07"/>
    <w:rsid w:val="006E6311"/>
    <w:rsid w:val="006E73B5"/>
    <w:rsid w:val="006F02FD"/>
    <w:rsid w:val="006F10E2"/>
    <w:rsid w:val="006F14BF"/>
    <w:rsid w:val="006F1508"/>
    <w:rsid w:val="006F15B4"/>
    <w:rsid w:val="006F3470"/>
    <w:rsid w:val="006F43EE"/>
    <w:rsid w:val="006F551E"/>
    <w:rsid w:val="006F68CA"/>
    <w:rsid w:val="006F6D92"/>
    <w:rsid w:val="007015BD"/>
    <w:rsid w:val="00702044"/>
    <w:rsid w:val="007051B0"/>
    <w:rsid w:val="0070569F"/>
    <w:rsid w:val="0070646C"/>
    <w:rsid w:val="00707236"/>
    <w:rsid w:val="00707B44"/>
    <w:rsid w:val="00710141"/>
    <w:rsid w:val="00710E66"/>
    <w:rsid w:val="00712B70"/>
    <w:rsid w:val="007130D4"/>
    <w:rsid w:val="00713EBB"/>
    <w:rsid w:val="00713F20"/>
    <w:rsid w:val="007142D9"/>
    <w:rsid w:val="00714508"/>
    <w:rsid w:val="00714EA9"/>
    <w:rsid w:val="0071527A"/>
    <w:rsid w:val="00715BB6"/>
    <w:rsid w:val="007176EA"/>
    <w:rsid w:val="00720DA5"/>
    <w:rsid w:val="007227A4"/>
    <w:rsid w:val="007230C1"/>
    <w:rsid w:val="00725CE8"/>
    <w:rsid w:val="00725D98"/>
    <w:rsid w:val="0072650A"/>
    <w:rsid w:val="0073084A"/>
    <w:rsid w:val="00731D3B"/>
    <w:rsid w:val="007327CE"/>
    <w:rsid w:val="00732839"/>
    <w:rsid w:val="00732B01"/>
    <w:rsid w:val="00735998"/>
    <w:rsid w:val="007361B6"/>
    <w:rsid w:val="0074029E"/>
    <w:rsid w:val="00740380"/>
    <w:rsid w:val="00741CDE"/>
    <w:rsid w:val="007428D8"/>
    <w:rsid w:val="0074490E"/>
    <w:rsid w:val="00746F16"/>
    <w:rsid w:val="007507ED"/>
    <w:rsid w:val="0075106E"/>
    <w:rsid w:val="0075156C"/>
    <w:rsid w:val="0075259E"/>
    <w:rsid w:val="00752AF3"/>
    <w:rsid w:val="0075399E"/>
    <w:rsid w:val="00753A6E"/>
    <w:rsid w:val="00755042"/>
    <w:rsid w:val="00755443"/>
    <w:rsid w:val="007555BB"/>
    <w:rsid w:val="0075649B"/>
    <w:rsid w:val="0075670D"/>
    <w:rsid w:val="0075679E"/>
    <w:rsid w:val="00757BD0"/>
    <w:rsid w:val="00760464"/>
    <w:rsid w:val="00762035"/>
    <w:rsid w:val="00763C51"/>
    <w:rsid w:val="00764266"/>
    <w:rsid w:val="007648D3"/>
    <w:rsid w:val="00765356"/>
    <w:rsid w:val="007671E4"/>
    <w:rsid w:val="00767418"/>
    <w:rsid w:val="0076761D"/>
    <w:rsid w:val="00767BF4"/>
    <w:rsid w:val="007710D8"/>
    <w:rsid w:val="00771D3E"/>
    <w:rsid w:val="00771D59"/>
    <w:rsid w:val="00773A2A"/>
    <w:rsid w:val="007742A4"/>
    <w:rsid w:val="00774FD7"/>
    <w:rsid w:val="00776426"/>
    <w:rsid w:val="007764F4"/>
    <w:rsid w:val="00776DDE"/>
    <w:rsid w:val="00776E2B"/>
    <w:rsid w:val="00776F5E"/>
    <w:rsid w:val="0077775B"/>
    <w:rsid w:val="00780201"/>
    <w:rsid w:val="0078268F"/>
    <w:rsid w:val="00782AA5"/>
    <w:rsid w:val="0078325F"/>
    <w:rsid w:val="00783AE5"/>
    <w:rsid w:val="00783DB4"/>
    <w:rsid w:val="00784297"/>
    <w:rsid w:val="00784BA4"/>
    <w:rsid w:val="00785535"/>
    <w:rsid w:val="00785A26"/>
    <w:rsid w:val="007864E8"/>
    <w:rsid w:val="00787B45"/>
    <w:rsid w:val="00791941"/>
    <w:rsid w:val="00791E2E"/>
    <w:rsid w:val="00793521"/>
    <w:rsid w:val="00793958"/>
    <w:rsid w:val="00794BC7"/>
    <w:rsid w:val="00794D8C"/>
    <w:rsid w:val="00795937"/>
    <w:rsid w:val="00795964"/>
    <w:rsid w:val="007963EB"/>
    <w:rsid w:val="00796469"/>
    <w:rsid w:val="00796AB8"/>
    <w:rsid w:val="007A1CC7"/>
    <w:rsid w:val="007A31FC"/>
    <w:rsid w:val="007A3F09"/>
    <w:rsid w:val="007A58E1"/>
    <w:rsid w:val="007A6FB6"/>
    <w:rsid w:val="007A7080"/>
    <w:rsid w:val="007A73D5"/>
    <w:rsid w:val="007A7E4C"/>
    <w:rsid w:val="007B1D6D"/>
    <w:rsid w:val="007B29CC"/>
    <w:rsid w:val="007B4370"/>
    <w:rsid w:val="007B45D2"/>
    <w:rsid w:val="007B4F8D"/>
    <w:rsid w:val="007B6228"/>
    <w:rsid w:val="007C02EE"/>
    <w:rsid w:val="007C050A"/>
    <w:rsid w:val="007C0AF7"/>
    <w:rsid w:val="007C2296"/>
    <w:rsid w:val="007C2AD9"/>
    <w:rsid w:val="007C4892"/>
    <w:rsid w:val="007C614E"/>
    <w:rsid w:val="007C6E20"/>
    <w:rsid w:val="007D0AF4"/>
    <w:rsid w:val="007D1B60"/>
    <w:rsid w:val="007D1D49"/>
    <w:rsid w:val="007E04B5"/>
    <w:rsid w:val="007E04F2"/>
    <w:rsid w:val="007E0ABB"/>
    <w:rsid w:val="007E1208"/>
    <w:rsid w:val="007E19F9"/>
    <w:rsid w:val="007E2034"/>
    <w:rsid w:val="007E2358"/>
    <w:rsid w:val="007E2949"/>
    <w:rsid w:val="007E3590"/>
    <w:rsid w:val="007E3682"/>
    <w:rsid w:val="007E3E4D"/>
    <w:rsid w:val="007E58B1"/>
    <w:rsid w:val="007E5B07"/>
    <w:rsid w:val="007E60BB"/>
    <w:rsid w:val="007E7F26"/>
    <w:rsid w:val="007F00D5"/>
    <w:rsid w:val="007F1ADE"/>
    <w:rsid w:val="007F1EBA"/>
    <w:rsid w:val="007F20B1"/>
    <w:rsid w:val="007F270B"/>
    <w:rsid w:val="007F2C69"/>
    <w:rsid w:val="007F2C9F"/>
    <w:rsid w:val="007F3B24"/>
    <w:rsid w:val="007F45BE"/>
    <w:rsid w:val="007F4717"/>
    <w:rsid w:val="007F72D4"/>
    <w:rsid w:val="007F772A"/>
    <w:rsid w:val="008000A4"/>
    <w:rsid w:val="00801190"/>
    <w:rsid w:val="0080174B"/>
    <w:rsid w:val="0080330A"/>
    <w:rsid w:val="00806665"/>
    <w:rsid w:val="008068AC"/>
    <w:rsid w:val="00806EAE"/>
    <w:rsid w:val="00807A3A"/>
    <w:rsid w:val="00807B8A"/>
    <w:rsid w:val="008106BD"/>
    <w:rsid w:val="0081099A"/>
    <w:rsid w:val="00811020"/>
    <w:rsid w:val="008113EC"/>
    <w:rsid w:val="00813D0C"/>
    <w:rsid w:val="008149BB"/>
    <w:rsid w:val="008216C3"/>
    <w:rsid w:val="0082272B"/>
    <w:rsid w:val="00822887"/>
    <w:rsid w:val="008233DE"/>
    <w:rsid w:val="0082447F"/>
    <w:rsid w:val="00824587"/>
    <w:rsid w:val="00824663"/>
    <w:rsid w:val="0082540E"/>
    <w:rsid w:val="00826152"/>
    <w:rsid w:val="0082694B"/>
    <w:rsid w:val="00826A3E"/>
    <w:rsid w:val="00826BD9"/>
    <w:rsid w:val="008274ED"/>
    <w:rsid w:val="00827F85"/>
    <w:rsid w:val="008304F0"/>
    <w:rsid w:val="00830779"/>
    <w:rsid w:val="008312F3"/>
    <w:rsid w:val="00831FF8"/>
    <w:rsid w:val="008321C3"/>
    <w:rsid w:val="0083291C"/>
    <w:rsid w:val="00832B08"/>
    <w:rsid w:val="008364AA"/>
    <w:rsid w:val="0084123F"/>
    <w:rsid w:val="00841569"/>
    <w:rsid w:val="00841DA1"/>
    <w:rsid w:val="00842575"/>
    <w:rsid w:val="00843C0F"/>
    <w:rsid w:val="008464BC"/>
    <w:rsid w:val="00850386"/>
    <w:rsid w:val="00850556"/>
    <w:rsid w:val="008506AE"/>
    <w:rsid w:val="00851AF6"/>
    <w:rsid w:val="0085274B"/>
    <w:rsid w:val="00852C67"/>
    <w:rsid w:val="00853A1F"/>
    <w:rsid w:val="00853BDA"/>
    <w:rsid w:val="00854910"/>
    <w:rsid w:val="00855497"/>
    <w:rsid w:val="00855A3E"/>
    <w:rsid w:val="00855BB5"/>
    <w:rsid w:val="0085635F"/>
    <w:rsid w:val="0085693E"/>
    <w:rsid w:val="00856AF8"/>
    <w:rsid w:val="008572AC"/>
    <w:rsid w:val="00857AEB"/>
    <w:rsid w:val="0086008B"/>
    <w:rsid w:val="00861D52"/>
    <w:rsid w:val="008636C2"/>
    <w:rsid w:val="00863F93"/>
    <w:rsid w:val="00864756"/>
    <w:rsid w:val="0086497E"/>
    <w:rsid w:val="0086787A"/>
    <w:rsid w:val="00871030"/>
    <w:rsid w:val="008736E3"/>
    <w:rsid w:val="00873720"/>
    <w:rsid w:val="00873DBD"/>
    <w:rsid w:val="008742BA"/>
    <w:rsid w:val="008746F2"/>
    <w:rsid w:val="00875B81"/>
    <w:rsid w:val="0087600B"/>
    <w:rsid w:val="00876EBE"/>
    <w:rsid w:val="00877192"/>
    <w:rsid w:val="008774B4"/>
    <w:rsid w:val="00881BF2"/>
    <w:rsid w:val="00883AF0"/>
    <w:rsid w:val="008853AB"/>
    <w:rsid w:val="00885EE0"/>
    <w:rsid w:val="00886DB4"/>
    <w:rsid w:val="00887361"/>
    <w:rsid w:val="00887776"/>
    <w:rsid w:val="00887A8D"/>
    <w:rsid w:val="00890918"/>
    <w:rsid w:val="0089106B"/>
    <w:rsid w:val="00891307"/>
    <w:rsid w:val="00891935"/>
    <w:rsid w:val="00891FDB"/>
    <w:rsid w:val="00893CDA"/>
    <w:rsid w:val="00895A14"/>
    <w:rsid w:val="00895E60"/>
    <w:rsid w:val="00897E96"/>
    <w:rsid w:val="008A029E"/>
    <w:rsid w:val="008A0AB8"/>
    <w:rsid w:val="008A0B5F"/>
    <w:rsid w:val="008A3702"/>
    <w:rsid w:val="008A3A15"/>
    <w:rsid w:val="008A3B20"/>
    <w:rsid w:val="008A5844"/>
    <w:rsid w:val="008A5F85"/>
    <w:rsid w:val="008A6981"/>
    <w:rsid w:val="008A6CE4"/>
    <w:rsid w:val="008A7D08"/>
    <w:rsid w:val="008B151F"/>
    <w:rsid w:val="008B18B7"/>
    <w:rsid w:val="008B1FE3"/>
    <w:rsid w:val="008B23CF"/>
    <w:rsid w:val="008B2B12"/>
    <w:rsid w:val="008B2CEC"/>
    <w:rsid w:val="008B34DF"/>
    <w:rsid w:val="008B3C05"/>
    <w:rsid w:val="008B5B9C"/>
    <w:rsid w:val="008B62CA"/>
    <w:rsid w:val="008B685A"/>
    <w:rsid w:val="008B688D"/>
    <w:rsid w:val="008C0A16"/>
    <w:rsid w:val="008C0CC3"/>
    <w:rsid w:val="008C2196"/>
    <w:rsid w:val="008C21B4"/>
    <w:rsid w:val="008C2AB8"/>
    <w:rsid w:val="008C4DC8"/>
    <w:rsid w:val="008C5EE1"/>
    <w:rsid w:val="008C76EA"/>
    <w:rsid w:val="008C795D"/>
    <w:rsid w:val="008C79F5"/>
    <w:rsid w:val="008C7C58"/>
    <w:rsid w:val="008D303F"/>
    <w:rsid w:val="008D325F"/>
    <w:rsid w:val="008D41AD"/>
    <w:rsid w:val="008D48FD"/>
    <w:rsid w:val="008D4EBC"/>
    <w:rsid w:val="008D58F3"/>
    <w:rsid w:val="008D6405"/>
    <w:rsid w:val="008D7463"/>
    <w:rsid w:val="008D7755"/>
    <w:rsid w:val="008D7E28"/>
    <w:rsid w:val="008E3617"/>
    <w:rsid w:val="008E38F7"/>
    <w:rsid w:val="008E4164"/>
    <w:rsid w:val="008E455B"/>
    <w:rsid w:val="008E490E"/>
    <w:rsid w:val="008E6643"/>
    <w:rsid w:val="008E7879"/>
    <w:rsid w:val="008F0FF7"/>
    <w:rsid w:val="008F14F6"/>
    <w:rsid w:val="008F16FF"/>
    <w:rsid w:val="008F1D7F"/>
    <w:rsid w:val="008F27EA"/>
    <w:rsid w:val="008F2A1B"/>
    <w:rsid w:val="008F3B4A"/>
    <w:rsid w:val="008F3C33"/>
    <w:rsid w:val="008F45AF"/>
    <w:rsid w:val="008F4E4B"/>
    <w:rsid w:val="008F56DA"/>
    <w:rsid w:val="00900886"/>
    <w:rsid w:val="00900FE1"/>
    <w:rsid w:val="00902647"/>
    <w:rsid w:val="00902BB8"/>
    <w:rsid w:val="00903011"/>
    <w:rsid w:val="009030A1"/>
    <w:rsid w:val="0090332B"/>
    <w:rsid w:val="009037B9"/>
    <w:rsid w:val="00904250"/>
    <w:rsid w:val="00905709"/>
    <w:rsid w:val="009068DA"/>
    <w:rsid w:val="00906B1F"/>
    <w:rsid w:val="00906FDB"/>
    <w:rsid w:val="00907799"/>
    <w:rsid w:val="00907B78"/>
    <w:rsid w:val="00910ADE"/>
    <w:rsid w:val="00910CD3"/>
    <w:rsid w:val="00911733"/>
    <w:rsid w:val="00912F22"/>
    <w:rsid w:val="00913395"/>
    <w:rsid w:val="00913475"/>
    <w:rsid w:val="00914CC6"/>
    <w:rsid w:val="0091551C"/>
    <w:rsid w:val="0091675E"/>
    <w:rsid w:val="009171AF"/>
    <w:rsid w:val="0092151E"/>
    <w:rsid w:val="00923D41"/>
    <w:rsid w:val="0092545C"/>
    <w:rsid w:val="00925A7E"/>
    <w:rsid w:val="00925D7D"/>
    <w:rsid w:val="00925DD0"/>
    <w:rsid w:val="00925EE9"/>
    <w:rsid w:val="00925EEF"/>
    <w:rsid w:val="009264A4"/>
    <w:rsid w:val="009270F7"/>
    <w:rsid w:val="009277C5"/>
    <w:rsid w:val="00927F1B"/>
    <w:rsid w:val="0093064C"/>
    <w:rsid w:val="00930EF9"/>
    <w:rsid w:val="009312D5"/>
    <w:rsid w:val="00931304"/>
    <w:rsid w:val="009330BC"/>
    <w:rsid w:val="0093526A"/>
    <w:rsid w:val="009405E2"/>
    <w:rsid w:val="00940871"/>
    <w:rsid w:val="009420A6"/>
    <w:rsid w:val="00943433"/>
    <w:rsid w:val="0094489D"/>
    <w:rsid w:val="009448CB"/>
    <w:rsid w:val="00944962"/>
    <w:rsid w:val="00945054"/>
    <w:rsid w:val="0094748F"/>
    <w:rsid w:val="0095227D"/>
    <w:rsid w:val="0095274C"/>
    <w:rsid w:val="00952984"/>
    <w:rsid w:val="009531B9"/>
    <w:rsid w:val="00953471"/>
    <w:rsid w:val="00953B41"/>
    <w:rsid w:val="00953FA5"/>
    <w:rsid w:val="009541EC"/>
    <w:rsid w:val="0095567E"/>
    <w:rsid w:val="00955B24"/>
    <w:rsid w:val="009565D1"/>
    <w:rsid w:val="00961170"/>
    <w:rsid w:val="00961E20"/>
    <w:rsid w:val="00962251"/>
    <w:rsid w:val="009635FE"/>
    <w:rsid w:val="009643F3"/>
    <w:rsid w:val="0096527C"/>
    <w:rsid w:val="00965C53"/>
    <w:rsid w:val="00966B38"/>
    <w:rsid w:val="009674B6"/>
    <w:rsid w:val="009705E2"/>
    <w:rsid w:val="009707FB"/>
    <w:rsid w:val="00970DFE"/>
    <w:rsid w:val="00970F80"/>
    <w:rsid w:val="009714E0"/>
    <w:rsid w:val="009715C6"/>
    <w:rsid w:val="00972AEF"/>
    <w:rsid w:val="00973F7B"/>
    <w:rsid w:val="009745DC"/>
    <w:rsid w:val="00974AB2"/>
    <w:rsid w:val="00975615"/>
    <w:rsid w:val="00976278"/>
    <w:rsid w:val="00977CC9"/>
    <w:rsid w:val="00977EBF"/>
    <w:rsid w:val="00987931"/>
    <w:rsid w:val="009879DA"/>
    <w:rsid w:val="00987C40"/>
    <w:rsid w:val="00987ED3"/>
    <w:rsid w:val="00990BEA"/>
    <w:rsid w:val="00992787"/>
    <w:rsid w:val="00994934"/>
    <w:rsid w:val="0099514B"/>
    <w:rsid w:val="009960A7"/>
    <w:rsid w:val="00996F19"/>
    <w:rsid w:val="009978D6"/>
    <w:rsid w:val="009A0273"/>
    <w:rsid w:val="009A1551"/>
    <w:rsid w:val="009A2156"/>
    <w:rsid w:val="009A2454"/>
    <w:rsid w:val="009A2619"/>
    <w:rsid w:val="009A2795"/>
    <w:rsid w:val="009A2E77"/>
    <w:rsid w:val="009A4037"/>
    <w:rsid w:val="009A41E1"/>
    <w:rsid w:val="009A4CA7"/>
    <w:rsid w:val="009A4F65"/>
    <w:rsid w:val="009A4FD3"/>
    <w:rsid w:val="009A732E"/>
    <w:rsid w:val="009A7E80"/>
    <w:rsid w:val="009B01EE"/>
    <w:rsid w:val="009B0797"/>
    <w:rsid w:val="009B0FFC"/>
    <w:rsid w:val="009B1AC1"/>
    <w:rsid w:val="009B20F8"/>
    <w:rsid w:val="009B2DF4"/>
    <w:rsid w:val="009B2F79"/>
    <w:rsid w:val="009B3F65"/>
    <w:rsid w:val="009B4723"/>
    <w:rsid w:val="009B5481"/>
    <w:rsid w:val="009B68A8"/>
    <w:rsid w:val="009B6FBC"/>
    <w:rsid w:val="009C0DB6"/>
    <w:rsid w:val="009C18AF"/>
    <w:rsid w:val="009C191D"/>
    <w:rsid w:val="009C1E42"/>
    <w:rsid w:val="009C2CDB"/>
    <w:rsid w:val="009C522E"/>
    <w:rsid w:val="009C5E13"/>
    <w:rsid w:val="009C6A98"/>
    <w:rsid w:val="009C6BE5"/>
    <w:rsid w:val="009D14C8"/>
    <w:rsid w:val="009D2A15"/>
    <w:rsid w:val="009D2C9D"/>
    <w:rsid w:val="009D3757"/>
    <w:rsid w:val="009D498F"/>
    <w:rsid w:val="009E3FF2"/>
    <w:rsid w:val="009E524E"/>
    <w:rsid w:val="009E5902"/>
    <w:rsid w:val="009E5BD6"/>
    <w:rsid w:val="009E6A26"/>
    <w:rsid w:val="009E790B"/>
    <w:rsid w:val="009F15AD"/>
    <w:rsid w:val="009F5731"/>
    <w:rsid w:val="009F7196"/>
    <w:rsid w:val="009F7434"/>
    <w:rsid w:val="009F7873"/>
    <w:rsid w:val="00A0004B"/>
    <w:rsid w:val="00A02A7E"/>
    <w:rsid w:val="00A02F12"/>
    <w:rsid w:val="00A042F9"/>
    <w:rsid w:val="00A10EDF"/>
    <w:rsid w:val="00A11095"/>
    <w:rsid w:val="00A112EB"/>
    <w:rsid w:val="00A11FBE"/>
    <w:rsid w:val="00A12C9A"/>
    <w:rsid w:val="00A15EA9"/>
    <w:rsid w:val="00A20098"/>
    <w:rsid w:val="00A21B7D"/>
    <w:rsid w:val="00A22172"/>
    <w:rsid w:val="00A231A7"/>
    <w:rsid w:val="00A23577"/>
    <w:rsid w:val="00A23900"/>
    <w:rsid w:val="00A23DEE"/>
    <w:rsid w:val="00A243F1"/>
    <w:rsid w:val="00A24633"/>
    <w:rsid w:val="00A246F3"/>
    <w:rsid w:val="00A24B79"/>
    <w:rsid w:val="00A26114"/>
    <w:rsid w:val="00A2659A"/>
    <w:rsid w:val="00A26DA4"/>
    <w:rsid w:val="00A27BEE"/>
    <w:rsid w:val="00A27E69"/>
    <w:rsid w:val="00A3022D"/>
    <w:rsid w:val="00A30676"/>
    <w:rsid w:val="00A30FD3"/>
    <w:rsid w:val="00A353F1"/>
    <w:rsid w:val="00A35682"/>
    <w:rsid w:val="00A36BEC"/>
    <w:rsid w:val="00A375BC"/>
    <w:rsid w:val="00A37B09"/>
    <w:rsid w:val="00A406CF"/>
    <w:rsid w:val="00A43A33"/>
    <w:rsid w:val="00A446E1"/>
    <w:rsid w:val="00A457F8"/>
    <w:rsid w:val="00A45B67"/>
    <w:rsid w:val="00A479E0"/>
    <w:rsid w:val="00A508F7"/>
    <w:rsid w:val="00A50ED1"/>
    <w:rsid w:val="00A511FA"/>
    <w:rsid w:val="00A51408"/>
    <w:rsid w:val="00A51D39"/>
    <w:rsid w:val="00A5236E"/>
    <w:rsid w:val="00A532B7"/>
    <w:rsid w:val="00A533A4"/>
    <w:rsid w:val="00A53EE0"/>
    <w:rsid w:val="00A543C0"/>
    <w:rsid w:val="00A549F0"/>
    <w:rsid w:val="00A54EBC"/>
    <w:rsid w:val="00A5612D"/>
    <w:rsid w:val="00A615B1"/>
    <w:rsid w:val="00A62660"/>
    <w:rsid w:val="00A63223"/>
    <w:rsid w:val="00A638FD"/>
    <w:rsid w:val="00A648E8"/>
    <w:rsid w:val="00A65610"/>
    <w:rsid w:val="00A65BB4"/>
    <w:rsid w:val="00A66664"/>
    <w:rsid w:val="00A6772F"/>
    <w:rsid w:val="00A6773D"/>
    <w:rsid w:val="00A70535"/>
    <w:rsid w:val="00A70767"/>
    <w:rsid w:val="00A713F4"/>
    <w:rsid w:val="00A71AD3"/>
    <w:rsid w:val="00A71ED5"/>
    <w:rsid w:val="00A731F0"/>
    <w:rsid w:val="00A76724"/>
    <w:rsid w:val="00A776D2"/>
    <w:rsid w:val="00A80078"/>
    <w:rsid w:val="00A82EEC"/>
    <w:rsid w:val="00A83426"/>
    <w:rsid w:val="00A84008"/>
    <w:rsid w:val="00A878F3"/>
    <w:rsid w:val="00A90406"/>
    <w:rsid w:val="00A9074C"/>
    <w:rsid w:val="00A93143"/>
    <w:rsid w:val="00A9423C"/>
    <w:rsid w:val="00A94AF6"/>
    <w:rsid w:val="00A95562"/>
    <w:rsid w:val="00A95CC1"/>
    <w:rsid w:val="00A9726C"/>
    <w:rsid w:val="00A97413"/>
    <w:rsid w:val="00A97B89"/>
    <w:rsid w:val="00AA0A55"/>
    <w:rsid w:val="00AA1416"/>
    <w:rsid w:val="00AA15C0"/>
    <w:rsid w:val="00AA1DE6"/>
    <w:rsid w:val="00AA4C77"/>
    <w:rsid w:val="00AA52B7"/>
    <w:rsid w:val="00AA54DA"/>
    <w:rsid w:val="00AA5957"/>
    <w:rsid w:val="00AA5DD3"/>
    <w:rsid w:val="00AA64FB"/>
    <w:rsid w:val="00AB17AE"/>
    <w:rsid w:val="00AB2813"/>
    <w:rsid w:val="00AB41AB"/>
    <w:rsid w:val="00AB65D4"/>
    <w:rsid w:val="00AB6AF5"/>
    <w:rsid w:val="00AC14F4"/>
    <w:rsid w:val="00AC2592"/>
    <w:rsid w:val="00AC3D91"/>
    <w:rsid w:val="00AC50AA"/>
    <w:rsid w:val="00AC58E7"/>
    <w:rsid w:val="00AC6F90"/>
    <w:rsid w:val="00AC7EE8"/>
    <w:rsid w:val="00AC7F6D"/>
    <w:rsid w:val="00AD0BDF"/>
    <w:rsid w:val="00AD120D"/>
    <w:rsid w:val="00AD1704"/>
    <w:rsid w:val="00AD1AB4"/>
    <w:rsid w:val="00AD223B"/>
    <w:rsid w:val="00AD6592"/>
    <w:rsid w:val="00AE02C9"/>
    <w:rsid w:val="00AE240B"/>
    <w:rsid w:val="00AE48DB"/>
    <w:rsid w:val="00AE4D38"/>
    <w:rsid w:val="00AE559C"/>
    <w:rsid w:val="00AE58CC"/>
    <w:rsid w:val="00AE5DD1"/>
    <w:rsid w:val="00AE6109"/>
    <w:rsid w:val="00AE7B31"/>
    <w:rsid w:val="00AF076D"/>
    <w:rsid w:val="00AF0C3C"/>
    <w:rsid w:val="00AF0CA1"/>
    <w:rsid w:val="00AF11A5"/>
    <w:rsid w:val="00AF1A5E"/>
    <w:rsid w:val="00AF322D"/>
    <w:rsid w:val="00AF6AC0"/>
    <w:rsid w:val="00AF78DA"/>
    <w:rsid w:val="00AF7E34"/>
    <w:rsid w:val="00B002B3"/>
    <w:rsid w:val="00B0112D"/>
    <w:rsid w:val="00B03203"/>
    <w:rsid w:val="00B049FB"/>
    <w:rsid w:val="00B04F0A"/>
    <w:rsid w:val="00B05DA9"/>
    <w:rsid w:val="00B06D94"/>
    <w:rsid w:val="00B07A01"/>
    <w:rsid w:val="00B10EDD"/>
    <w:rsid w:val="00B11779"/>
    <w:rsid w:val="00B11A2B"/>
    <w:rsid w:val="00B1481C"/>
    <w:rsid w:val="00B15368"/>
    <w:rsid w:val="00B17A1C"/>
    <w:rsid w:val="00B20024"/>
    <w:rsid w:val="00B212E8"/>
    <w:rsid w:val="00B21C3D"/>
    <w:rsid w:val="00B23A0D"/>
    <w:rsid w:val="00B25CF3"/>
    <w:rsid w:val="00B268BE"/>
    <w:rsid w:val="00B3212A"/>
    <w:rsid w:val="00B34E36"/>
    <w:rsid w:val="00B35BE0"/>
    <w:rsid w:val="00B365E9"/>
    <w:rsid w:val="00B367B9"/>
    <w:rsid w:val="00B36A3B"/>
    <w:rsid w:val="00B36FE3"/>
    <w:rsid w:val="00B4220F"/>
    <w:rsid w:val="00B42256"/>
    <w:rsid w:val="00B426B4"/>
    <w:rsid w:val="00B4363C"/>
    <w:rsid w:val="00B444FD"/>
    <w:rsid w:val="00B44AB8"/>
    <w:rsid w:val="00B46841"/>
    <w:rsid w:val="00B46A22"/>
    <w:rsid w:val="00B4758A"/>
    <w:rsid w:val="00B505A6"/>
    <w:rsid w:val="00B52D6D"/>
    <w:rsid w:val="00B55D59"/>
    <w:rsid w:val="00B568A7"/>
    <w:rsid w:val="00B56B29"/>
    <w:rsid w:val="00B607E2"/>
    <w:rsid w:val="00B60939"/>
    <w:rsid w:val="00B62F7F"/>
    <w:rsid w:val="00B63586"/>
    <w:rsid w:val="00B64491"/>
    <w:rsid w:val="00B6561E"/>
    <w:rsid w:val="00B65D98"/>
    <w:rsid w:val="00B66703"/>
    <w:rsid w:val="00B66A71"/>
    <w:rsid w:val="00B67245"/>
    <w:rsid w:val="00B6729D"/>
    <w:rsid w:val="00B705E5"/>
    <w:rsid w:val="00B70B18"/>
    <w:rsid w:val="00B74224"/>
    <w:rsid w:val="00B744D6"/>
    <w:rsid w:val="00B75590"/>
    <w:rsid w:val="00B75AFC"/>
    <w:rsid w:val="00B76223"/>
    <w:rsid w:val="00B7694B"/>
    <w:rsid w:val="00B77426"/>
    <w:rsid w:val="00B77759"/>
    <w:rsid w:val="00B80702"/>
    <w:rsid w:val="00B817AE"/>
    <w:rsid w:val="00B81A06"/>
    <w:rsid w:val="00B8393E"/>
    <w:rsid w:val="00B853D0"/>
    <w:rsid w:val="00B8606C"/>
    <w:rsid w:val="00B861E5"/>
    <w:rsid w:val="00B862F6"/>
    <w:rsid w:val="00B86535"/>
    <w:rsid w:val="00B87EA4"/>
    <w:rsid w:val="00B87FAE"/>
    <w:rsid w:val="00B90BC2"/>
    <w:rsid w:val="00B944DF"/>
    <w:rsid w:val="00B94A5F"/>
    <w:rsid w:val="00B94F4E"/>
    <w:rsid w:val="00B953D3"/>
    <w:rsid w:val="00B958AE"/>
    <w:rsid w:val="00B966A0"/>
    <w:rsid w:val="00B971C2"/>
    <w:rsid w:val="00B97F47"/>
    <w:rsid w:val="00BA179E"/>
    <w:rsid w:val="00BA42AB"/>
    <w:rsid w:val="00BA56EE"/>
    <w:rsid w:val="00BA68C2"/>
    <w:rsid w:val="00BA6D60"/>
    <w:rsid w:val="00BA6F3C"/>
    <w:rsid w:val="00BA7374"/>
    <w:rsid w:val="00BB05C9"/>
    <w:rsid w:val="00BB186D"/>
    <w:rsid w:val="00BB1F96"/>
    <w:rsid w:val="00BB2428"/>
    <w:rsid w:val="00BB2769"/>
    <w:rsid w:val="00BB4121"/>
    <w:rsid w:val="00BB4948"/>
    <w:rsid w:val="00BB4BA8"/>
    <w:rsid w:val="00BB50FB"/>
    <w:rsid w:val="00BB5AD9"/>
    <w:rsid w:val="00BC0054"/>
    <w:rsid w:val="00BC0B42"/>
    <w:rsid w:val="00BC119B"/>
    <w:rsid w:val="00BC1377"/>
    <w:rsid w:val="00BC1B1F"/>
    <w:rsid w:val="00BC22C9"/>
    <w:rsid w:val="00BC24CC"/>
    <w:rsid w:val="00BC3032"/>
    <w:rsid w:val="00BC3B89"/>
    <w:rsid w:val="00BC4384"/>
    <w:rsid w:val="00BC476E"/>
    <w:rsid w:val="00BC5F71"/>
    <w:rsid w:val="00BC687F"/>
    <w:rsid w:val="00BC6F92"/>
    <w:rsid w:val="00BC7557"/>
    <w:rsid w:val="00BD0B82"/>
    <w:rsid w:val="00BD0BAB"/>
    <w:rsid w:val="00BD16B5"/>
    <w:rsid w:val="00BD2CD6"/>
    <w:rsid w:val="00BD51D8"/>
    <w:rsid w:val="00BD5648"/>
    <w:rsid w:val="00BD6275"/>
    <w:rsid w:val="00BE00E7"/>
    <w:rsid w:val="00BE0E02"/>
    <w:rsid w:val="00BE1644"/>
    <w:rsid w:val="00BE1819"/>
    <w:rsid w:val="00BE1B25"/>
    <w:rsid w:val="00BE3CC7"/>
    <w:rsid w:val="00BE489A"/>
    <w:rsid w:val="00BE4EFA"/>
    <w:rsid w:val="00BE5313"/>
    <w:rsid w:val="00BE54E8"/>
    <w:rsid w:val="00BE558F"/>
    <w:rsid w:val="00BE67CA"/>
    <w:rsid w:val="00BE6DF4"/>
    <w:rsid w:val="00BF0479"/>
    <w:rsid w:val="00BF1A84"/>
    <w:rsid w:val="00BF1CB8"/>
    <w:rsid w:val="00BF276B"/>
    <w:rsid w:val="00BF2E18"/>
    <w:rsid w:val="00BF3A39"/>
    <w:rsid w:val="00BF50EC"/>
    <w:rsid w:val="00BF59CD"/>
    <w:rsid w:val="00C001DF"/>
    <w:rsid w:val="00C012F0"/>
    <w:rsid w:val="00C0140E"/>
    <w:rsid w:val="00C01518"/>
    <w:rsid w:val="00C030A3"/>
    <w:rsid w:val="00C046A4"/>
    <w:rsid w:val="00C05D1E"/>
    <w:rsid w:val="00C06DA9"/>
    <w:rsid w:val="00C07F0F"/>
    <w:rsid w:val="00C10DF9"/>
    <w:rsid w:val="00C11041"/>
    <w:rsid w:val="00C11258"/>
    <w:rsid w:val="00C1252F"/>
    <w:rsid w:val="00C132DE"/>
    <w:rsid w:val="00C13ED2"/>
    <w:rsid w:val="00C14069"/>
    <w:rsid w:val="00C14559"/>
    <w:rsid w:val="00C14ECC"/>
    <w:rsid w:val="00C150D0"/>
    <w:rsid w:val="00C15441"/>
    <w:rsid w:val="00C2167E"/>
    <w:rsid w:val="00C21B85"/>
    <w:rsid w:val="00C225D2"/>
    <w:rsid w:val="00C226F4"/>
    <w:rsid w:val="00C2289E"/>
    <w:rsid w:val="00C23234"/>
    <w:rsid w:val="00C2348F"/>
    <w:rsid w:val="00C25150"/>
    <w:rsid w:val="00C2568B"/>
    <w:rsid w:val="00C25F23"/>
    <w:rsid w:val="00C26F1C"/>
    <w:rsid w:val="00C275C7"/>
    <w:rsid w:val="00C31005"/>
    <w:rsid w:val="00C31011"/>
    <w:rsid w:val="00C3159C"/>
    <w:rsid w:val="00C31713"/>
    <w:rsid w:val="00C31A03"/>
    <w:rsid w:val="00C32F2C"/>
    <w:rsid w:val="00C33312"/>
    <w:rsid w:val="00C34CD2"/>
    <w:rsid w:val="00C3512C"/>
    <w:rsid w:val="00C35E3C"/>
    <w:rsid w:val="00C35F0D"/>
    <w:rsid w:val="00C36239"/>
    <w:rsid w:val="00C36897"/>
    <w:rsid w:val="00C3776F"/>
    <w:rsid w:val="00C379D8"/>
    <w:rsid w:val="00C37F82"/>
    <w:rsid w:val="00C41265"/>
    <w:rsid w:val="00C413EB"/>
    <w:rsid w:val="00C41893"/>
    <w:rsid w:val="00C424FD"/>
    <w:rsid w:val="00C433C1"/>
    <w:rsid w:val="00C439B2"/>
    <w:rsid w:val="00C442F8"/>
    <w:rsid w:val="00C475E9"/>
    <w:rsid w:val="00C47AC4"/>
    <w:rsid w:val="00C47FF2"/>
    <w:rsid w:val="00C513DB"/>
    <w:rsid w:val="00C55074"/>
    <w:rsid w:val="00C623F3"/>
    <w:rsid w:val="00C637C9"/>
    <w:rsid w:val="00C63CE3"/>
    <w:rsid w:val="00C656EF"/>
    <w:rsid w:val="00C6623E"/>
    <w:rsid w:val="00C66422"/>
    <w:rsid w:val="00C66A29"/>
    <w:rsid w:val="00C66DEE"/>
    <w:rsid w:val="00C66F43"/>
    <w:rsid w:val="00C67070"/>
    <w:rsid w:val="00C67B45"/>
    <w:rsid w:val="00C70FB8"/>
    <w:rsid w:val="00C71B6A"/>
    <w:rsid w:val="00C72B11"/>
    <w:rsid w:val="00C731FA"/>
    <w:rsid w:val="00C74324"/>
    <w:rsid w:val="00C74D9A"/>
    <w:rsid w:val="00C764F2"/>
    <w:rsid w:val="00C769CB"/>
    <w:rsid w:val="00C777C2"/>
    <w:rsid w:val="00C8125F"/>
    <w:rsid w:val="00C82389"/>
    <w:rsid w:val="00C82503"/>
    <w:rsid w:val="00C83E3E"/>
    <w:rsid w:val="00C83E62"/>
    <w:rsid w:val="00C83EC2"/>
    <w:rsid w:val="00C8514E"/>
    <w:rsid w:val="00C853B2"/>
    <w:rsid w:val="00C85C36"/>
    <w:rsid w:val="00C87931"/>
    <w:rsid w:val="00C879C3"/>
    <w:rsid w:val="00C90539"/>
    <w:rsid w:val="00C93997"/>
    <w:rsid w:val="00C944CA"/>
    <w:rsid w:val="00C9579F"/>
    <w:rsid w:val="00C95CAE"/>
    <w:rsid w:val="00CA1A7C"/>
    <w:rsid w:val="00CA1B75"/>
    <w:rsid w:val="00CA1D86"/>
    <w:rsid w:val="00CA3AA7"/>
    <w:rsid w:val="00CA3B70"/>
    <w:rsid w:val="00CA4236"/>
    <w:rsid w:val="00CA4B85"/>
    <w:rsid w:val="00CB15EA"/>
    <w:rsid w:val="00CB19BF"/>
    <w:rsid w:val="00CB2644"/>
    <w:rsid w:val="00CB2CDE"/>
    <w:rsid w:val="00CB3AC4"/>
    <w:rsid w:val="00CB43A2"/>
    <w:rsid w:val="00CB5F03"/>
    <w:rsid w:val="00CC056D"/>
    <w:rsid w:val="00CC1373"/>
    <w:rsid w:val="00CC23EB"/>
    <w:rsid w:val="00CC265E"/>
    <w:rsid w:val="00CC3945"/>
    <w:rsid w:val="00CC486B"/>
    <w:rsid w:val="00CC4984"/>
    <w:rsid w:val="00CC51C1"/>
    <w:rsid w:val="00CC54EE"/>
    <w:rsid w:val="00CC582F"/>
    <w:rsid w:val="00CC67E3"/>
    <w:rsid w:val="00CD0FDC"/>
    <w:rsid w:val="00CD2421"/>
    <w:rsid w:val="00CD244B"/>
    <w:rsid w:val="00CD4C53"/>
    <w:rsid w:val="00CD52F4"/>
    <w:rsid w:val="00CD7324"/>
    <w:rsid w:val="00CD7ADE"/>
    <w:rsid w:val="00CE0709"/>
    <w:rsid w:val="00CE17C4"/>
    <w:rsid w:val="00CE1FCA"/>
    <w:rsid w:val="00CE43A2"/>
    <w:rsid w:val="00CE4F81"/>
    <w:rsid w:val="00CE58F4"/>
    <w:rsid w:val="00CE624E"/>
    <w:rsid w:val="00CE69EC"/>
    <w:rsid w:val="00CE6A7B"/>
    <w:rsid w:val="00CE752D"/>
    <w:rsid w:val="00CF0146"/>
    <w:rsid w:val="00CF1040"/>
    <w:rsid w:val="00CF4412"/>
    <w:rsid w:val="00CF4F2C"/>
    <w:rsid w:val="00CF4FAC"/>
    <w:rsid w:val="00CF5AED"/>
    <w:rsid w:val="00CF64A6"/>
    <w:rsid w:val="00CF78A6"/>
    <w:rsid w:val="00D00151"/>
    <w:rsid w:val="00D007C5"/>
    <w:rsid w:val="00D012E2"/>
    <w:rsid w:val="00D01C48"/>
    <w:rsid w:val="00D01E66"/>
    <w:rsid w:val="00D0204E"/>
    <w:rsid w:val="00D030C1"/>
    <w:rsid w:val="00D065AF"/>
    <w:rsid w:val="00D1197D"/>
    <w:rsid w:val="00D12CF2"/>
    <w:rsid w:val="00D13AA8"/>
    <w:rsid w:val="00D13D58"/>
    <w:rsid w:val="00D14652"/>
    <w:rsid w:val="00D157F8"/>
    <w:rsid w:val="00D15B29"/>
    <w:rsid w:val="00D17360"/>
    <w:rsid w:val="00D21027"/>
    <w:rsid w:val="00D2233D"/>
    <w:rsid w:val="00D22348"/>
    <w:rsid w:val="00D22594"/>
    <w:rsid w:val="00D22A88"/>
    <w:rsid w:val="00D23768"/>
    <w:rsid w:val="00D239BB"/>
    <w:rsid w:val="00D23B8E"/>
    <w:rsid w:val="00D24133"/>
    <w:rsid w:val="00D249B9"/>
    <w:rsid w:val="00D24E46"/>
    <w:rsid w:val="00D251B0"/>
    <w:rsid w:val="00D25DA5"/>
    <w:rsid w:val="00D260DB"/>
    <w:rsid w:val="00D31625"/>
    <w:rsid w:val="00D31BE9"/>
    <w:rsid w:val="00D335C3"/>
    <w:rsid w:val="00D33664"/>
    <w:rsid w:val="00D35DD4"/>
    <w:rsid w:val="00D37F61"/>
    <w:rsid w:val="00D411E7"/>
    <w:rsid w:val="00D4141B"/>
    <w:rsid w:val="00D4158C"/>
    <w:rsid w:val="00D42ED8"/>
    <w:rsid w:val="00D43F24"/>
    <w:rsid w:val="00D44625"/>
    <w:rsid w:val="00D479F1"/>
    <w:rsid w:val="00D50E35"/>
    <w:rsid w:val="00D50EA0"/>
    <w:rsid w:val="00D511F9"/>
    <w:rsid w:val="00D519E1"/>
    <w:rsid w:val="00D533FB"/>
    <w:rsid w:val="00D535C7"/>
    <w:rsid w:val="00D53F69"/>
    <w:rsid w:val="00D54B41"/>
    <w:rsid w:val="00D54E71"/>
    <w:rsid w:val="00D56A76"/>
    <w:rsid w:val="00D57572"/>
    <w:rsid w:val="00D57BEC"/>
    <w:rsid w:val="00D57EA5"/>
    <w:rsid w:val="00D600A1"/>
    <w:rsid w:val="00D60E4F"/>
    <w:rsid w:val="00D615AC"/>
    <w:rsid w:val="00D616BE"/>
    <w:rsid w:val="00D61AFB"/>
    <w:rsid w:val="00D6237F"/>
    <w:rsid w:val="00D645BE"/>
    <w:rsid w:val="00D661DD"/>
    <w:rsid w:val="00D66AC6"/>
    <w:rsid w:val="00D70AD1"/>
    <w:rsid w:val="00D70D55"/>
    <w:rsid w:val="00D72AB7"/>
    <w:rsid w:val="00D742AB"/>
    <w:rsid w:val="00D744F3"/>
    <w:rsid w:val="00D75C88"/>
    <w:rsid w:val="00D76513"/>
    <w:rsid w:val="00D77F21"/>
    <w:rsid w:val="00D842DB"/>
    <w:rsid w:val="00D85EA9"/>
    <w:rsid w:val="00D908CE"/>
    <w:rsid w:val="00D910BE"/>
    <w:rsid w:val="00D917E2"/>
    <w:rsid w:val="00D918E1"/>
    <w:rsid w:val="00D92614"/>
    <w:rsid w:val="00D93307"/>
    <w:rsid w:val="00D93868"/>
    <w:rsid w:val="00D93C4E"/>
    <w:rsid w:val="00D942DA"/>
    <w:rsid w:val="00D95BA9"/>
    <w:rsid w:val="00D96E4E"/>
    <w:rsid w:val="00DA1C19"/>
    <w:rsid w:val="00DA367E"/>
    <w:rsid w:val="00DA3937"/>
    <w:rsid w:val="00DA49ED"/>
    <w:rsid w:val="00DA5982"/>
    <w:rsid w:val="00DA62B4"/>
    <w:rsid w:val="00DA674C"/>
    <w:rsid w:val="00DA6B2F"/>
    <w:rsid w:val="00DB3429"/>
    <w:rsid w:val="00DB3576"/>
    <w:rsid w:val="00DB36BA"/>
    <w:rsid w:val="00DB3791"/>
    <w:rsid w:val="00DB4C1B"/>
    <w:rsid w:val="00DB559B"/>
    <w:rsid w:val="00DB663D"/>
    <w:rsid w:val="00DB6B76"/>
    <w:rsid w:val="00DC00D5"/>
    <w:rsid w:val="00DC0C2D"/>
    <w:rsid w:val="00DC0C2F"/>
    <w:rsid w:val="00DC123C"/>
    <w:rsid w:val="00DC1A8F"/>
    <w:rsid w:val="00DC2D49"/>
    <w:rsid w:val="00DC62E4"/>
    <w:rsid w:val="00DC65B0"/>
    <w:rsid w:val="00DC6EFB"/>
    <w:rsid w:val="00DD1F10"/>
    <w:rsid w:val="00DD27B4"/>
    <w:rsid w:val="00DD28AB"/>
    <w:rsid w:val="00DD4029"/>
    <w:rsid w:val="00DD6589"/>
    <w:rsid w:val="00DD6A66"/>
    <w:rsid w:val="00DD6ADB"/>
    <w:rsid w:val="00DD7B28"/>
    <w:rsid w:val="00DD7CB2"/>
    <w:rsid w:val="00DE03D9"/>
    <w:rsid w:val="00DE0A1F"/>
    <w:rsid w:val="00DE0F5A"/>
    <w:rsid w:val="00DE27F6"/>
    <w:rsid w:val="00DE3BFC"/>
    <w:rsid w:val="00DE410B"/>
    <w:rsid w:val="00DE5058"/>
    <w:rsid w:val="00DE53A6"/>
    <w:rsid w:val="00DE5853"/>
    <w:rsid w:val="00DE6933"/>
    <w:rsid w:val="00DE6984"/>
    <w:rsid w:val="00DE6E99"/>
    <w:rsid w:val="00DE74C8"/>
    <w:rsid w:val="00DF07BB"/>
    <w:rsid w:val="00DF09ED"/>
    <w:rsid w:val="00DF0A14"/>
    <w:rsid w:val="00DF22CF"/>
    <w:rsid w:val="00DF2C4F"/>
    <w:rsid w:val="00DF2FD0"/>
    <w:rsid w:val="00DF3650"/>
    <w:rsid w:val="00DF370F"/>
    <w:rsid w:val="00DF4798"/>
    <w:rsid w:val="00DF5879"/>
    <w:rsid w:val="00E00082"/>
    <w:rsid w:val="00E001E7"/>
    <w:rsid w:val="00E00809"/>
    <w:rsid w:val="00E009D7"/>
    <w:rsid w:val="00E024F7"/>
    <w:rsid w:val="00E0338C"/>
    <w:rsid w:val="00E03640"/>
    <w:rsid w:val="00E03FD9"/>
    <w:rsid w:val="00E05075"/>
    <w:rsid w:val="00E06E34"/>
    <w:rsid w:val="00E07FAA"/>
    <w:rsid w:val="00E10AC1"/>
    <w:rsid w:val="00E11862"/>
    <w:rsid w:val="00E11A26"/>
    <w:rsid w:val="00E15BDB"/>
    <w:rsid w:val="00E15F98"/>
    <w:rsid w:val="00E169E2"/>
    <w:rsid w:val="00E17220"/>
    <w:rsid w:val="00E20503"/>
    <w:rsid w:val="00E21797"/>
    <w:rsid w:val="00E22256"/>
    <w:rsid w:val="00E22CA8"/>
    <w:rsid w:val="00E23599"/>
    <w:rsid w:val="00E2375C"/>
    <w:rsid w:val="00E2462F"/>
    <w:rsid w:val="00E2648F"/>
    <w:rsid w:val="00E26DAA"/>
    <w:rsid w:val="00E3283B"/>
    <w:rsid w:val="00E3373F"/>
    <w:rsid w:val="00E33FCD"/>
    <w:rsid w:val="00E372EE"/>
    <w:rsid w:val="00E40128"/>
    <w:rsid w:val="00E40A14"/>
    <w:rsid w:val="00E41DF5"/>
    <w:rsid w:val="00E43ABA"/>
    <w:rsid w:val="00E43D4E"/>
    <w:rsid w:val="00E446E4"/>
    <w:rsid w:val="00E46B55"/>
    <w:rsid w:val="00E474B8"/>
    <w:rsid w:val="00E4776F"/>
    <w:rsid w:val="00E51DF1"/>
    <w:rsid w:val="00E51E9D"/>
    <w:rsid w:val="00E5423B"/>
    <w:rsid w:val="00E54C18"/>
    <w:rsid w:val="00E551AA"/>
    <w:rsid w:val="00E55640"/>
    <w:rsid w:val="00E563B1"/>
    <w:rsid w:val="00E565B6"/>
    <w:rsid w:val="00E5719E"/>
    <w:rsid w:val="00E57593"/>
    <w:rsid w:val="00E61B33"/>
    <w:rsid w:val="00E61C2A"/>
    <w:rsid w:val="00E62AE9"/>
    <w:rsid w:val="00E6540D"/>
    <w:rsid w:val="00E65BEC"/>
    <w:rsid w:val="00E65CB4"/>
    <w:rsid w:val="00E65E0D"/>
    <w:rsid w:val="00E67366"/>
    <w:rsid w:val="00E737D9"/>
    <w:rsid w:val="00E74008"/>
    <w:rsid w:val="00E75301"/>
    <w:rsid w:val="00E753E4"/>
    <w:rsid w:val="00E75B0B"/>
    <w:rsid w:val="00E800DD"/>
    <w:rsid w:val="00E824D9"/>
    <w:rsid w:val="00E83C54"/>
    <w:rsid w:val="00E83E52"/>
    <w:rsid w:val="00E8498E"/>
    <w:rsid w:val="00E8715A"/>
    <w:rsid w:val="00E90C7E"/>
    <w:rsid w:val="00E91613"/>
    <w:rsid w:val="00E925CB"/>
    <w:rsid w:val="00E93D32"/>
    <w:rsid w:val="00E941D5"/>
    <w:rsid w:val="00E94851"/>
    <w:rsid w:val="00E9561F"/>
    <w:rsid w:val="00E95C82"/>
    <w:rsid w:val="00E97674"/>
    <w:rsid w:val="00EA0379"/>
    <w:rsid w:val="00EA06A3"/>
    <w:rsid w:val="00EA1995"/>
    <w:rsid w:val="00EA1D58"/>
    <w:rsid w:val="00EA1F17"/>
    <w:rsid w:val="00EA28C0"/>
    <w:rsid w:val="00EA3386"/>
    <w:rsid w:val="00EA3FAC"/>
    <w:rsid w:val="00EA41F0"/>
    <w:rsid w:val="00EA702C"/>
    <w:rsid w:val="00EA752D"/>
    <w:rsid w:val="00EA756F"/>
    <w:rsid w:val="00EB12A1"/>
    <w:rsid w:val="00EB15BB"/>
    <w:rsid w:val="00EB379D"/>
    <w:rsid w:val="00EB3E56"/>
    <w:rsid w:val="00EB4259"/>
    <w:rsid w:val="00EB42F6"/>
    <w:rsid w:val="00EB56FF"/>
    <w:rsid w:val="00EB70FD"/>
    <w:rsid w:val="00EB78FD"/>
    <w:rsid w:val="00EC0A53"/>
    <w:rsid w:val="00EC0FDA"/>
    <w:rsid w:val="00EC2A8B"/>
    <w:rsid w:val="00EC3DB3"/>
    <w:rsid w:val="00EC3EC0"/>
    <w:rsid w:val="00EC4882"/>
    <w:rsid w:val="00EC5E7E"/>
    <w:rsid w:val="00ED1541"/>
    <w:rsid w:val="00ED42C2"/>
    <w:rsid w:val="00ED52F7"/>
    <w:rsid w:val="00ED6561"/>
    <w:rsid w:val="00ED711A"/>
    <w:rsid w:val="00ED7416"/>
    <w:rsid w:val="00EE0AC8"/>
    <w:rsid w:val="00EE0CC9"/>
    <w:rsid w:val="00EE1010"/>
    <w:rsid w:val="00EE48E8"/>
    <w:rsid w:val="00EE5B3D"/>
    <w:rsid w:val="00EE7538"/>
    <w:rsid w:val="00EE76CF"/>
    <w:rsid w:val="00EF0BB5"/>
    <w:rsid w:val="00EF207D"/>
    <w:rsid w:val="00EF2103"/>
    <w:rsid w:val="00EF2D2C"/>
    <w:rsid w:val="00EF3C9B"/>
    <w:rsid w:val="00EF5E34"/>
    <w:rsid w:val="00EF63DF"/>
    <w:rsid w:val="00EF6B19"/>
    <w:rsid w:val="00F00564"/>
    <w:rsid w:val="00F0244A"/>
    <w:rsid w:val="00F038B2"/>
    <w:rsid w:val="00F04560"/>
    <w:rsid w:val="00F04F14"/>
    <w:rsid w:val="00F05A58"/>
    <w:rsid w:val="00F06B89"/>
    <w:rsid w:val="00F107A2"/>
    <w:rsid w:val="00F10A0E"/>
    <w:rsid w:val="00F10D72"/>
    <w:rsid w:val="00F123BF"/>
    <w:rsid w:val="00F12B03"/>
    <w:rsid w:val="00F131AD"/>
    <w:rsid w:val="00F14EC3"/>
    <w:rsid w:val="00F15FCE"/>
    <w:rsid w:val="00F165A7"/>
    <w:rsid w:val="00F1675E"/>
    <w:rsid w:val="00F16DE8"/>
    <w:rsid w:val="00F16F79"/>
    <w:rsid w:val="00F21316"/>
    <w:rsid w:val="00F21569"/>
    <w:rsid w:val="00F2205A"/>
    <w:rsid w:val="00F2312A"/>
    <w:rsid w:val="00F23C43"/>
    <w:rsid w:val="00F23ED1"/>
    <w:rsid w:val="00F24045"/>
    <w:rsid w:val="00F263C9"/>
    <w:rsid w:val="00F27E73"/>
    <w:rsid w:val="00F31F66"/>
    <w:rsid w:val="00F32002"/>
    <w:rsid w:val="00F3307B"/>
    <w:rsid w:val="00F35706"/>
    <w:rsid w:val="00F35C2A"/>
    <w:rsid w:val="00F36B69"/>
    <w:rsid w:val="00F4069C"/>
    <w:rsid w:val="00F4078F"/>
    <w:rsid w:val="00F40AA3"/>
    <w:rsid w:val="00F4128B"/>
    <w:rsid w:val="00F41E50"/>
    <w:rsid w:val="00F42A9B"/>
    <w:rsid w:val="00F42E6E"/>
    <w:rsid w:val="00F43C53"/>
    <w:rsid w:val="00F44196"/>
    <w:rsid w:val="00F44F01"/>
    <w:rsid w:val="00F46BFF"/>
    <w:rsid w:val="00F47E14"/>
    <w:rsid w:val="00F5230B"/>
    <w:rsid w:val="00F539AD"/>
    <w:rsid w:val="00F545E4"/>
    <w:rsid w:val="00F54D03"/>
    <w:rsid w:val="00F55F2E"/>
    <w:rsid w:val="00F56208"/>
    <w:rsid w:val="00F56616"/>
    <w:rsid w:val="00F56C56"/>
    <w:rsid w:val="00F60403"/>
    <w:rsid w:val="00F60B4F"/>
    <w:rsid w:val="00F615D8"/>
    <w:rsid w:val="00F623CA"/>
    <w:rsid w:val="00F6306F"/>
    <w:rsid w:val="00F63A19"/>
    <w:rsid w:val="00F63C03"/>
    <w:rsid w:val="00F64768"/>
    <w:rsid w:val="00F65495"/>
    <w:rsid w:val="00F665C4"/>
    <w:rsid w:val="00F66985"/>
    <w:rsid w:val="00F716A1"/>
    <w:rsid w:val="00F72663"/>
    <w:rsid w:val="00F72F9E"/>
    <w:rsid w:val="00F73EEE"/>
    <w:rsid w:val="00F74479"/>
    <w:rsid w:val="00F7505F"/>
    <w:rsid w:val="00F75B36"/>
    <w:rsid w:val="00F75F59"/>
    <w:rsid w:val="00F76190"/>
    <w:rsid w:val="00F77320"/>
    <w:rsid w:val="00F7742C"/>
    <w:rsid w:val="00F8242C"/>
    <w:rsid w:val="00F8626E"/>
    <w:rsid w:val="00F9090E"/>
    <w:rsid w:val="00F90DE8"/>
    <w:rsid w:val="00F922BC"/>
    <w:rsid w:val="00F9247F"/>
    <w:rsid w:val="00F92F83"/>
    <w:rsid w:val="00F93DFE"/>
    <w:rsid w:val="00F94390"/>
    <w:rsid w:val="00F94DA1"/>
    <w:rsid w:val="00F95837"/>
    <w:rsid w:val="00F965A9"/>
    <w:rsid w:val="00F9712E"/>
    <w:rsid w:val="00FA054B"/>
    <w:rsid w:val="00FA2191"/>
    <w:rsid w:val="00FA2DD2"/>
    <w:rsid w:val="00FA31AF"/>
    <w:rsid w:val="00FA3920"/>
    <w:rsid w:val="00FA4B52"/>
    <w:rsid w:val="00FA50CC"/>
    <w:rsid w:val="00FA599E"/>
    <w:rsid w:val="00FA63A4"/>
    <w:rsid w:val="00FA7B24"/>
    <w:rsid w:val="00FA7C72"/>
    <w:rsid w:val="00FB0E89"/>
    <w:rsid w:val="00FB118E"/>
    <w:rsid w:val="00FB1800"/>
    <w:rsid w:val="00FB21F6"/>
    <w:rsid w:val="00FB420A"/>
    <w:rsid w:val="00FB5CFC"/>
    <w:rsid w:val="00FB6D9E"/>
    <w:rsid w:val="00FB6DF5"/>
    <w:rsid w:val="00FB6E51"/>
    <w:rsid w:val="00FB7B3F"/>
    <w:rsid w:val="00FC2F5A"/>
    <w:rsid w:val="00FC3837"/>
    <w:rsid w:val="00FC59D6"/>
    <w:rsid w:val="00FC5EEC"/>
    <w:rsid w:val="00FC67D4"/>
    <w:rsid w:val="00FC690A"/>
    <w:rsid w:val="00FC6DBA"/>
    <w:rsid w:val="00FD0017"/>
    <w:rsid w:val="00FD0774"/>
    <w:rsid w:val="00FD0AB8"/>
    <w:rsid w:val="00FD1D16"/>
    <w:rsid w:val="00FD40C5"/>
    <w:rsid w:val="00FD641B"/>
    <w:rsid w:val="00FD6A86"/>
    <w:rsid w:val="00FD6D34"/>
    <w:rsid w:val="00FD6D8D"/>
    <w:rsid w:val="00FD736A"/>
    <w:rsid w:val="00FD7D41"/>
    <w:rsid w:val="00FE039C"/>
    <w:rsid w:val="00FE05C3"/>
    <w:rsid w:val="00FE065E"/>
    <w:rsid w:val="00FE0CD8"/>
    <w:rsid w:val="00FE0CFF"/>
    <w:rsid w:val="00FE3F18"/>
    <w:rsid w:val="00FE4723"/>
    <w:rsid w:val="00FE58E4"/>
    <w:rsid w:val="00FE5972"/>
    <w:rsid w:val="00FE5B45"/>
    <w:rsid w:val="00FE5CAA"/>
    <w:rsid w:val="00FE65C5"/>
    <w:rsid w:val="00FE6628"/>
    <w:rsid w:val="00FE7064"/>
    <w:rsid w:val="00FE71BC"/>
    <w:rsid w:val="00FF062E"/>
    <w:rsid w:val="00FF1481"/>
    <w:rsid w:val="00FF2B8D"/>
    <w:rsid w:val="00FF4072"/>
    <w:rsid w:val="00FF5248"/>
    <w:rsid w:val="00FF57FE"/>
    <w:rsid w:val="00FF700E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qFormat/>
    <w:pPr>
      <w:keepNext/>
      <w:jc w:val="both"/>
      <w:outlineLvl w:val="2"/>
    </w:pPr>
    <w:rPr>
      <w:sz w:val="24"/>
      <w:lang w:val="hr-HR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hr-HR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55A3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22396"/>
    <w:rPr>
      <w:sz w:val="24"/>
      <w:lang w:val="en-AU"/>
    </w:rPr>
  </w:style>
  <w:style w:styleId="Tijeloteksta2" w:type="paragraph">
    <w:name w:val="Body Text 2"/>
    <w:basedOn w:val="Normal"/>
    <w:link w:val="Tijeloteksta2Char"/>
    <w:rsid w:val="00EC2A8B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C2A8B"/>
    <w:rPr>
      <w:lang w:val="en-AU"/>
    </w:rPr>
  </w:style>
  <w:style w:customStyle="true" w:styleId="Naslov1Char" w:type="character">
    <w:name w:val="Naslov 1 Char"/>
    <w:basedOn w:val="Zadanifontodlomka"/>
    <w:link w:val="Naslov1"/>
    <w:rsid w:val="0061237A"/>
    <w:rPr>
      <w:b/>
      <w:sz w:val="24"/>
    </w:rPr>
  </w:style>
  <w:style w:styleId="Odlomakpopisa" w:type="paragraph">
    <w:name w:val="List Paragraph"/>
    <w:basedOn w:val="Normal"/>
    <w:uiPriority w:val="34"/>
    <w:qFormat/>
    <w:rsid w:val="00BF1CB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6A74BA"/>
    <w:rPr>
      <w:sz w:val="24"/>
    </w:rPr>
  </w:style>
  <w:style w:customStyle="true" w:styleId="Naslov3Char" w:type="character">
    <w:name w:val="Naslov 3 Char"/>
    <w:basedOn w:val="Zadanifontodlomka"/>
    <w:link w:val="Naslov3"/>
    <w:rsid w:val="00F9712E"/>
    <w:rPr>
      <w:sz w:val="24"/>
    </w:rPr>
  </w:style>
  <w:style w:styleId="Bezproreda" w:type="paragraph">
    <w:name w:val="No Spacing"/>
    <w:uiPriority w:val="1"/>
    <w:qFormat/>
    <w:rsid w:val="00585D4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0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qFormat/>
    <w:pPr>
      <w:keepNext/>
      <w:jc w:val="both"/>
      <w:outlineLvl w:val="2"/>
    </w:pPr>
    <w:rPr>
      <w:sz w:val="24"/>
      <w:lang w:val="hr-HR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hr-HR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55A3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22396"/>
    <w:rPr>
      <w:sz w:val="24"/>
      <w:lang w:val="en-AU"/>
    </w:rPr>
  </w:style>
  <w:style w:styleId="Tijeloteksta2" w:type="paragraph">
    <w:name w:val="Body Text 2"/>
    <w:basedOn w:val="Normal"/>
    <w:link w:val="Tijeloteksta2Char"/>
    <w:rsid w:val="00EC2A8B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C2A8B"/>
    <w:rPr>
      <w:lang w:val="en-AU"/>
    </w:rPr>
  </w:style>
  <w:style w:customStyle="1" w:styleId="Naslov1Char" w:type="character">
    <w:name w:val="Naslov 1 Char"/>
    <w:basedOn w:val="Zadanifontodlomka"/>
    <w:link w:val="Naslov1"/>
    <w:rsid w:val="0061237A"/>
    <w:rPr>
      <w:b/>
      <w:sz w:val="24"/>
    </w:rPr>
  </w:style>
  <w:style w:styleId="Odlomakpopisa" w:type="paragraph">
    <w:name w:val="List Paragraph"/>
    <w:basedOn w:val="Normal"/>
    <w:uiPriority w:val="34"/>
    <w:qFormat/>
    <w:rsid w:val="00BF1CB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6A74BA"/>
    <w:rPr>
      <w:sz w:val="24"/>
    </w:rPr>
  </w:style>
  <w:style w:customStyle="1" w:styleId="Naslov3Char" w:type="character">
    <w:name w:val="Naslov 3 Char"/>
    <w:basedOn w:val="Zadanifontodlomka"/>
    <w:link w:val="Naslov3"/>
    <w:rsid w:val="00F9712E"/>
    <w:rPr>
      <w:sz w:val="24"/>
    </w:rPr>
  </w:style>
  <w:style w:styleId="Bezproreda" w:type="paragraph">
    <w:name w:val="No Spacing"/>
    <w:uiPriority w:val="1"/>
    <w:qFormat/>
    <w:rsid w:val="00585D4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0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0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19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2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84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1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4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5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4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66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53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45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76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66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75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7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24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93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09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19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27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8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43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92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3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951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78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6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1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79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135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1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33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691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8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4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50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7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87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26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40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59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2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12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4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0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61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0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1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37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11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8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8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9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79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41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488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45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33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97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7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10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1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9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54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0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519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095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45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454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7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23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602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37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2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2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9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65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2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0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3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43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91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75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7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6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52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04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79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26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730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08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57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42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79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83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93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33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79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94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37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525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2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3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8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84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431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8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29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37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8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21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34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43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7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4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514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65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637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584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9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3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4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2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09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62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7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18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67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7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49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2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7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086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68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27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7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66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30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0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2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02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12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6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2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2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900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1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96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42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53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0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23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7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8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31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55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1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9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0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Sp-15/2016</izvorni_sadrzaj>
    <derivirana_varijabla naziv="DomainObject.Predmet.OznakaBroj_1">Sp-15/2016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Bogdan</izvorni_sadrzaj>
    <derivirana_varijabla naziv="DomainObject.Predmet.StrankaFormated_1">  Branko Bogdan</derivirana_varijabla>
  </DomainObject.Predmet.StrankaFormated>
  <DomainObject.Predmet.StrankaFormatedOIB>
    <izvorni_sadrzaj>  Branko Bogdan, OIB 24935179353</izvorni_sadrzaj>
    <derivirana_varijabla naziv="DomainObject.Predmet.StrankaFormatedOIB_1">  Branko Bogdan, OIB 24935179353</derivirana_varijabla>
  </DomainObject.Predmet.StrankaFormatedOIB>
  <DomainObject.Predmet.StrankaFormatedWithAdress>
    <izvorni_sadrzaj> Branko Bogdan, Ljudevita Gaja 123, 31550 Valpovo</izvorni_sadrzaj>
    <derivirana_varijabla naziv="DomainObject.Predmet.StrankaFormatedWithAdress_1"> Branko Bogdan, Ljudevita Gaja 123, 31550 Valpovo</derivirana_varijabla>
  </DomainObject.Predmet.StrankaFormatedWithAdress>
  <DomainObject.Predmet.StrankaFormatedWithAdressOIB>
    <izvorni_sadrzaj> Branko Bogdan, OIB 24935179353, Ljudevita Gaja 123, 31550 Valpovo</izvorni_sadrzaj>
    <derivirana_varijabla naziv="DomainObject.Predmet.StrankaFormatedWithAdressOIB_1"> Branko Bogdan, OIB 24935179353, Ljudevita Gaja 123, 31550 Valpovo</derivirana_varijabla>
  </DomainObject.Predmet.StrankaFormatedWithAdressOIB>
  <DomainObject.Predmet.StrankaWithAdress>
    <izvorni_sadrzaj>Branko Bogdan Ljudevita Gaja 123,31550 Valpovo</izvorni_sadrzaj>
    <derivirana_varijabla naziv="DomainObject.Predmet.StrankaWithAdress_1">Branko Bogdan Ljudevita Gaja 123,31550 Valpovo</derivirana_varijabla>
  </DomainObject.Predmet.StrankaWithAdress>
  <DomainObject.Predmet.StrankaWithAdressOIB>
    <izvorni_sadrzaj>Branko Bogdan, OIB 24935179353, Ljudevita Gaja 123,31550 Valpovo</izvorni_sadrzaj>
    <derivirana_varijabla naziv="DomainObject.Predmet.StrankaWithAdressOIB_1">Branko Bogdan, OIB 24935179353, Ljudevita Gaja 123,31550 Valpovo</derivirana_varijabla>
  </DomainObject.Predmet.StrankaWithAdressOIB>
  <DomainObject.Predmet.StrankaNazivFormated>
    <izvorni_sadrzaj>Branko Bogdan</izvorni_sadrzaj>
    <derivirana_varijabla naziv="DomainObject.Predmet.StrankaNazivFormated_1">Branko Bogdan</derivirana_varijabla>
  </DomainObject.Predmet.StrankaNazivFormated>
  <DomainObject.Predmet.StrankaNazivFormatedOIB>
    <izvorni_sadrzaj>Branko Bogdan, OIB 24935179353</izvorni_sadrzaj>
    <derivirana_varijabla naziv="DomainObject.Predmet.StrankaNazivFormatedOIB_1">Branko Bogdan, OIB 24935179353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Branko Bogdan</item>
    </izvorni_sadrzaj>
    <derivirana_varijabla naziv="DomainObject.Predmet.StrankaListFormated_1">
      <item>Branko Bogdan</item>
    </derivirana_varijabla>
  </DomainObject.Predmet.StrankaListFormated>
  <DomainObject.Predmet.StrankaListFormatedOIB>
    <izvorni_sadrzaj>
      <item>Branko Bogdan, OIB 24935179353</item>
    </izvorni_sadrzaj>
    <derivirana_varijabla naziv="DomainObject.Predmet.StrankaListFormatedOIB_1">
      <item>Branko Bogdan, OIB 24935179353</item>
    </derivirana_varijabla>
  </DomainObject.Predmet.StrankaListFormatedOIB>
  <DomainObject.Predmet.StrankaListFormatedWithAdress>
    <izvorni_sadrzaj>
      <item>Branko Bogdan, Ljudevita Gaja 123, 31550 Valpovo</item>
    </izvorni_sadrzaj>
    <derivirana_varijabla naziv="DomainObject.Predmet.StrankaListFormatedWithAdress_1">
      <item>Branko Bogdan, Ljudevita Gaja 123, 31550 Valpovo</item>
    </derivirana_varijabla>
  </DomainObject.Predmet.StrankaListFormatedWithAdress>
  <DomainObject.Predmet.StrankaListFormatedWithAdressOIB>
    <izvorni_sadrzaj>
      <item>Branko Bogdan, OIB 24935179353, Ljudevita Gaja 123, 31550 Valpovo</item>
    </izvorni_sadrzaj>
    <derivirana_varijabla naziv="DomainObject.Predmet.StrankaListFormatedWithAdressOIB_1">
      <item>Branko Bogdan, OIB 24935179353, Ljudevita Gaja 123, 31550 Valpovo</item>
    </derivirana_varijabla>
  </DomainObject.Predmet.StrankaListFormatedWithAdressOIB>
  <DomainObject.Predmet.StrankaListNazivFormated>
    <izvorni_sadrzaj>
      <item>Branko Bogdan</item>
    </izvorni_sadrzaj>
    <derivirana_varijabla naziv="DomainObject.Predmet.StrankaListNazivFormated_1">
      <item>Branko Bogdan</item>
    </derivirana_varijabla>
  </DomainObject.Predmet.StrankaListNazivFormated>
  <DomainObject.Predmet.StrankaListNazivFormatedOIB>
    <izvorni_sadrzaj>
      <item>Branko Bogdan, OIB 24935179353</item>
    </izvorni_sadrzaj>
    <derivirana_varijabla naziv="DomainObject.Predmet.StrankaListNazivFormatedOIB_1">
      <item>Branko Bogdan, OIB 24935179353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Bogdan</izvorni_sadrzaj>
    <derivirana_varijabla naziv="DomainObject.Predmet.StrankaIDrugi_1">Branko Bogdan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Bogdan, OIB 24935179353, Ljudevita Gaja 123, 31550 Valpovo</izvorni_sadrzaj>
    <derivirana_varijabla naziv="DomainObject.Predmet.StrankaIDrugiAdressOIB_1">Branko Bogdan, OIB 24935179353, Ljudevita Gaja 123,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Bogdan</item>
    </izvorni_sadrzaj>
    <derivirana_varijabla naziv="DomainObject.Predmet.SudioniciListNaziv_1">
      <item>Branko Bogdan</item>
    </derivirana_varijabla>
  </DomainObject.Predmet.SudioniciListNaziv>
  <DomainObject.Predmet.SudioniciListAdressOIB>
    <izvorni_sadrzaj>
      <item>Branko Bogdan, OIB 24935179353, Ljudevita Gaja 123,31550 Valpovo</item>
    </izvorni_sadrzaj>
    <derivirana_varijabla naziv="DomainObject.Predmet.SudioniciListAdressOIB_1">
      <item>Branko Bogdan, OIB 24935179353, Ljudevita Gaja 123,31550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24935179353</item>
    </izvorni_sadrzaj>
    <derivirana_varijabla naziv="DomainObject.Predmet.SudioniciListNazivOIB_1">
      <item>, OIB 24935179353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B029A-BD14-48D5-8F67-1940A4700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78</properties:Words>
  <properties:Characters>363</properties:Characters>
  <properties:Lines>75</properties:Lines>
  <properties:Paragraphs>10</properties:Paragraphs>
  <properties:TotalTime>1759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2014-12-19T09:02:00Z</dcterms:created>
  <dc:creator>SUD</dc:creator>
  <cp:lastModifiedBy>Katica Bogdan</cp:lastModifiedBy>
  <cp:lastPrinted>2016-10-03T09:19:00Z</cp:lastPrinted>
  <dcterms:modified xmlns:xsi="http://www.w3.org/2001/XMLSchema-instance" xsi:type="dcterms:W3CDTF">2016-10-03T09:20:00Z</dcterms:modified>
  <cp:revision>629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