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ba65" w14:paraId="1b0ba65" w:rsidRDefault="006A3429" w:rsidP="00425D33" w:rsidR="00425D33" w:rsidRPr="00425D33">
      <w:pPr>
        <w:spacing w:after="0"/>
        <w15:collapsed w:val="false"/>
        <w:rPr>
          <w:rFonts w:cs="Arial" w:hAnsi="Arial" w:ascii="Arial"/>
          <w:sz w:val="20"/>
          <w:szCs w:val="20"/>
          <w:lang w:val="pl-PL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  <w:lang w:val="pl-PL"/>
        </w:rPr>
        <w:t>NATURA ISA d.o.o.</w:t>
      </w:r>
      <w:r w:rsidR="00425D33" w:rsidRPr="00425D33">
        <w:rPr>
          <w:rFonts w:cs="Arial" w:hAnsi="Arial" w:ascii="Arial"/>
          <w:sz w:val="20"/>
          <w:szCs w:val="20"/>
          <w:lang w:val="pl-PL"/>
        </w:rPr>
        <w:t xml:space="preserve"> u</w:t>
      </w:r>
      <w:r w:rsidR="00E0635C">
        <w:rPr>
          <w:rFonts w:cs="Arial" w:hAnsi="Arial" w:ascii="Arial"/>
          <w:sz w:val="20"/>
          <w:szCs w:val="20"/>
          <w:lang w:val="pl-PL"/>
        </w:rPr>
        <w:t xml:space="preserve"> stečaju</w:t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 w:rsidR="00E0635C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>Na broj:85.St-1438/17</w:t>
      </w:r>
    </w:p>
    <w:p w:rsidRDefault="006A3429" w:rsidP="00425D33" w:rsidR="00425D33" w:rsidRPr="00425D33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</w:t>
      </w:r>
      <w:r w:rsidR="00FA4B94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>Martićeva 67</w:t>
      </w:r>
    </w:p>
    <w:p w:rsidRDefault="006A3429" w:rsidP="002D662E" w:rsidR="00425D3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  <w:lang w:val="pl-PL"/>
        </w:rPr>
        <w:t>OIB:33041190079</w:t>
      </w:r>
      <w:r w:rsidR="00425D33" w:rsidRPr="00425D33">
        <w:rPr>
          <w:rFonts w:cs="Arial" w:hAnsi="Arial" w:ascii="Arial"/>
          <w:sz w:val="20"/>
          <w:szCs w:val="20"/>
          <w:lang w:val="pl-PL"/>
        </w:rPr>
        <w:t xml:space="preserve">                </w:t>
      </w:r>
      <w:r w:rsidR="00425D33" w:rsidRPr="00425D33">
        <w:rPr>
          <w:rFonts w:cs="Arial" w:hAnsi="Arial" w:ascii="Arial"/>
          <w:sz w:val="20"/>
          <w:szCs w:val="20"/>
          <w:lang w:val="pl-PL"/>
        </w:rPr>
        <w:tab/>
      </w:r>
      <w:r w:rsidR="00425D33" w:rsidRPr="00425D33">
        <w:rPr>
          <w:rFonts w:cs="Arial" w:hAnsi="Arial" w:ascii="Arial"/>
          <w:sz w:val="20"/>
          <w:szCs w:val="20"/>
          <w:lang w:val="pl-PL"/>
        </w:rPr>
        <w:tab/>
      </w:r>
      <w:r w:rsidR="00425D33" w:rsidRPr="00425D33">
        <w:rPr>
          <w:rFonts w:cs="Arial" w:hAnsi="Arial" w:ascii="Arial"/>
          <w:sz w:val="20"/>
          <w:szCs w:val="20"/>
          <w:lang w:val="pl-PL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  <w:t xml:space="preserve">       </w:t>
      </w:r>
      <w:r w:rsidR="00425D33">
        <w:rPr>
          <w:rFonts w:cs="Arial" w:hAnsi="Arial" w:ascii="Arial"/>
          <w:sz w:val="20"/>
          <w:szCs w:val="20"/>
        </w:rPr>
        <w:tab/>
        <w:t xml:space="preserve">                   </w:t>
      </w:r>
      <w:r w:rsidR="00425D33">
        <w:rPr>
          <w:rFonts w:cs="Arial" w:hAnsi="Arial" w:ascii="Arial"/>
          <w:sz w:val="20"/>
          <w:szCs w:val="20"/>
        </w:rPr>
        <w:tab/>
        <w:t xml:space="preserve">  </w:t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 w:rsidRPr="002D662E">
        <w:rPr>
          <w:rFonts w:cs="Arial" w:hAnsi="Arial" w:ascii="Arial"/>
          <w:b/>
          <w:sz w:val="20"/>
          <w:szCs w:val="20"/>
        </w:rPr>
        <w:t xml:space="preserve">                                   </w:t>
      </w:r>
      <w:r w:rsidR="002D662E" w:rsidRPr="002D662E">
        <w:rPr>
          <w:rFonts w:cs="Arial" w:hAnsi="Arial" w:ascii="Arial"/>
          <w:b/>
          <w:sz w:val="20"/>
          <w:szCs w:val="20"/>
        </w:rPr>
        <w:t>Po</w:t>
      </w:r>
      <w:r w:rsidR="00425D33" w:rsidRPr="002D662E">
        <w:rPr>
          <w:rFonts w:cs="Arial" w:hAnsi="Arial" w:ascii="Arial"/>
          <w:b/>
          <w:sz w:val="20"/>
          <w:szCs w:val="20"/>
        </w:rPr>
        <w:t>pis vjerovnika</w:t>
      </w:r>
      <w:r w:rsidR="00425D33">
        <w:rPr>
          <w:rFonts w:cs="Arial" w:hAnsi="Arial" w:ascii="Arial"/>
          <w:b/>
          <w:sz w:val="20"/>
          <w:szCs w:val="20"/>
        </w:rPr>
        <w:t xml:space="preserve"> koji su dostavili  tražbine za ispitno ročište </w:t>
      </w:r>
    </w:p>
    <w:p w:rsidRDefault="00425D33" w:rsidP="00425D33" w:rsidR="00425D3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                                                                               određen</w:t>
      </w:r>
      <w:r w:rsidR="006A3429">
        <w:rPr>
          <w:rFonts w:cs="Arial" w:hAnsi="Arial" w:ascii="Arial"/>
          <w:b/>
          <w:sz w:val="20"/>
          <w:szCs w:val="20"/>
        </w:rPr>
        <w:t>o za dan 15.ožujka 2018. u 9,30</w:t>
      </w:r>
      <w:r>
        <w:rPr>
          <w:rFonts w:cs="Arial" w:hAnsi="Arial" w:ascii="Arial"/>
          <w:b/>
          <w:sz w:val="20"/>
          <w:szCs w:val="20"/>
        </w:rPr>
        <w:t xml:space="preserve"> sati</w:t>
      </w:r>
    </w:p>
    <w:p w:rsidRDefault="00425D33" w:rsidP="00425D33" w:rsidR="00425D3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</w:t>
      </w:r>
    </w:p>
    <w:tbl>
      <w:tblPr>
        <w:tblW w:type="dxa" w:w="16162"/>
        <w:tblInd w:type="dxa" w:w="-318"/>
        <w:tblLayout w:type="fixed"/>
        <w:tblLook w:val="04A0" w:noVBand="1" w:noHBand="0" w:lastColumn="0" w:firstColumn="1" w:lastRow="0" w:firstRow="1"/>
      </w:tblPr>
      <w:tblGrid>
        <w:gridCol w:w="479"/>
        <w:gridCol w:w="940"/>
        <w:gridCol w:w="3118"/>
        <w:gridCol w:w="1559"/>
        <w:gridCol w:w="3686"/>
        <w:gridCol w:w="1560"/>
        <w:gridCol w:w="1134"/>
        <w:gridCol w:w="1134"/>
        <w:gridCol w:w="1276"/>
        <w:gridCol w:w="1276"/>
      </w:tblGrid>
      <w:tr w:rsidTr="00B33987" w:rsidR="00425D33">
        <w:trPr>
          <w:gridAfter w:val="1"/>
          <w:wAfter w:type="dxa" w:w="1276"/>
          <w:trHeight w:val="592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 w:rsidRPr="00F716EA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Tr="00B33987" w:rsidR="00FA4B94" w:rsidRPr="006F706E">
        <w:trPr>
          <w:gridAfter w:val="1"/>
          <w:wAfter w:type="dxa" w:w="1276"/>
          <w:trHeight w:val="544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4B94" w:rsidP="00487A38" w:rsidR="00FA4B94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A4B94" w:rsidR="00FA4B94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A4B94" w:rsidP="001F7511" w:rsidR="001F751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RADNIK</w:t>
            </w:r>
            <w:r w:rsidR="001F7511">
              <w:rPr>
                <w:rFonts w:cs="Arial" w:hAnsi="Arial" w:ascii="Arial"/>
                <w:sz w:val="18"/>
                <w:szCs w:val="18"/>
              </w:rPr>
              <w:t xml:space="preserve"> građevinarstvo i građevinska industrija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d.d. </w:t>
            </w:r>
          </w:p>
          <w:p w:rsidRDefault="00FA4B94" w:rsidP="001F7511" w:rsidR="00FA4B94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OIB: 21846792292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A4B94" w:rsidP="00B12915" w:rsidR="00FA4B94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Križevci, Ulica kralja Tomislava 45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F7511" w:rsidP="001F7511" w:rsidR="001F7511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</w:t>
            </w:r>
            <w:r w:rsidR="00FA4B94" w:rsidRPr="00FA4B94">
              <w:rPr>
                <w:rFonts w:cs="Arial" w:hAnsi="Arial" w:ascii="Arial"/>
                <w:sz w:val="18"/>
                <w:szCs w:val="18"/>
              </w:rPr>
              <w:t xml:space="preserve"> o izvođenju radova UG</w:t>
            </w:r>
            <w:r>
              <w:rPr>
                <w:rFonts w:cs="Arial" w:hAnsi="Arial" w:ascii="Arial"/>
                <w:sz w:val="18"/>
                <w:szCs w:val="18"/>
              </w:rPr>
              <w:t xml:space="preserve">-11-4002/13/IH od 12.02.14, Ugovor </w:t>
            </w:r>
            <w:r w:rsidR="00FA4B94" w:rsidRPr="00FA4B94">
              <w:rPr>
                <w:rFonts w:cs="Arial" w:hAnsi="Arial" w:ascii="Arial"/>
                <w:sz w:val="18"/>
                <w:szCs w:val="18"/>
              </w:rPr>
              <w:t xml:space="preserve">o izvođenju radova UG-29/2014/MČ od </w:t>
            </w:r>
            <w:r>
              <w:rPr>
                <w:rFonts w:cs="Arial" w:hAnsi="Arial" w:ascii="Arial"/>
                <w:sz w:val="18"/>
                <w:szCs w:val="18"/>
              </w:rPr>
              <w:t xml:space="preserve">25.02.14; Ugovor </w:t>
            </w:r>
            <w:r w:rsidR="00FA4B94" w:rsidRPr="00FA4B94">
              <w:rPr>
                <w:rFonts w:cs="Arial" w:hAnsi="Arial" w:ascii="Arial"/>
                <w:sz w:val="18"/>
                <w:szCs w:val="18"/>
              </w:rPr>
              <w:t>o izvođenju ra</w:t>
            </w:r>
            <w:r>
              <w:rPr>
                <w:rFonts w:cs="Arial" w:hAnsi="Arial" w:ascii="Arial"/>
                <w:sz w:val="18"/>
                <w:szCs w:val="18"/>
              </w:rPr>
              <w:t xml:space="preserve">dova UG-39/2015/NT od 14.04.15. zapisnik </w:t>
            </w:r>
            <w:r w:rsidR="001E3D69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o okončanom obračunu od 12.2.2016.i 24.10.2014. Rn od 14.4.2017.</w:t>
            </w:r>
          </w:p>
          <w:p w:rsidRDefault="00FA4B94" w:rsidP="002349E3" w:rsidR="00FA4B94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zadužnice Ov-6601/15, Ov-6602/15 od 05.05.15, Ov-6502/15 od 30.04.15</w:t>
            </w:r>
            <w:r w:rsidR="008B4057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1E3D69">
              <w:rPr>
                <w:rFonts w:cs="Arial" w:hAnsi="Arial" w:ascii="Arial"/>
                <w:sz w:val="18"/>
                <w:szCs w:val="18"/>
              </w:rPr>
              <w:t>.</w:t>
            </w:r>
            <w:r w:rsidR="002349E3" w:rsidRPr="002349E3">
              <w:rPr>
                <w:rFonts w:cs="Arial" w:hAnsi="Arial" w:ascii="Arial"/>
                <w:sz w:val="18"/>
                <w:szCs w:val="18"/>
              </w:rPr>
              <w:t>–uvjetna tražbina =120.000,00 kn za jamstveni period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A4B94" w:rsid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308.281,74</w:t>
            </w:r>
          </w:p>
          <w:p w:rsidRDefault="00A90BF6" w:rsidR="00A90BF6" w:rsidRPr="00A90BF6">
            <w:pPr>
              <w:jc w:val="center"/>
              <w:rPr>
                <w:rFonts w:cs="Arial" w:hAnsi="Arial" w:ascii="Arial"/>
                <w:b/>
                <w:color w:val="FF000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A4B94" w:rsidR="00FA4B94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A4B94" w:rsidR="00FA4B94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A4B94" w:rsidR="00FA4B94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03.01.2018</w:t>
            </w:r>
          </w:p>
        </w:tc>
      </w:tr>
      <w:tr w:rsidTr="00B33987" w:rsidR="002D3050" w:rsidRPr="006F706E">
        <w:trPr>
          <w:gridAfter w:val="1"/>
          <w:wAfter w:type="dxa" w:w="1276"/>
          <w:trHeight w:val="1177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487A38" w:rsidR="002D3050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F17183" w:rsidR="002D3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ODVJETNIK TOMISLAV BOGDAN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2D3050" w:rsidP="00F17183" w:rsidR="002D3050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OIB: 58318565913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B12915" w:rsidR="002D3050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Osijek, Kralja Zvonimira 15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35490E" w:rsidR="002D3050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odvjetničke usluge u</w:t>
            </w:r>
            <w:r>
              <w:rPr>
                <w:rFonts w:cs="Arial" w:hAnsi="Arial" w:ascii="Arial"/>
                <w:sz w:val="18"/>
                <w:szCs w:val="18"/>
              </w:rPr>
              <w:t xml:space="preserve"> postupcima zaključno sa danom 3.1.17: Trgovački sud u Osijeku P-1</w:t>
            </w:r>
            <w:r w:rsidRPr="00F17183">
              <w:rPr>
                <w:rFonts w:cs="Arial" w:hAnsi="Arial" w:ascii="Arial"/>
                <w:sz w:val="18"/>
                <w:szCs w:val="18"/>
              </w:rPr>
              <w:t>83/2016</w:t>
            </w:r>
            <w:r>
              <w:rPr>
                <w:rFonts w:cs="Arial" w:hAnsi="Arial" w:ascii="Arial"/>
                <w:sz w:val="18"/>
                <w:szCs w:val="18"/>
              </w:rPr>
              <w:t xml:space="preserve">; Trgovački sud u Zagrebu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Povrv-3626/2016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18.625,00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08.01.2018</w:t>
            </w:r>
          </w:p>
        </w:tc>
      </w:tr>
      <w:tr w:rsidTr="00B33987" w:rsidR="002D3050" w:rsidRPr="006F706E">
        <w:trPr>
          <w:gridAfter w:val="1"/>
          <w:wAfter w:type="dxa" w:w="1276"/>
          <w:trHeight w:val="720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487A38" w:rsidR="002D3050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F91247" w:rsidR="002D3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JURMAN d.o.o. </w:t>
            </w:r>
          </w:p>
          <w:p w:rsidRDefault="002D3050" w:rsidP="00F91247" w:rsidR="002D3050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OIB: 94461025336 z</w:t>
            </w:r>
            <w:r>
              <w:rPr>
                <w:rFonts w:cs="Arial" w:hAnsi="Arial" w:ascii="Arial"/>
                <w:sz w:val="18"/>
                <w:szCs w:val="18"/>
              </w:rPr>
              <w:t xml:space="preserve">astupan po Cvitković&amp;Devide odvjetničko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društvo Zagreb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B12915" w:rsidR="002D3050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Zagreb, Rudeška cesta 236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F91247" w:rsidR="002D3050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račun </w:t>
            </w:r>
            <w:r>
              <w:rPr>
                <w:rFonts w:cs="Arial" w:hAnsi="Arial" w:ascii="Arial"/>
                <w:sz w:val="18"/>
                <w:szCs w:val="18"/>
              </w:rPr>
              <w:t xml:space="preserve">45-15-1 od 28.09.2015; pravomoćno  i ovršno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rj</w:t>
            </w:r>
            <w:r>
              <w:rPr>
                <w:rFonts w:cs="Arial" w:hAnsi="Arial" w:ascii="Arial"/>
                <w:sz w:val="18"/>
                <w:szCs w:val="18"/>
              </w:rPr>
              <w:t xml:space="preserve">ešenje  Ovrv-4081/2016 Javni bilježnik </w:t>
            </w:r>
            <w:r w:rsidRPr="00FA4B94">
              <w:rPr>
                <w:rFonts w:cs="Arial" w:hAnsi="Arial" w:ascii="Arial"/>
                <w:sz w:val="18"/>
                <w:szCs w:val="18"/>
              </w:rPr>
              <w:t>Matijević od 19.01.2017</w:t>
            </w:r>
            <w:r>
              <w:rPr>
                <w:rFonts w:cs="Arial" w:hAnsi="Arial" w:ascii="Arial"/>
                <w:sz w:val="18"/>
                <w:szCs w:val="18"/>
              </w:rPr>
              <w:t>;</w:t>
            </w:r>
          </w:p>
          <w:p w:rsidRDefault="002D3050" w:rsidP="00AD0971" w:rsidR="002D3050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 razlučno pravo na pokretninama po</w:t>
            </w:r>
            <w:r>
              <w:rPr>
                <w:rFonts w:cs="Arial" w:hAnsi="Arial" w:ascii="Arial"/>
                <w:sz w:val="18"/>
                <w:szCs w:val="18"/>
              </w:rPr>
              <w:t xml:space="preserve"> rješenju Općinskog građanskog suda u Zagrebu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Ovrv-336</w:t>
            </w:r>
            <w:r>
              <w:rPr>
                <w:rFonts w:cs="Arial" w:hAnsi="Arial" w:ascii="Arial"/>
                <w:sz w:val="18"/>
                <w:szCs w:val="18"/>
              </w:rPr>
              <w:t>7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/2017 od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A4B94">
              <w:rPr>
                <w:rFonts w:cs="Arial" w:hAnsi="Arial" w:ascii="Arial"/>
                <w:sz w:val="18"/>
                <w:szCs w:val="18"/>
              </w:rPr>
              <w:t>02.03.2017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180.486,74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19.01.2018</w:t>
            </w:r>
          </w:p>
        </w:tc>
      </w:tr>
      <w:tr w:rsidTr="00165030" w:rsidR="002D3050" w:rsidRPr="006F706E">
        <w:trPr>
          <w:gridAfter w:val="1"/>
          <w:wAfter w:type="dxa" w:w="1276"/>
          <w:trHeight w:val="784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487A38" w:rsidR="002D3050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002799" w:rsidR="002D3050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BMD STIL d.o.o.</w:t>
            </w:r>
          </w:p>
          <w:p w:rsidRDefault="002D3050" w:rsidP="00002799" w:rsidR="002D3050" w:rsidRPr="00FA4B94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 OIB:96086822394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B12915" w:rsidR="002D3050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Bedenica, Bedenica 45A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B12915" w:rsidR="002D3050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računi, </w:t>
            </w:r>
            <w:r>
              <w:rPr>
                <w:rFonts w:cs="Arial" w:hAnsi="Arial" w:ascii="Arial"/>
                <w:sz w:val="18"/>
                <w:szCs w:val="18"/>
              </w:rPr>
              <w:t xml:space="preserve">zadužnica Ov-4884/2014 javni bilježnik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Zorka Čavajda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165030" w:rsidR="002D305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458.293,39</w:t>
            </w:r>
          </w:p>
          <w:p w:rsidRDefault="002D3050" w:rsidP="00165030" w:rsidR="002D3050" w:rsidRPr="00A83F55">
            <w:pPr>
              <w:jc w:val="center"/>
              <w:rPr>
                <w:rFonts w:cs="Arial" w:hAnsi="Arial" w:asci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19.01.2018</w:t>
            </w:r>
          </w:p>
        </w:tc>
      </w:tr>
      <w:tr w:rsidTr="002B6269" w:rsidR="002D3050" w:rsidRPr="006F706E">
        <w:trPr>
          <w:gridAfter w:val="1"/>
          <w:wAfter w:type="dxa" w:w="1276"/>
          <w:trHeight w:val="559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083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083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EB083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083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083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083B" w:rsidR="002D3050" w:rsidRPr="00F716EA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083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083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EB083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Tr="00EB66B3" w:rsidR="002D3050" w:rsidRPr="00C954E9">
        <w:trPr>
          <w:gridAfter w:val="1"/>
          <w:wAfter w:type="dxa" w:w="1276"/>
          <w:trHeight w:val="554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66B3" w:rsidR="002D3050" w:rsidRPr="00C954E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767A06" w:rsidR="002D3050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D3050" w:rsidP="002B6269" w:rsidR="002D3050" w:rsidRPr="00FA4B94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RH, Ministarstvo poljoprivrede</w:t>
            </w:r>
            <w:r w:rsidRPr="00FA4B94">
              <w:rPr>
                <w:rFonts w:cs="Arial" w:hAnsi="Arial" w:ascii="Arial"/>
                <w:sz w:val="18"/>
                <w:szCs w:val="18"/>
              </w:rPr>
              <w:t>, OIB: 76767369197 zastupana po ŽDO Zagreb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D3050" w:rsidP="002B6269" w:rsidR="002D3050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D3050" w:rsidP="002B6269" w:rsidR="002D3050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naknada za općekorisne funkc</w:t>
            </w:r>
            <w:r w:rsidRPr="00FA4B94">
              <w:rPr>
                <w:rFonts w:cs="Arial" w:hAnsi="Arial" w:ascii="Arial"/>
                <w:sz w:val="18"/>
                <w:szCs w:val="18"/>
              </w:rPr>
              <w:t>ije šuma</w:t>
            </w:r>
            <w:r>
              <w:rPr>
                <w:rFonts w:cs="Arial" w:hAnsi="Arial" w:ascii="Arial"/>
                <w:sz w:val="18"/>
                <w:szCs w:val="18"/>
              </w:rPr>
              <w:t xml:space="preserve"> za 2015.godinu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2B6269" w:rsidR="002D3050" w:rsidRPr="00FA4B94">
            <w:pPr>
              <w:spacing w:lineRule="auto" w:line="24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2.149,02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D3050" w:rsidP="002B6269" w:rsidR="002D3050" w:rsidRPr="00FA4B94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D3050" w:rsidP="002B6269" w:rsidR="002D3050" w:rsidRPr="00FA4B94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2B6269" w:rsidR="002D3050" w:rsidRPr="00FA4B94">
            <w:pPr>
              <w:spacing w:lineRule="auto" w:line="24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26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  <w:r w:rsidRPr="00FA4B94">
              <w:rPr>
                <w:rFonts w:cs="Arial" w:hAnsi="Arial" w:ascii="Arial"/>
                <w:sz w:val="18"/>
                <w:szCs w:val="18"/>
              </w:rPr>
              <w:t>01.2018</w:t>
            </w:r>
          </w:p>
        </w:tc>
      </w:tr>
      <w:tr w:rsidTr="00EB66B3" w:rsidR="002D3050">
        <w:trPr>
          <w:gridAfter w:val="1"/>
          <w:wAfter w:type="dxa" w:w="1276"/>
          <w:trHeight w:val="399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66B3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767A06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F70D4A" w:rsidR="002D3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 xml:space="preserve">HRVATSKI TELEKOM d.d. </w:t>
            </w:r>
          </w:p>
          <w:p w:rsidRDefault="002D3050" w:rsidP="00F70D4A" w:rsidR="002D3050" w:rsidRPr="00F70D4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OIB: 81793146560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D3050" w:rsidP="00B33987" w:rsidR="002D3050" w:rsidRPr="00F70D4A">
            <w:pPr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Zagreb, Roberta F. Mihanovića 9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AA400A" w:rsidR="002D3050" w:rsidRPr="00F70D4A">
            <w:pPr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telekom usluge za 2015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70D4A">
              <w:rPr>
                <w:rFonts w:cs="Arial" w:hAnsi="Arial" w:ascii="Arial"/>
                <w:sz w:val="18"/>
                <w:szCs w:val="18"/>
              </w:rPr>
              <w:t xml:space="preserve"> i 2017 g.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7.587,86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30.01.2018</w:t>
            </w:r>
          </w:p>
        </w:tc>
      </w:tr>
      <w:tr w:rsidTr="00EB66B3" w:rsidR="002D3050">
        <w:trPr>
          <w:gridAfter w:val="1"/>
          <w:wAfter w:type="dxa" w:w="1276"/>
          <w:trHeight w:val="592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66B3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767A06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F70D4A" w:rsidR="002D3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 xml:space="preserve">PRIVREDNA BANKA ZAGREB d.d. </w:t>
            </w:r>
          </w:p>
          <w:p w:rsidRDefault="002D3050" w:rsidP="00F70D4A" w:rsidR="002D3050" w:rsidRPr="00F70D4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OI</w:t>
            </w:r>
            <w:r>
              <w:rPr>
                <w:rFonts w:cs="Arial" w:hAnsi="Arial" w:ascii="Arial"/>
                <w:sz w:val="18"/>
                <w:szCs w:val="18"/>
              </w:rPr>
              <w:t xml:space="preserve">B: 02535697732 zastupana po Odvjetničko </w:t>
            </w:r>
            <w:r w:rsidRPr="00F70D4A">
              <w:rPr>
                <w:rFonts w:cs="Arial" w:hAnsi="Arial" w:ascii="Arial"/>
                <w:sz w:val="18"/>
                <w:szCs w:val="18"/>
              </w:rPr>
              <w:t xml:space="preserve"> društvo Suić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70D4A">
              <w:rPr>
                <w:rFonts w:cs="Arial" w:hAnsi="Arial" w:ascii="Arial"/>
                <w:sz w:val="18"/>
                <w:szCs w:val="18"/>
              </w:rPr>
              <w:t>&amp;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70D4A">
              <w:rPr>
                <w:rFonts w:cs="Arial" w:hAnsi="Arial" w:ascii="Arial"/>
                <w:sz w:val="18"/>
                <w:szCs w:val="18"/>
              </w:rPr>
              <w:t>Škunca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F70D4A" w:rsidR="002D3050" w:rsidRPr="00F70D4A">
            <w:pPr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Zagreb, Radnička cesta 50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B33987" w:rsidR="002D3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</w:t>
            </w:r>
            <w:r w:rsidRPr="00F70D4A">
              <w:rPr>
                <w:rFonts w:cs="Arial" w:hAnsi="Arial" w:ascii="Arial"/>
                <w:sz w:val="18"/>
                <w:szCs w:val="18"/>
              </w:rPr>
              <w:t xml:space="preserve"> o otvaranju i vođenju </w:t>
            </w:r>
            <w:r>
              <w:rPr>
                <w:rFonts w:cs="Arial" w:hAnsi="Arial" w:ascii="Arial"/>
                <w:sz w:val="18"/>
                <w:szCs w:val="18"/>
              </w:rPr>
              <w:t>poslovnog računa od 16.09.2009.;</w:t>
            </w:r>
          </w:p>
          <w:p w:rsidRDefault="002D3050" w:rsidP="00B33987" w:rsidR="002D3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Ugovor</w:t>
            </w:r>
            <w:r w:rsidRPr="00F70D4A">
              <w:rPr>
                <w:rFonts w:cs="Arial" w:hAnsi="Arial" w:ascii="Arial"/>
                <w:sz w:val="18"/>
                <w:szCs w:val="18"/>
              </w:rPr>
              <w:t xml:space="preserve"> o izdavanju kunske garancije od 03.04.2015</w:t>
            </w:r>
            <w:r>
              <w:rPr>
                <w:rFonts w:cs="Arial" w:hAnsi="Arial" w:ascii="Arial"/>
                <w:sz w:val="18"/>
                <w:szCs w:val="18"/>
              </w:rPr>
              <w:t xml:space="preserve">.  </w:t>
            </w:r>
            <w:r w:rsidRPr="00041D81">
              <w:rPr>
                <w:rFonts w:cs="Arial" w:hAnsi="Arial" w:ascii="Arial"/>
                <w:sz w:val="18"/>
                <w:szCs w:val="18"/>
              </w:rPr>
              <w:t>u korist RADNIK d.d.</w:t>
            </w:r>
          </w:p>
          <w:p w:rsidRDefault="002D3050" w:rsidP="00280C48" w:rsidR="002D3050" w:rsidRPr="00F70D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</w:t>
            </w:r>
            <w:r w:rsidRPr="00F70D4A">
              <w:rPr>
                <w:rFonts w:cs="Arial" w:hAnsi="Arial" w:ascii="Arial"/>
                <w:sz w:val="18"/>
                <w:szCs w:val="18"/>
              </w:rPr>
              <w:t xml:space="preserve"> o kratkoročnom revolving kreditu br. 5010539343 od 03.04.2015, te dodatak I Ugovoru, zadužnice Ov-4008/15 od 07.04.15, Ov-4020/15 od 07.04.15, Ov-3315/16 od 24.02.16 JB Kelečić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872.519,58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R="002D3050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02.02.2018</w:t>
            </w:r>
          </w:p>
        </w:tc>
      </w:tr>
      <w:tr w:rsidTr="00EB66B3" w:rsidR="002D3050">
        <w:trPr>
          <w:gridAfter w:val="1"/>
          <w:wAfter w:type="dxa" w:w="1276"/>
          <w:trHeight w:val="934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66B3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767A06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AA7C83" w:rsidR="002D3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RH, Ministarstvo financija, Porezna uprava, Područni ured Zagreb</w:t>
            </w:r>
          </w:p>
          <w:p w:rsidRDefault="002D3050" w:rsidP="00AA7C83" w:rsidR="002D3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2D3050" w:rsidP="00D97F41" w:rsidR="002D3050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 zastupana po ŽDO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6F5A42" w:rsidR="002D3050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5C2FB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Porezi, doprinosi, javna davanja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 w:rsidRPr="00F716EA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50.598,09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02.02.2018.</w:t>
            </w:r>
          </w:p>
        </w:tc>
      </w:tr>
      <w:tr w:rsidTr="00EB66B3" w:rsidR="002D3050" w:rsidRPr="006F706E">
        <w:trPr>
          <w:trHeight w:val="592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66B3" w:rsidR="002D3050" w:rsidRP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767A06" w:rsidR="002D3050" w:rsidRPr="00472C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472C3F" w:rsidR="002D3050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PROFI BAUCENTAR d.o.o.</w:t>
            </w:r>
          </w:p>
          <w:p w:rsidRDefault="002D3050" w:rsidP="00472C3F" w:rsidR="002D3050" w:rsidRPr="00472C3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OIB:61095212969 zastupa odvjetnik M.Ljubenko  iz OD Ljubenko &amp; Partneri d.o.o.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5C2FBB" w:rsidR="002D3050" w:rsidRPr="00472C3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Đakovo, P.Preradovića 212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5C2FBB" w:rsidR="002D3050" w:rsidRPr="00472C3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Pravomoćna i ovršna presuda Trgovačkog suda u Zagrebu Povrv-4306/16 od 8.12.2017.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77.852,09</w:t>
            </w:r>
          </w:p>
          <w:p w:rsidRDefault="002D3050" w:rsidP="005C2FBB" w:rsidR="002D3050" w:rsidRPr="00A83F55">
            <w:pPr>
              <w:jc w:val="center"/>
              <w:rPr>
                <w:rFonts w:cs="Arial" w:hAnsi="Arial" w:ascii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 w:rsidRPr="00472C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 w:rsidRPr="00472C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 w:rsidRPr="00472C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12.02.2018.</w:t>
            </w:r>
          </w:p>
        </w:tc>
        <w:tc>
          <w:tcPr>
            <w:tcW w:type="dxa" w:w="1276"/>
            <w:vAlign w:val="center"/>
          </w:tcPr>
          <w:p w:rsidRDefault="002D3050" w:rsidP="005C2FBB" w:rsidR="002D3050">
            <w:pPr>
              <w:jc w:val="center"/>
              <w:rPr>
                <w:sz w:val="16"/>
                <w:szCs w:val="16"/>
              </w:rPr>
            </w:pPr>
          </w:p>
        </w:tc>
      </w:tr>
      <w:tr w:rsidTr="00EB66B3" w:rsidR="002D3050" w:rsidRPr="006F706E">
        <w:trPr>
          <w:gridAfter w:val="1"/>
          <w:wAfter w:type="dxa" w:w="1276"/>
          <w:trHeight w:val="706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EB66B3" w:rsidR="002D3050" w:rsidRP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767A06" w:rsidR="002D3050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2D3050" w:rsidP="002B6269" w:rsidR="002D3050" w:rsidRPr="00935E3A">
            <w:pPr>
              <w:spacing w:lineRule="auto" w:line="24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Hrvaćanin Zoran, OIB:22106522681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5C2FBB" w:rsidR="002D3050" w:rsidRPr="00935E3A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 Bulvanova 14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3050" w:rsidP="006C0D0A" w:rsidR="002D3050" w:rsidRPr="00935E3A">
            <w:pPr>
              <w:spacing w:lineRule="auto" w:line="24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 stečajni upravitel</w:t>
            </w:r>
            <w:r w:rsidR="00935EDA">
              <w:rPr>
                <w:rFonts w:cs="Arial" w:hAnsi="Arial" w:ascii="Arial"/>
                <w:sz w:val="20"/>
                <w:szCs w:val="20"/>
              </w:rPr>
              <w:t>j -prava iz radnog odnosa , plać</w:t>
            </w:r>
            <w:r>
              <w:rPr>
                <w:rFonts w:cs="Arial" w:hAnsi="Arial" w:ascii="Arial"/>
                <w:sz w:val="20"/>
                <w:szCs w:val="20"/>
              </w:rPr>
              <w:t>a u net</w:t>
            </w:r>
            <w:r w:rsidR="00935EDA">
              <w:rPr>
                <w:rFonts w:cs="Arial" w:hAnsi="Arial" w:ascii="Arial"/>
                <w:sz w:val="20"/>
                <w:szCs w:val="20"/>
              </w:rPr>
              <w:t>o iznosu, doprinosi iz i na plać</w:t>
            </w:r>
            <w:r>
              <w:rPr>
                <w:rFonts w:cs="Arial" w:hAnsi="Arial" w:ascii="Arial"/>
                <w:sz w:val="20"/>
                <w:szCs w:val="20"/>
              </w:rPr>
              <w:t xml:space="preserve">u, porez i prirez,  otpremnina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5C2FBB" w:rsidR="002D3050" w:rsidRPr="00FF362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52.211,93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425D33" w:rsidR="002D3050" w:rsidRP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425D33" w:rsidR="002D3050" w:rsidRP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3050" w:rsidP="00425D33" w:rsidR="002D3050" w:rsidRP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B33987" w:rsidR="002D3050" w:rsidRPr="006F706E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1276"/>
          <w:trHeight w:val="409"/>
        </w:trPr>
        <w:tc>
          <w:tcPr>
            <w:tcW w:type="dxa" w:w="479"/>
            <w:vAlign w:val="center"/>
          </w:tcPr>
          <w:p w:rsidRDefault="002D3050" w:rsidP="005C2FBB" w:rsidR="002D3050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940"/>
            <w:vAlign w:val="center"/>
          </w:tcPr>
          <w:p w:rsidRDefault="002D3050" w:rsidP="005C2FBB" w:rsidR="002D3050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vAlign w:val="center"/>
          </w:tcPr>
          <w:p w:rsidRDefault="002D3050" w:rsidP="005C2FBB" w:rsidR="002D3050" w:rsidRPr="006F706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vAlign w:val="center"/>
          </w:tcPr>
          <w:p w:rsidRDefault="002D3050" w:rsidP="005C2FBB" w:rsidR="002D3050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686"/>
            <w:vAlign w:val="center"/>
          </w:tcPr>
          <w:p w:rsidRDefault="002D3050" w:rsidP="005C2FBB" w:rsidR="002D3050" w:rsidRPr="00950090">
            <w:pPr>
              <w:spacing w:lineRule="auto" w:line="240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950090">
              <w:rPr>
                <w:rFonts w:cs="Arial" w:hAnsi="Arial" w:ascii="Arial"/>
                <w:b/>
                <w:sz w:val="20"/>
                <w:szCs w:val="20"/>
              </w:rPr>
              <w:t>Ukupno prijavljeni iznos</w:t>
            </w:r>
          </w:p>
        </w:tc>
        <w:tc>
          <w:tcPr>
            <w:tcW w:type="dxa" w:w="1560"/>
            <w:vAlign w:val="center"/>
          </w:tcPr>
          <w:p w:rsidRDefault="00FB6D43" w:rsidP="00B33987" w:rsidR="002D3050" w:rsidRPr="00B3398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2.028.6</w:t>
            </w:r>
            <w:r w:rsidR="002D3050" w:rsidRPr="00B33987">
              <w:rPr>
                <w:rFonts w:cs="Arial" w:hAnsi="Arial" w:ascii="Arial"/>
                <w:b/>
                <w:sz w:val="20"/>
                <w:szCs w:val="20"/>
              </w:rPr>
              <w:t>05,44</w:t>
            </w:r>
          </w:p>
        </w:tc>
        <w:tc>
          <w:tcPr>
            <w:tcW w:type="dxa" w:w="1134"/>
            <w:vAlign w:val="center"/>
          </w:tcPr>
          <w:p w:rsidRDefault="002D3050" w:rsidP="005C2FBB" w:rsidR="002D3050" w:rsidRPr="0095009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134"/>
            <w:vAlign w:val="center"/>
          </w:tcPr>
          <w:p w:rsidRDefault="002D3050" w:rsidP="005C2FBB" w:rsidR="002D3050" w:rsidRPr="0095009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276"/>
            <w:noWrap/>
            <w:vAlign w:val="center"/>
          </w:tcPr>
          <w:p w:rsidRDefault="002D3050" w:rsidP="005C2FBB" w:rsidR="002D3050" w:rsidRPr="0095009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EE2063" w:rsidR="0057407F">
      <w:r>
        <w:rPr>
          <w:rFonts w:cs="Arial" w:hAnsi="Arial" w:ascii="Arial"/>
          <w:sz w:val="20"/>
          <w:szCs w:val="20"/>
        </w:rPr>
        <w:t>Z</w:t>
      </w:r>
      <w:r w:rsidR="00425D33" w:rsidRPr="00950090">
        <w:rPr>
          <w:rFonts w:cs="Arial" w:hAnsi="Arial" w:ascii="Arial"/>
          <w:sz w:val="20"/>
          <w:szCs w:val="20"/>
        </w:rPr>
        <w:t>agreb,</w:t>
      </w:r>
      <w:r w:rsidR="00425D33" w:rsidRPr="00950090">
        <w:rPr>
          <w:rFonts w:cs="Arial" w:hAnsi="Arial" w:ascii="Arial"/>
          <w:sz w:val="20"/>
          <w:szCs w:val="20"/>
        </w:rPr>
        <w:tab/>
      </w:r>
      <w:r w:rsidR="00C36C12">
        <w:rPr>
          <w:rFonts w:cs="Arial" w:hAnsi="Arial" w:ascii="Arial"/>
          <w:sz w:val="20"/>
          <w:szCs w:val="20"/>
        </w:rPr>
        <w:t>05.03.2018.</w:t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  <w:t xml:space="preserve">                      </w:t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  <w:t xml:space="preserve">   </w:t>
      </w:r>
      <w:r w:rsidR="00425D33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 xml:space="preserve">   Stečajni upravitelj</w:t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  <w:t xml:space="preserve">   </w:t>
      </w:r>
      <w:r w:rsidR="00425D33" w:rsidRPr="00950090">
        <w:rPr>
          <w:rFonts w:cs="Arial" w:hAnsi="Arial" w:ascii="Arial"/>
          <w:sz w:val="20"/>
          <w:szCs w:val="20"/>
        </w:rPr>
        <w:tab/>
        <w:t xml:space="preserve">           </w:t>
      </w:r>
      <w:r w:rsidR="006A3429">
        <w:rPr>
          <w:rFonts w:cs="Arial" w:hAnsi="Arial" w:ascii="Arial"/>
          <w:sz w:val="20"/>
          <w:szCs w:val="20"/>
        </w:rPr>
        <w:t>Božidar Brkljač, dipl oec</w:t>
      </w:r>
      <w:r w:rsidR="00425D33" w:rsidRPr="00950090">
        <w:rPr>
          <w:rFonts w:cs="Arial" w:hAnsi="Arial" w:ascii="Arial"/>
          <w:sz w:val="20"/>
          <w:szCs w:val="20"/>
        </w:rPr>
        <w:t xml:space="preserve"> </w:t>
      </w:r>
    </w:p>
    <w:sectPr w:rsidSect="00425D33" w:rsidR="0057407F">
      <w:footerReference w:type="default" r:id="rId8"/>
      <w:pgSz w:orient="landscape" w:h="11906" w:w="16838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0C1" w:rsidR="007B30C1">
      <w:pPr>
        <w:spacing w:lineRule="auto" w:line="240" w:after="0"/>
      </w:pPr>
      <w:r>
        <w:separator/>
      </w:r>
    </w:p>
  </w:endnote>
  <w:endnote w:id="0" w:type="continuationSeparator">
    <w:p w:rsidRDefault="007B30C1" w:rsidR="007B30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83" w:rsidR="00AA7C8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2AE5">
      <w:rPr>
        <w:noProof/>
      </w:rPr>
      <w:t>2</w:t>
    </w:r>
    <w:r>
      <w:rPr>
        <w:noProof/>
      </w:rPr>
      <w:fldChar w:fldCharType="end"/>
    </w:r>
  </w:p>
  <w:p w:rsidRDefault="005C2FBB" w:rsidR="005C2F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0C1" w:rsidR="007B30C1">
      <w:pPr>
        <w:spacing w:lineRule="auto" w:line="240" w:after="0"/>
      </w:pPr>
      <w:r>
        <w:separator/>
      </w:r>
    </w:p>
  </w:footnote>
  <w:footnote w:id="0" w:type="continuationSeparator">
    <w:p w:rsidRDefault="007B30C1" w:rsidR="007B30C1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5D33"/>
    <w:rsid w:val="00002799"/>
    <w:rsid w:val="00015FF3"/>
    <w:rsid w:val="00041D81"/>
    <w:rsid w:val="00053FAD"/>
    <w:rsid w:val="000959E8"/>
    <w:rsid w:val="000F3D33"/>
    <w:rsid w:val="001134E8"/>
    <w:rsid w:val="00115481"/>
    <w:rsid w:val="001454CE"/>
    <w:rsid w:val="00165030"/>
    <w:rsid w:val="001A2AE5"/>
    <w:rsid w:val="001D6BC3"/>
    <w:rsid w:val="001E3D69"/>
    <w:rsid w:val="001F7511"/>
    <w:rsid w:val="002349E3"/>
    <w:rsid w:val="00280C48"/>
    <w:rsid w:val="002B6269"/>
    <w:rsid w:val="002D246C"/>
    <w:rsid w:val="002D3050"/>
    <w:rsid w:val="002D662E"/>
    <w:rsid w:val="0030588B"/>
    <w:rsid w:val="00313166"/>
    <w:rsid w:val="0035490E"/>
    <w:rsid w:val="00395022"/>
    <w:rsid w:val="003A276C"/>
    <w:rsid w:val="003F6EF7"/>
    <w:rsid w:val="00425D33"/>
    <w:rsid w:val="00472C3F"/>
    <w:rsid w:val="00474618"/>
    <w:rsid w:val="00487A38"/>
    <w:rsid w:val="004C7FCD"/>
    <w:rsid w:val="004D743F"/>
    <w:rsid w:val="0057407F"/>
    <w:rsid w:val="005C2FBB"/>
    <w:rsid w:val="006237B3"/>
    <w:rsid w:val="006A3429"/>
    <w:rsid w:val="006B72F7"/>
    <w:rsid w:val="006C0D0A"/>
    <w:rsid w:val="006D414C"/>
    <w:rsid w:val="006F5A42"/>
    <w:rsid w:val="00721577"/>
    <w:rsid w:val="00767A06"/>
    <w:rsid w:val="007B30C1"/>
    <w:rsid w:val="007C1052"/>
    <w:rsid w:val="00804894"/>
    <w:rsid w:val="00856657"/>
    <w:rsid w:val="008A4AFD"/>
    <w:rsid w:val="008B4057"/>
    <w:rsid w:val="008C081A"/>
    <w:rsid w:val="008D42F9"/>
    <w:rsid w:val="008F2102"/>
    <w:rsid w:val="00906570"/>
    <w:rsid w:val="009175EC"/>
    <w:rsid w:val="0093421B"/>
    <w:rsid w:val="00935EDA"/>
    <w:rsid w:val="00942CB5"/>
    <w:rsid w:val="009B17D3"/>
    <w:rsid w:val="009B331A"/>
    <w:rsid w:val="009B5C68"/>
    <w:rsid w:val="009C23CF"/>
    <w:rsid w:val="009D37D6"/>
    <w:rsid w:val="00A54142"/>
    <w:rsid w:val="00A825CE"/>
    <w:rsid w:val="00A83F55"/>
    <w:rsid w:val="00A90BF6"/>
    <w:rsid w:val="00AA400A"/>
    <w:rsid w:val="00AA7C83"/>
    <w:rsid w:val="00AB3E5A"/>
    <w:rsid w:val="00AD0971"/>
    <w:rsid w:val="00AD54D3"/>
    <w:rsid w:val="00AE0524"/>
    <w:rsid w:val="00AE43A8"/>
    <w:rsid w:val="00B12915"/>
    <w:rsid w:val="00B227B2"/>
    <w:rsid w:val="00B33987"/>
    <w:rsid w:val="00B462A6"/>
    <w:rsid w:val="00BB47C3"/>
    <w:rsid w:val="00C2367A"/>
    <w:rsid w:val="00C36C12"/>
    <w:rsid w:val="00C954E9"/>
    <w:rsid w:val="00D97F41"/>
    <w:rsid w:val="00E0635C"/>
    <w:rsid w:val="00E4405C"/>
    <w:rsid w:val="00E93EF9"/>
    <w:rsid w:val="00EA0720"/>
    <w:rsid w:val="00EA3169"/>
    <w:rsid w:val="00EB083B"/>
    <w:rsid w:val="00EB66B3"/>
    <w:rsid w:val="00EB7495"/>
    <w:rsid w:val="00EC19F8"/>
    <w:rsid w:val="00EE2063"/>
    <w:rsid w:val="00EE6983"/>
    <w:rsid w:val="00F05D22"/>
    <w:rsid w:val="00F17183"/>
    <w:rsid w:val="00F26F98"/>
    <w:rsid w:val="00F365A7"/>
    <w:rsid w:val="00F41FEA"/>
    <w:rsid w:val="00F51DFA"/>
    <w:rsid w:val="00F67015"/>
    <w:rsid w:val="00F70D4A"/>
    <w:rsid w:val="00F806BA"/>
    <w:rsid w:val="00F91247"/>
    <w:rsid w:val="00F958C1"/>
    <w:rsid w:val="00F96706"/>
    <w:rsid w:val="00FA4B94"/>
    <w:rsid w:val="00FB6D43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5D33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25D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25D33"/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AA7C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7C8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F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83F5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2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AE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AE5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AE5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AE5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5D33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25D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25D33"/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AA7C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7C8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F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83F5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2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AE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AE5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AE5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AE5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48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2710</properties:Characters>
  <properties:Lines>201</properties:Lines>
  <properties:Paragraphs>113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2018-03-05T12:55:00Z</dcterms:created>
  <dc:creator>Darko</dc:creator>
  <cp:lastModifiedBy>Katarina Drndelić</cp:lastModifiedBy>
  <cp:lastPrinted>2018-02-23T10:54:00Z</cp:lastPrinted>
  <dcterms:modified xmlns:xsi="http://www.w3.org/2001/XMLSchema-instance" xsi:type="dcterms:W3CDTF">2018-03-05T12:57:00Z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(Popis tražbina Natura Isa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