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3fe5" w14:paraId="4bf3fe5" w:rsidRDefault="00066ED2" w:rsidP="0035784F" w:rsidR="0035784F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105</w:t>
      </w:r>
      <w:proofErr w:type="spellEnd"/>
    </w:p>
    <w:p w:rsidRDefault="0035784F" w:rsidP="0035784F" w:rsidR="0035784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84F" w:rsidP="0035784F" w:rsidR="0035784F" w:rsidRPr="00D21A2C"/>
    <w:p w:rsidRDefault="0035784F" w:rsidP="0035784F" w:rsidR="0035784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84F" w:rsidP="0035784F" w:rsidR="0035784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35784F" w:rsidP="00B34815" w:rsidR="0035784F" w:rsidRPr="00B348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C3D43" w:rsidP="0035784F" w:rsidR="00DC3D43"/>
    <w:p w:rsidRDefault="0035784F" w:rsidP="0035784F" w:rsidR="0035784F" w:rsidRPr="00715CCF">
      <w:pPr>
        <w:jc w:val="center"/>
      </w:pPr>
      <w:r w:rsidRPr="00715CCF">
        <w:t>R E P U B L I K A    H R V A T S K A</w:t>
      </w:r>
    </w:p>
    <w:p w:rsidRDefault="0035784F" w:rsidP="0035784F" w:rsidR="0035784F" w:rsidRPr="00715CCF">
      <w:pPr>
        <w:jc w:val="center"/>
      </w:pPr>
      <w:r w:rsidRPr="00715CCF">
        <w:t>R J E Š E N J E</w:t>
      </w:r>
    </w:p>
    <w:p w:rsidRDefault="00DC3D43" w:rsidP="0035784F" w:rsidR="00DC3D43">
      <w:pPr>
        <w:rPr>
          <w:b/>
        </w:rPr>
      </w:pPr>
    </w:p>
    <w:p w:rsidRDefault="0035784F" w:rsidP="0035784F" w:rsidR="0035784F">
      <w:pPr>
        <w:jc w:val="center"/>
        <w:rPr>
          <w:b/>
        </w:rPr>
      </w:pPr>
    </w:p>
    <w:p w:rsidRDefault="00604BC9" w:rsidP="00604BC9" w:rsidR="00604BC9">
      <w:pPr>
        <w:ind w:firstLine="708"/>
        <w:jc w:val="both"/>
      </w:pPr>
      <w:r>
        <w:t xml:space="preserve">Trgovački sud u Osijeku, po stečajnom sucu Jadranki Herman, u stečajnom postupku nad dužnikom </w:t>
      </w:r>
      <w:proofErr w:type="spellStart"/>
      <w:r>
        <w:t>EUROVOĆE</w:t>
      </w:r>
      <w:proofErr w:type="spellEnd"/>
      <w:r>
        <w:t xml:space="preserve"> ZADRUGA, u stečaju, Donji Miholjac, Industrijska zona Janjevci 6,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010049225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81184729207</w:t>
      </w:r>
      <w:proofErr w:type="spellEnd"/>
      <w:r>
        <w:t xml:space="preserve">, </w:t>
      </w:r>
      <w:r w:rsidR="00066ED2">
        <w:t>po službenoj dužnosti,</w:t>
      </w:r>
      <w:r>
        <w:t xml:space="preserve"> dana </w:t>
      </w:r>
      <w:proofErr w:type="spellStart"/>
      <w:r w:rsidR="00066ED2">
        <w:t>17</w:t>
      </w:r>
      <w:proofErr w:type="spellEnd"/>
      <w:r w:rsidR="00066ED2">
        <w:t>. studenog</w:t>
      </w:r>
      <w:r>
        <w:t xml:space="preserve"> </w:t>
      </w:r>
      <w:proofErr w:type="spellStart"/>
      <w:r>
        <w:t>2017</w:t>
      </w:r>
      <w:proofErr w:type="spellEnd"/>
      <w: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D3B7E" w:rsidP="00AD03DC" w:rsidR="00ED3B7E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7801CF" w:rsidP="00A2646D" w:rsidR="007801CF">
      <w:pPr>
        <w:jc w:val="both"/>
      </w:pPr>
    </w:p>
    <w:p w:rsidRDefault="00066ED2" w:rsidP="00066ED2" w:rsidR="006354E7" w:rsidRPr="00AE7D8E">
      <w:pPr>
        <w:ind w:left="708"/>
        <w:jc w:val="both"/>
      </w:pPr>
      <w:r>
        <w:t>Ispravlja se rješenje ovog suda St-</w:t>
      </w:r>
      <w:proofErr w:type="spellStart"/>
      <w:r>
        <w:t>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99</w:t>
      </w:r>
      <w:proofErr w:type="spellEnd"/>
      <w:r>
        <w:t xml:space="preserve"> od 8. studenog </w:t>
      </w:r>
      <w:proofErr w:type="spellStart"/>
      <w:r>
        <w:t>2017</w:t>
      </w:r>
      <w:proofErr w:type="spellEnd"/>
      <w:r>
        <w:t>. godine u izreci, točka I – 6, redak</w:t>
      </w:r>
      <w:r w:rsidR="00AC59B3">
        <w:t xml:space="preserve"> </w:t>
      </w:r>
      <w:proofErr w:type="spellStart"/>
      <w:r>
        <w:t>19</w:t>
      </w:r>
      <w:proofErr w:type="spellEnd"/>
      <w:r>
        <w:t>, tako da umjesto:</w:t>
      </w:r>
    </w:p>
    <w:p w:rsidRDefault="007D2D1E" w:rsidP="007D2D1E" w:rsidR="007D2D1E">
      <w:pPr>
        <w:jc w:val="both"/>
      </w:pPr>
    </w:p>
    <w:p w:rsidRDefault="00066ED2" w:rsidP="00ED3B7E" w:rsidR="00AC59B3">
      <w:pPr>
        <w:ind w:left="708"/>
        <w:jc w:val="both"/>
      </w:pPr>
      <w:r>
        <w:t>"</w:t>
      </w:r>
      <w:r w:rsidR="007D2D1E">
        <w:t>-</w:t>
      </w:r>
      <w:proofErr w:type="spellStart"/>
      <w:r w:rsidR="007D2D1E">
        <w:t>kč.br</w:t>
      </w:r>
      <w:proofErr w:type="spellEnd"/>
      <w:r w:rsidR="007D2D1E">
        <w:t xml:space="preserve">. </w:t>
      </w:r>
      <w:proofErr w:type="spellStart"/>
      <w:r w:rsidR="007D2D1E">
        <w:t>3775</w:t>
      </w:r>
      <w:proofErr w:type="spellEnd"/>
      <w:r w:rsidR="007D2D1E">
        <w:t>/</w:t>
      </w:r>
      <w:proofErr w:type="spellStart"/>
      <w:r w:rsidR="007D2D1E">
        <w:t>13</w:t>
      </w:r>
      <w:proofErr w:type="spellEnd"/>
      <w:r w:rsidR="007D2D1E">
        <w:t xml:space="preserve"> u naravi ekonomsko dvorište sa </w:t>
      </w:r>
      <w:proofErr w:type="spellStart"/>
      <w:r w:rsidR="007D2D1E">
        <w:t>2338</w:t>
      </w:r>
      <w:proofErr w:type="spellEnd"/>
      <w:r w:rsidR="007D2D1E">
        <w:t xml:space="preserve"> </w:t>
      </w:r>
      <w:proofErr w:type="spellStart"/>
      <w:r w:rsidR="007D2D1E">
        <w:t>m2</w:t>
      </w:r>
      <w:proofErr w:type="spellEnd"/>
      <w:r w:rsidR="007D2D1E">
        <w:t>,</w:t>
      </w:r>
      <w:r w:rsidR="00AC59B3">
        <w:t>"</w:t>
      </w:r>
    </w:p>
    <w:p w:rsidRDefault="00AC59B3" w:rsidP="00ED3B7E" w:rsidR="00AC59B3">
      <w:pPr>
        <w:ind w:left="708"/>
        <w:jc w:val="both"/>
      </w:pPr>
      <w:r>
        <w:t>treba pisati:</w:t>
      </w:r>
    </w:p>
    <w:p w:rsidRDefault="00AC59B3" w:rsidP="00AC59B3" w:rsidR="00AC59B3">
      <w:pPr>
        <w:ind w:left="708"/>
        <w:jc w:val="both"/>
      </w:pPr>
      <w:r>
        <w:t>"-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3775</w:t>
      </w:r>
      <w:proofErr w:type="spellEnd"/>
      <w:r>
        <w:t xml:space="preserve">/3 u naravi ekonomsko dvorište sa </w:t>
      </w:r>
      <w:proofErr w:type="spellStart"/>
      <w:r>
        <w:t>2338</w:t>
      </w:r>
      <w:proofErr w:type="spellEnd"/>
      <w:r>
        <w:t xml:space="preserve"> </w:t>
      </w:r>
      <w:proofErr w:type="spellStart"/>
      <w:r>
        <w:t>m2</w:t>
      </w:r>
      <w:proofErr w:type="spellEnd"/>
      <w:r>
        <w:t>,"</w:t>
      </w:r>
    </w:p>
    <w:p w:rsidRDefault="006354E7" w:rsidP="00ED3B7E" w:rsidR="006354E7" w:rsidRPr="004735E5">
      <w:pPr>
        <w:pStyle w:val="Tijeloteksta"/>
      </w:pP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C3D43" w:rsidP="00B217D9" w:rsidR="00DC3D43">
      <w:pPr>
        <w:rPr>
          <w:b/>
          <w:bCs/>
        </w:rPr>
      </w:pPr>
    </w:p>
    <w:p w:rsidRDefault="00AC59B3" w:rsidP="0070012E" w:rsidR="0070012E">
      <w:pPr>
        <w:ind w:firstLine="708"/>
        <w:jc w:val="both"/>
      </w:pPr>
      <w:r>
        <w:t>U rješenju ovog suda St-</w:t>
      </w:r>
      <w:proofErr w:type="spellStart"/>
      <w:r>
        <w:t>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99</w:t>
      </w:r>
      <w:proofErr w:type="spellEnd"/>
      <w:r>
        <w:t xml:space="preserve"> od 8. studenog </w:t>
      </w:r>
      <w:proofErr w:type="spellStart"/>
      <w:r>
        <w:t>2017</w:t>
      </w:r>
      <w:proofErr w:type="spellEnd"/>
      <w:r>
        <w:t xml:space="preserve">. godine nastala je pogreška u pisanju brojeva pa je po službenoj dužnosti valjalo donijeti ovo rješenje (članak </w:t>
      </w:r>
      <w:proofErr w:type="spellStart"/>
      <w:r>
        <w:t>242</w:t>
      </w:r>
      <w:proofErr w:type="spellEnd"/>
      <w:r>
        <w:t>. Z</w:t>
      </w:r>
      <w:r w:rsidR="00ED3B7E">
        <w:t>akona u parničnom postupku</w:t>
      </w:r>
      <w:r>
        <w:t xml:space="preserve"> u vez</w:t>
      </w:r>
      <w:r w:rsidR="00ED3B7E">
        <w:t xml:space="preserve">i s člankom </w:t>
      </w:r>
      <w:proofErr w:type="spellStart"/>
      <w:r w:rsidR="00ED3B7E">
        <w:t>10</w:t>
      </w:r>
      <w:proofErr w:type="spellEnd"/>
      <w:r w:rsidR="00ED3B7E">
        <w:t xml:space="preserve">. Stečajnog zakona). </w:t>
      </w:r>
      <w:r w:rsidR="00605981">
        <w:t xml:space="preserve"> </w:t>
      </w:r>
    </w:p>
    <w:p w:rsidRDefault="007801CF" w:rsidP="00D63FFA" w:rsidR="007801CF" w:rsidRPr="00D63FFA">
      <w:pPr>
        <w:jc w:val="both"/>
        <w:rPr>
          <w:bCs/>
        </w:rPr>
      </w:pPr>
    </w:p>
    <w:p w:rsidRDefault="004E1CBF" w:rsidP="00ED3B7E" w:rsidR="00F21D5C">
      <w:pPr>
        <w:jc w:val="center"/>
      </w:pPr>
      <w:r>
        <w:t xml:space="preserve">U Osijeku </w:t>
      </w:r>
      <w:proofErr w:type="spellStart"/>
      <w:r w:rsidR="00ED3B7E">
        <w:t>17</w:t>
      </w:r>
      <w:proofErr w:type="spellEnd"/>
      <w:r w:rsidR="00F21D5C">
        <w:t xml:space="preserve">. studeni </w:t>
      </w:r>
      <w:r w:rsidR="00B346EC">
        <w:t xml:space="preserve"> </w:t>
      </w:r>
      <w:proofErr w:type="spellStart"/>
      <w:r w:rsidR="001B682F">
        <w:t>2017</w:t>
      </w:r>
      <w:proofErr w:type="spellEnd"/>
      <w:r w:rsidR="00A91C43">
        <w:t>.</w:t>
      </w:r>
    </w:p>
    <w:p w:rsidRDefault="005C781A" w:rsidP="005C781A" w:rsidR="005C781A">
      <w:r>
        <w:t>Zapisničar</w:t>
      </w:r>
    </w:p>
    <w:p w:rsidRDefault="005C781A" w:rsidP="005C781A" w:rsidR="005C781A">
      <w:r>
        <w:t xml:space="preserve">Maja Kocijan </w:t>
      </w:r>
    </w:p>
    <w:p w:rsidRDefault="007801CF" w:rsidP="0070012E" w:rsidR="007801CF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ED3B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</w:r>
      <w:r w:rsidR="005C781A">
        <w:t xml:space="preserve">   </w:t>
      </w:r>
      <w:r>
        <w:t>Jadranka Herman</w:t>
      </w:r>
    </w:p>
    <w:p w:rsidRDefault="00ED3B7E" w:rsidP="0070012E" w:rsidR="00ED3B7E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38134C" w:rsidP="00737C36" w:rsidR="0038134C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Stečajni upr</w:t>
      </w:r>
      <w:r w:rsidR="00E96D39">
        <w:t xml:space="preserve">avitelj </w:t>
      </w:r>
      <w:r w:rsidR="00F21D5C">
        <w:t>Željko Rupčić</w:t>
      </w:r>
    </w:p>
    <w:p w:rsidRDefault="0038134C" w:rsidP="0038134C" w:rsidR="0038134C">
      <w:pPr>
        <w:pStyle w:val="Tijeloteksta"/>
        <w:numPr>
          <w:ilvl w:val="0"/>
          <w:numId w:val="15"/>
        </w:numPr>
        <w:jc w:val="left"/>
      </w:pPr>
      <w:r>
        <w:t xml:space="preserve">kupac God d.o.o. Virovitica, Podravska </w:t>
      </w:r>
      <w:proofErr w:type="spellStart"/>
      <w:r>
        <w:t>23</w:t>
      </w:r>
      <w:proofErr w:type="spellEnd"/>
    </w:p>
    <w:p w:rsidRDefault="008B059C" w:rsidP="00B346EC" w:rsidR="008B059C">
      <w:pPr>
        <w:pStyle w:val="Tijeloteksta"/>
        <w:numPr>
          <w:ilvl w:val="0"/>
          <w:numId w:val="15"/>
        </w:numPr>
        <w:jc w:val="left"/>
      </w:pPr>
      <w:proofErr w:type="spellStart"/>
      <w:r>
        <w:t>razlučni</w:t>
      </w:r>
      <w:proofErr w:type="spellEnd"/>
      <w:r>
        <w:t xml:space="preserve"> vjerovnik Adriatic </w:t>
      </w:r>
      <w:proofErr w:type="spellStart"/>
      <w:r>
        <w:t>Assets</w:t>
      </w:r>
      <w:proofErr w:type="spellEnd"/>
      <w:r>
        <w:t xml:space="preserve"> d.o.o. Zagreb po</w:t>
      </w:r>
      <w:r w:rsidR="0038134C">
        <w:t xml:space="preserve"> punomoćnicima odvjetnicima u </w:t>
      </w:r>
      <w:r>
        <w:t xml:space="preserve">  Odvjetničkom društvu Divjak, Topić &amp; Bahtijarević d.o.o. Zagreb, Ivana Lučića 2/a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RH MF Porezna uprava Područni ured </w:t>
      </w:r>
      <w:r w:rsidR="00F21D5C">
        <w:t>Osijek</w:t>
      </w:r>
    </w:p>
    <w:p w:rsidRDefault="00F21D5C" w:rsidP="00B346EC" w:rsidR="00F21D5C">
      <w:pPr>
        <w:pStyle w:val="Tijeloteksta"/>
        <w:numPr>
          <w:ilvl w:val="0"/>
          <w:numId w:val="15"/>
        </w:numPr>
        <w:jc w:val="left"/>
      </w:pPr>
      <w:r>
        <w:t>RH MF Zagreb</w:t>
      </w:r>
      <w:r w:rsidR="0038134C">
        <w:t>, Zagreb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Općinski sud </w:t>
      </w:r>
      <w:r w:rsidR="00F21D5C">
        <w:t xml:space="preserve"> u Virovitici Stalna služba Orahovica            </w:t>
      </w:r>
    </w:p>
    <w:p w:rsidRDefault="006354E7" w:rsidP="006354E7" w:rsidR="00F26B98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ED3B7E" w:rsidP="00DC3D43" w:rsidR="002A5965" w:rsidRPr="009438AC">
      <w:pPr>
        <w:pStyle w:val="Tijeloteksta"/>
        <w:numPr>
          <w:ilvl w:val="0"/>
          <w:numId w:val="15"/>
        </w:numPr>
        <w:jc w:val="left"/>
      </w:pPr>
      <w:proofErr w:type="spellStart"/>
      <w:r>
        <w:t>roč.12</w:t>
      </w:r>
      <w:proofErr w:type="spellEnd"/>
      <w:r w:rsidR="0038134C">
        <w:t>/</w:t>
      </w:r>
      <w:proofErr w:type="spellStart"/>
      <w:r w:rsidR="0038134C">
        <w:t>12</w:t>
      </w:r>
      <w:proofErr w:type="spellEnd"/>
    </w:p>
    <w:sectPr w:rsidSect="00ED3B7E" w:rsidR="002A5965" w:rsidRPr="009438AC">
      <w:pgSz w:h="16838" w:w="11906"/>
      <w:pgMar w:gutter="0" w:footer="708" w:header="708" w:left="1440" w:bottom="851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6FD63D5"/>
    <w:multiLevelType w:val="hybridMultilevel"/>
    <w:tmpl w:val="03F08922"/>
    <w:lvl w:tplc="53D817E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B95991"/>
    <w:multiLevelType w:val="hybridMultilevel"/>
    <w:tmpl w:val="922640F6"/>
    <w:lvl w:tplc="6D0AA904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7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14"/>
  </w:num>
  <w:num w:numId="5">
    <w:abstractNumId w:val="0"/>
  </w:num>
  <w:num w:numId="6">
    <w:abstractNumId w:val="1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6"/>
  </w:num>
  <w:num w:numId="12">
    <w:abstractNumId w:val="3"/>
  </w:num>
  <w:num w:numId="13">
    <w:abstractNumId w:val="18"/>
  </w:num>
  <w:num w:numId="14">
    <w:abstractNumId w:val="5"/>
  </w:num>
  <w:num w:numId="15">
    <w:abstractNumId w:val="1"/>
  </w:num>
  <w:num w:numId="16">
    <w:abstractNumId w:val="8"/>
  </w:num>
  <w:num w:numId="17">
    <w:abstractNumId w:val="10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66ED2"/>
    <w:rsid w:val="00082551"/>
    <w:rsid w:val="001B682F"/>
    <w:rsid w:val="001E4DF7"/>
    <w:rsid w:val="00204164"/>
    <w:rsid w:val="00250651"/>
    <w:rsid w:val="00260103"/>
    <w:rsid w:val="002A5965"/>
    <w:rsid w:val="00342B3A"/>
    <w:rsid w:val="00347F23"/>
    <w:rsid w:val="0035784F"/>
    <w:rsid w:val="00360A8F"/>
    <w:rsid w:val="0038134C"/>
    <w:rsid w:val="003A1A67"/>
    <w:rsid w:val="003E6C32"/>
    <w:rsid w:val="0042051D"/>
    <w:rsid w:val="004735E5"/>
    <w:rsid w:val="0047524A"/>
    <w:rsid w:val="004C7C8F"/>
    <w:rsid w:val="004D5C30"/>
    <w:rsid w:val="004D6F45"/>
    <w:rsid w:val="004E1CBF"/>
    <w:rsid w:val="0052257F"/>
    <w:rsid w:val="00570A73"/>
    <w:rsid w:val="00590DAB"/>
    <w:rsid w:val="005C781A"/>
    <w:rsid w:val="005F3D8F"/>
    <w:rsid w:val="00604BC9"/>
    <w:rsid w:val="00604F33"/>
    <w:rsid w:val="00605981"/>
    <w:rsid w:val="006354E7"/>
    <w:rsid w:val="00657546"/>
    <w:rsid w:val="00683E58"/>
    <w:rsid w:val="006E2E0D"/>
    <w:rsid w:val="0070012E"/>
    <w:rsid w:val="00737C36"/>
    <w:rsid w:val="00753AD5"/>
    <w:rsid w:val="00775684"/>
    <w:rsid w:val="007801CF"/>
    <w:rsid w:val="00780F93"/>
    <w:rsid w:val="007974E8"/>
    <w:rsid w:val="007C154B"/>
    <w:rsid w:val="007D2D1E"/>
    <w:rsid w:val="00836734"/>
    <w:rsid w:val="0086659D"/>
    <w:rsid w:val="008A511D"/>
    <w:rsid w:val="008B059C"/>
    <w:rsid w:val="008D2F08"/>
    <w:rsid w:val="008F4EBE"/>
    <w:rsid w:val="0093089D"/>
    <w:rsid w:val="009438AC"/>
    <w:rsid w:val="00977C5D"/>
    <w:rsid w:val="00987761"/>
    <w:rsid w:val="009C1B13"/>
    <w:rsid w:val="00A2646D"/>
    <w:rsid w:val="00A30D25"/>
    <w:rsid w:val="00A91C43"/>
    <w:rsid w:val="00AB143D"/>
    <w:rsid w:val="00AC59B3"/>
    <w:rsid w:val="00AD03DC"/>
    <w:rsid w:val="00AE43E1"/>
    <w:rsid w:val="00AE7D8E"/>
    <w:rsid w:val="00AF2274"/>
    <w:rsid w:val="00B0548D"/>
    <w:rsid w:val="00B113D1"/>
    <w:rsid w:val="00B217D9"/>
    <w:rsid w:val="00B346EC"/>
    <w:rsid w:val="00B34815"/>
    <w:rsid w:val="00B34F15"/>
    <w:rsid w:val="00B45CD9"/>
    <w:rsid w:val="00B961EB"/>
    <w:rsid w:val="00BB5F40"/>
    <w:rsid w:val="00BF4654"/>
    <w:rsid w:val="00BF7A36"/>
    <w:rsid w:val="00C067DF"/>
    <w:rsid w:val="00C22D0A"/>
    <w:rsid w:val="00C868B3"/>
    <w:rsid w:val="00CC44F2"/>
    <w:rsid w:val="00CE6103"/>
    <w:rsid w:val="00CF3CCF"/>
    <w:rsid w:val="00CF6A1A"/>
    <w:rsid w:val="00D07E0F"/>
    <w:rsid w:val="00D22B2F"/>
    <w:rsid w:val="00D23A16"/>
    <w:rsid w:val="00D3189F"/>
    <w:rsid w:val="00D477DE"/>
    <w:rsid w:val="00D63FFA"/>
    <w:rsid w:val="00D67D22"/>
    <w:rsid w:val="00DC3D43"/>
    <w:rsid w:val="00DD0F3D"/>
    <w:rsid w:val="00DD13C6"/>
    <w:rsid w:val="00DD1AFF"/>
    <w:rsid w:val="00DD53EC"/>
    <w:rsid w:val="00DF6C09"/>
    <w:rsid w:val="00E154A3"/>
    <w:rsid w:val="00E21566"/>
    <w:rsid w:val="00E45D0E"/>
    <w:rsid w:val="00E51A88"/>
    <w:rsid w:val="00E806F8"/>
    <w:rsid w:val="00E96D39"/>
    <w:rsid w:val="00ED3B7E"/>
    <w:rsid w:val="00EE3D3C"/>
    <w:rsid w:val="00F21D5C"/>
    <w:rsid w:val="00F26B98"/>
    <w:rsid w:val="00F35A55"/>
    <w:rsid w:val="00F52D3A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2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5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5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5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5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2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5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5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5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5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6DD8C-6280-4E14-90D5-28E25706A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1304</properties:Characters>
  <properties:Lines>51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2017-11-17T08:52:00Z</dcterms:created>
  <dc:creator>Herman Jadranka</dc:creator>
  <cp:lastModifiedBy>Maja Kocijan</cp:lastModifiedBy>
  <cp:lastPrinted>2017-11-17T08:37:00Z</cp:lastPrinted>
  <dcterms:modified xmlns:xsi="http://www.w3.org/2001/XMLSchema-instance" xsi:type="dcterms:W3CDTF">2017-11-17T09:02:00Z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