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5f19" w14:paraId="8695f19" w:rsidRDefault="00082649" w:rsidR="00D5133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803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803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13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649"/>
    <w:rsid w:val="00082649"/>
    <w:rsid w:val="00581C42"/>
    <w:rsid w:val="00D5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26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2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26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2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2018-01-29T10:55:00Z</dcterms:created>
  <dc:creator>Vesna Dragišić</dc:creator>
  <cp:lastModifiedBy>Vesna Dragišić</cp:lastModifiedBy>
  <dcterms:modified xmlns:xsi="http://www.w3.org/2001/XMLSchema-instance" xsi:type="dcterms:W3CDTF">2018-01-29T11:00:00Z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