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8116" w14:paraId="a4f811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B6EB6">
        <w:t>113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1421F9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5B6EB6" w:rsidRPr="005B6EB6">
        <w:t>BURIVODA TIM jednostavno društvo s ograničenom odgovornošću  za proizvodnju i usluge, Đurđenovac, Kolodvorska 30, MBS: 030125557, OIB: 38768807339</w:t>
      </w:r>
      <w:r w:rsidRPr="00E255BF">
        <w:t xml:space="preserve">, dana </w:t>
      </w:r>
      <w:r w:rsidR="005B6EB6">
        <w:t>19</w:t>
      </w:r>
      <w:r w:rsidRPr="00E255BF">
        <w:t xml:space="preserve">. </w:t>
      </w:r>
      <w:r w:rsidR="005B6EB6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dužnika </w:t>
      </w:r>
      <w:r w:rsidR="00A458CB" w:rsidRPr="00A458CB">
        <w:t>Ivica Burivoda, OIB: 58620037960, Đurđenovac, Kolodvorska 30</w:t>
      </w:r>
      <w:r>
        <w:t xml:space="preserve"> po t. 4. izreke rješenja ovoga suda poslovnog broj</w:t>
      </w:r>
      <w:r w:rsidR="005B6EB6">
        <w:t>a 14 St-</w:t>
      </w:r>
      <w:r w:rsidR="00A458CB">
        <w:t>1</w:t>
      </w:r>
      <w:r w:rsidR="00194C7E">
        <w:t>1</w:t>
      </w:r>
      <w:r w:rsidR="00A458CB">
        <w:t>3</w:t>
      </w:r>
      <w:r w:rsidR="005B6EB6">
        <w:t>/16-</w:t>
      </w:r>
      <w:r w:rsidR="00A458CB">
        <w:t>18</w:t>
      </w:r>
      <w:r w:rsidR="005B6EB6">
        <w:t xml:space="preserve"> od </w:t>
      </w:r>
      <w:r w:rsidR="00A458CB">
        <w:t>21</w:t>
      </w:r>
      <w:r w:rsidR="005B6EB6">
        <w:t>.0</w:t>
      </w:r>
      <w:r w:rsidR="00A458CB">
        <w:t>6</w:t>
      </w:r>
      <w:r w:rsidR="005B6EB6">
        <w:t>.2016.</w:t>
      </w:r>
      <w:r>
        <w:t>, odnosno da u dogovoru sa stečajn</w:t>
      </w:r>
      <w:r w:rsidR="005B6EB6">
        <w:t>i</w:t>
      </w:r>
      <w:r>
        <w:t>m upravitelj</w:t>
      </w:r>
      <w:r w:rsidR="005B6EB6">
        <w:t>e</w:t>
      </w:r>
      <w:r>
        <w:t xml:space="preserve">m </w:t>
      </w:r>
      <w:r w:rsidR="005B6EB6" w:rsidRPr="005B6EB6">
        <w:t>Marko</w:t>
      </w:r>
      <w:r w:rsidR="005B6EB6">
        <w:t>m</w:t>
      </w:r>
      <w:r w:rsidR="005B6EB6" w:rsidRPr="005B6EB6">
        <w:t xml:space="preserve"> Tominac, Vinkovci, V. Nazora 3, OIB 98361792494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458CB">
        <w:t>19</w:t>
      </w:r>
      <w:r w:rsidRPr="008D4802">
        <w:t xml:space="preserve">. </w:t>
      </w:r>
      <w:r w:rsidR="00A458CB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A126F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A458CB" w:rsidRPr="00573248">
        <w:t>Ivica Burivoda, Đurđenovac, Kolodvorska 30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A458CB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A458CB">
        <w:t>Marko Tominac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94C7E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0F69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B6EB6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458CB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F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F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F6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F6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F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F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F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F6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lipnja 2016.</izvorni_sadrzaj>
    <derivirana_varijabla naziv="DomainObject.Predmet.DatumRjesavanja_1">24.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BURIVODA TIM jednostavno društvo s ograničenom odgovornošću za proizvodnju i usluge</izvorni_sadrzaj>
    <derivirana_varijabla naziv="DomainObject.Predmet.ProtustrankaFormated_1">  BURIVODA TIM jednostavno društvo s ograničenom odgovornošću za proizvodnju i usluge</derivirana_varijabla>
  </DomainObject.Predmet.ProtustrankaFormated>
  <DomainObject.Predmet.ProtustrankaFormatedOIB>
    <izvorni_sadrzaj>  BURIVODA TIM jednostavno društvo s ograničenom odgovornošću za proizvodnju i usluge, OIB 38768807339</izvorni_sadrzaj>
    <derivirana_varijabla naziv="DomainObject.Predmet.ProtustrankaFormatedOIB_1">  BURIVODA TIM jednostavno društvo s ograničenom odgovornošću za proizvodnju i usluge, OIB 38768807339</derivirana_varijabla>
  </DomainObject.Predmet.ProtustrankaFormatedOIB>
  <DomainObject.Predmet.ProtustrankaFormatedWithAdress>
    <izvorni_sadrzaj> BURIVODA TIM jednostavno društvo s ograničenom odgovornošću za proizvodnju i usluge, Kolodvorska 30, 31511 Đurđenovac</izvorni_sadrzaj>
    <derivirana_varijabla naziv="DomainObject.Predmet.ProtustrankaFormatedWithAdress_1"> BURIVODA TIM jednostavno društvo s ograničenom odgovornošću za proizvodnju i usluge, Kolodvorska 30, 31511 Đurđenovac</derivirana_varijabla>
  </DomainObject.Predmet.ProtustrankaFormatedWithAdress>
  <DomainObject.Predmet.ProtustrankaFormatedWithAdressOIB>
    <izvorni_sadrzaj> BURIVODA TIM jednostavno društvo s ograničenom odgovornošću za proizvodnju i usluge, OIB 38768807339, Kolodvorska 30, 31511 Đurđenovac</izvorni_sadrzaj>
    <derivirana_varijabla naziv="DomainObject.Predmet.ProtustrankaFormatedWithAdressOIB_1"> BURIVODA TIM jednostavno društvo s ograničenom odgovornošću za proizvodnju i usluge, OIB 38768807339, Kolodvorska 30, 31511 Đurđenovac</derivirana_varijabla>
  </DomainObject.Predmet.ProtustrankaFormatedWithAdressOIB>
  <DomainObject.Predmet.ProtustrankaWithAdress>
    <izvorni_sadrzaj>BURIVODA TIM jednostavno društvo s ograničenom odgovornošću za proizvodnju i usluge Kolodvorska 30, 31511 Đurđenovac</izvorni_sadrzaj>
    <derivirana_varijabla naziv="DomainObject.Predmet.ProtustrankaWithAdress_1">BURIVODA TIM jednostavno društvo s ograničenom odgovornošću za proizvodnju i usluge Kolodvorska 30, 31511 Đurđenovac</derivirana_varijabla>
  </DomainObject.Predmet.ProtustrankaWithAdress>
  <DomainObject.Predmet.ProtustrankaWithAdressOIB>
    <izvorni_sadrzaj>BURIVODA TIM jednostavno društvo s ograničenom odgovornošću za proizvodnju i usluge, OIB 38768807339, Kolodvorska 30, 31511 Đurđenovac</izvorni_sadrzaj>
    <derivirana_varijabla naziv="DomainObject.Predmet.ProtustrankaWithAdressOIB_1">BURIVODA TIM jednostavno društvo s ograničenom odgovornošću za proizvodnju i usluge, OIB 38768807339, Kolodvorska 30, 31511 Đurđenovac</derivirana_varijabla>
  </DomainObject.Predmet.ProtustrankaWithAdressOIB>
  <DomainObject.Predmet.ProtustrankaNazivFormated>
    <izvorni_sadrzaj>BURIVODA TIM jednostavno društvo s ograničenom odgovornošću za proizvodnju i usluge</izvorni_sadrzaj>
    <derivirana_varijabla naziv="DomainObject.Predmet.ProtustrankaNazivFormated_1">BURIVODA TIM jednostavno društvo s ograničenom odgovornošću za proizvodnju i usluge</derivirana_varijabla>
  </DomainObject.Predmet.ProtustrankaNazivFormated>
  <DomainObject.Predmet.ProtustrankaNazivFormatedOIB>
    <izvorni_sadrzaj>BURIVODA TIM jednostavno društvo s ograničenom odgovornošću za proizvodnju i usluge, OIB 38768807339</izvorni_sadrzaj>
    <derivirana_varijabla naziv="DomainObject.Predmet.ProtustrankaNazivFormatedOIB_1">BURIVODA TIM jednostavno društvo s ograničenom odgovornošću za proizvodnju i usluge, OIB 38768807339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BURIVODA TIM jednostavno društvo s ograničenom odgovornošću za proizvodnju i usluge</item>
    </izvorni_sadrzaj>
    <derivirana_varijabla naziv="DomainObject.Predmet.ProtuStrankaListFormated_1">
      <item>BURIVODA TIM jednostavno društvo s ograničenom odgovornošću za proizvodnju i usluge</item>
    </derivirana_varijabla>
  </DomainObject.Predmet.ProtuStrankaListFormated>
  <DomainObject.Predmet.ProtuStrankaListFormatedOIB>
    <izvorni_sadrzaj>
      <item>BURIVODA TIM jednostavno društvo s ograničenom odgovornošću za proizvodnju i usluge, OIB 38768807339</item>
    </izvorni_sadrzaj>
    <derivirana_varijabla naziv="DomainObject.Predmet.ProtuStrankaListFormatedOIB_1">
      <item>BURIVODA TIM jednostavno društvo s ograničenom odgovornošću za proizvodnju i usluge, OIB 38768807339</item>
    </derivirana_varijabla>
  </DomainObject.Predmet.ProtuStrankaListFormatedOIB>
  <DomainObject.Predmet.ProtuStrankaListFormatedWithAdress>
    <izvorni_sadrzaj>
      <item>BURIVODA TIM jednostavno društvo s ograničenom odgovornošću za proizvodnju i usluge, Kolodvorska 30, 31511 Đurđenovac</item>
    </izvorni_sadrzaj>
    <derivirana_varijabla naziv="DomainObject.Predmet.ProtuStrankaListFormatedWithAdress_1">
      <item>BURIVODA TIM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BURIVODA TIM jednostavno društvo s ograničenom odgovornošću za proizvodnju i usluge, OIB 38768807339, Kolodvorska 30, 31511 Đurđenovac</item>
    </izvorni_sadrzaj>
    <derivirana_varijabla naziv="DomainObject.Predmet.ProtuStrankaListFormatedWithAdressOIB_1">
      <item>BURIVODA TIM jednostavno društvo s ograničenom odgovornošću za proizvodnju i usluge, OIB 38768807339, Kolodvorska 30, 31511 Đurđenovac</item>
    </derivirana_varijabla>
  </DomainObject.Predmet.ProtuStrankaListFormatedWithAdressOIB>
  <DomainObject.Predmet.ProtuStrankaListNazivFormated>
    <izvorni_sadrzaj>
      <item>BURIVODA TIM jednostavno društvo s ograničenom odgovornošću za proizvodnju i usluge</item>
    </izvorni_sadrzaj>
    <derivirana_varijabla naziv="DomainObject.Predmet.ProtuStrankaListNazivFormated_1">
      <item>BURIVODA TIM jednostavno društvo s ograničenom odgovornošću za proizvodnju i usluge</item>
    </derivirana_varijabla>
  </DomainObject.Predmet.ProtuStrankaListNazivFormated>
  <DomainObject.Predmet.ProtuStrankaListNazivFormatedOIB>
    <izvorni_sadrzaj>
      <item>BURIVODA TIM jednostavno društvo s ograničenom odgovornošću za proizvodnju i usluge, OIB 38768807339</item>
    </izvorni_sadrzaj>
    <derivirana_varijabla naziv="DomainObject.Predmet.ProtuStrankaListNazivFormatedOIB_1">
      <item>BURIVODA TIM jednostavno društvo s ograničenom odgovornošću za proizvodnju i usluge, OIB 38768807339</item>
    </derivirana_varijabla>
  </DomainObject.Predmet.ProtuStrankaListNazivFormatedOIB>
  <DomainObject.Predmet.OstaliListFormated>
    <izvorni_sadrzaj>
      <item>ŽDO GUO Osijek</item>
      <item>Marko Tominac</item>
      <item>Ivica Burivoda</item>
    </izvorni_sadrzaj>
    <derivirana_varijabla naziv="DomainObject.Predmet.OstaliListFormated_1">
      <item>ŽDO GUO Osijek</item>
      <item>Marko Tominac</item>
      <item>Ivica Burivoda</item>
    </derivirana_varijabla>
  </DomainObject.Predmet.OstaliListFormated>
  <DomainObject.Predmet.OstaliListFormatedOIB>
    <izvorni_sadrzaj>
      <item>ŽDO GUO Osijek</item>
      <item>Marko Tominac, OIB 98361792494</item>
      <item>Ivica Burivoda, OIB 58620037960</item>
    </izvorni_sadrzaj>
    <derivirana_varijabla naziv="DomainObject.Predmet.OstaliListFormatedOIB_1">
      <item>ŽDO GUO Osijek</item>
      <item>Marko Tominac, OIB 98361792494</item>
      <item>Ivica Burivoda, OIB 58620037960</item>
    </derivirana_varijabla>
  </DomainObject.Predmet.OstaliListFormatedOIB>
  <DomainObject.Predmet.OstaliListFormatedWithAdress>
    <izvorni_sadrzaj>
      <item>ŽDO GUO Osijek</item>
      <item>Marko Tominac, V. Nazora 3, 32100 Vinkovci</item>
      <item>Ivica Burivoda, Kolodvorska 30, 31511 Đurđenovac</item>
    </izvorni_sadrzaj>
    <derivirana_varijabla naziv="DomainObject.Predmet.OstaliListFormatedWithAdress_1">
      <item>ŽDO GUO Osijek</item>
      <item>Marko Tominac, V. Nazora 3, 32100 Vinkovci</item>
      <item>Ivica Burivoda, Kolodvorska 30, 31511 Đurđenovac</item>
    </derivirana_varijabla>
  </DomainObject.Predmet.OstaliListFormatedWithAdress>
  <DomainObject.Predmet.OstaliListFormatedWithAdressOIB>
    <izvorni_sadrzaj>
      <item>ŽDO GUO Osijek</item>
      <item>Marko Tominac, OIB 98361792494, V. Nazora 3, 32100 Vinkovci</item>
      <item>Ivica Burivoda, OIB 58620037960, Kolodvorska 30, 31511 Đurđenovac</item>
    </izvorni_sadrzaj>
    <derivirana_varijabla naziv="DomainObject.Predmet.OstaliListFormatedWithAdressOIB_1">
      <item>ŽDO GUO Osijek</item>
      <item>Marko Tominac, OIB 98361792494, V. Nazora 3, 32100 Vinkovci</item>
      <item>Ivica Burivoda, OIB 58620037960, Kolodvorska 30, 31511 Đurđenovac</item>
    </derivirana_varijabla>
  </DomainObject.Predmet.OstaliListFormatedWithAdressOIB>
  <DomainObject.Predmet.OstaliListNazivFormated>
    <izvorni_sadrzaj>
      <item>ŽDO GUO Osijek</item>
      <item>Marko Tominac</item>
      <item>Ivica Burivoda</item>
    </izvorni_sadrzaj>
    <derivirana_varijabla naziv="DomainObject.Predmet.OstaliListNazivFormated_1">
      <item>ŽDO GUO Osijek</item>
      <item>Marko Tominac</item>
      <item>Ivica Burivoda</item>
    </derivirana_varijabla>
  </DomainObject.Predmet.OstaliListNazivFormated>
  <DomainObject.Predmet.OstaliListNazivFormatedOIB>
    <izvorni_sadrzaj>
      <item>ŽDO GUO Osijek</item>
      <item>Marko Tominac, OIB 98361792494</item>
      <item>Ivica Burivoda, OIB 58620037960</item>
    </izvorni_sadrzaj>
    <derivirana_varijabla naziv="DomainObject.Predmet.OstaliListNazivFormatedOIB_1">
      <item>ŽDO GUO Osijek</item>
      <item>Marko Tominac, OIB 98361792494</item>
      <item>Ivica Burivoda, OIB 58620037960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BURIVODA TIM jednostavno društvo s ograničenom odgovornošću za proizvodnju i usluge</izvorni_sadrzaj>
    <derivirana_varijabla naziv="DomainObject.Predmet.ProtustrankaIDrugi_1">BURIVODA TIM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BURIVODA TIM jednostavno društvo s ograničenom odgovornošću za proizvodnju i usluge, OIB 38768807339, Kolodvorska 30, 31511 Đurđenovac</izvorni_sadrzaj>
    <derivirana_varijabla naziv="DomainObject.Predmet.ProtustrankaIDrugiAdressOIB_1">BURIVODA TIM jednostavno društvo s ograničenom odgovornošću za proizvodnju i usluge, OIB 38768807339,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St-113/2016-18</izvorni_sadrzaj>
    <derivirana_varijabla naziv="DomainObject.Predmet.OdlukaRjesenje.Oznaka_1">St-113/2016-18</derivirana_varijabla>
  </DomainObject.Predmet.OdlukaRjesenje.Oznaka>
  <DomainObject.Predmet.SudioniciListNaziv>
    <izvorni_sadrzaj>
      <item>FINA RC OSIJEK</item>
      <item>BURIVODA TIM jednostavno društvo s ograničenom odgovornošću za proizvodnju i usluge</item>
      <item>ŽDO GUO Osijek</item>
      <item>Marko Tominac</item>
      <item>Ivica Burivoda</item>
    </izvorni_sadrzaj>
    <derivirana_varijabla naziv="DomainObject.Predmet.SudioniciListNaziv_1">
      <item>FINA RC OSIJEK</item>
      <item>BURIVODA TIM jednostavno društvo s ograničenom odgovornošću za proizvodnju i usluge</item>
      <item>ŽDO GUO Osijek</item>
      <item>Marko Tominac</item>
      <item>Ivica Burivoda</item>
    </derivirana_varijabla>
  </DomainObject.Predmet.SudioniciListNaziv>
  <DomainObject.Predmet.SudioniciListAdressOIB>
    <izvorni_sadrzaj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izvorni_sadrzaj>
    <derivirana_varijabla naziv="DomainObject.Predmet.SudioniciListAdressOIB_1">
      <item>FINA RC OSIJEK, OIB 85821130368</item>
      <item>BURIVODA TIM jednostavno društvo s ograničenom odgovornošću za proizvodnju i usluge, OIB 38768807339, Kolodvorska 30,31511 Đurđenovac</item>
      <item>ŽDO GUO Osijek</item>
      <item>Marko Tominac, OIB 98361792494, V. Nazora 3,32100 Vinkovci</item>
      <item>Ivica Burivoda, OIB 58620037960,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38768807339</item>
      <item>, OIB null</item>
      <item>, OIB 98361792494</item>
      <item>, OIB 58620037960</item>
    </izvorni_sadrzaj>
    <derivirana_varijabla naziv="DomainObject.Predmet.SudioniciListNazivOIB_1">
      <item>, OIB 85821130368</item>
      <item>, OIB 38768807339</item>
      <item>, OIB null</item>
      <item>, OIB 98361792494</item>
      <item>, OIB 58620037960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246</properties:Words>
  <properties:Characters>1383</properties:Characters>
  <properties:Lines>42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2016-12-19T08:20:00Z</cp:lastPrinted>
  <dcterms:modified xmlns:xsi="http://www.w3.org/2001/XMLSchema-instance" xsi:type="dcterms:W3CDTF">2016-12-19T08:44:00Z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