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c85b" w14:paraId="bbbc85b" w:rsidRDefault="0093606E" w:rsidR="0093606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66D32">
        <w:rPr>
          <w:sz w:val="24"/>
        </w:rPr>
        <w:t>1583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93606E">
        <w:rPr>
          <w:sz w:val="24"/>
        </w:rPr>
        <w:t>-5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 Gordanu Zubaku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</w:t>
      </w:r>
      <w:proofErr w:type="spellStart"/>
      <w:r w:rsidR="000924C9" w:rsidRPr="000924C9">
        <w:rPr>
          <w:sz w:val="24"/>
          <w:szCs w:val="24"/>
          <w:lang w:val="en-GB"/>
        </w:rPr>
        <w:t>stečajnom</w:t>
      </w:r>
      <w:proofErr w:type="spellEnd"/>
      <w:r w:rsidR="000924C9" w:rsidRPr="000924C9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predmetu</w:t>
      </w:r>
      <w:proofErr w:type="spellEnd"/>
      <w:r w:rsidR="002D11D7">
        <w:rPr>
          <w:sz w:val="24"/>
          <w:szCs w:val="24"/>
          <w:lang w:val="en-GB"/>
        </w:rPr>
        <w:t xml:space="preserve"> u </w:t>
      </w:r>
      <w:proofErr w:type="spellStart"/>
      <w:r w:rsidR="002D11D7">
        <w:rPr>
          <w:sz w:val="24"/>
          <w:szCs w:val="24"/>
          <w:lang w:val="en-GB"/>
        </w:rPr>
        <w:t>povodu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prijedloga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predlagatelja</w:t>
      </w:r>
      <w:proofErr w:type="spellEnd"/>
      <w:r w:rsidR="000924C9" w:rsidRPr="000924C9">
        <w:rPr>
          <w:sz w:val="24"/>
          <w:szCs w:val="24"/>
        </w:rPr>
        <w:t xml:space="preserve"> </w:t>
      </w:r>
      <w:r w:rsidR="001C7DE5">
        <w:rPr>
          <w:sz w:val="24"/>
          <w:szCs w:val="24"/>
        </w:rPr>
        <w:t>HG SPOT INFORMATIKA d.o.o., Zagreb, Avenija Dubrovnik 46, OIB: 81919518448, kojeg zastupa punomoćnik Mićo Ljubenko, odvjetnik u Zagrebu,</w:t>
      </w:r>
      <w:r w:rsidR="006F0C5F">
        <w:rPr>
          <w:sz w:val="24"/>
          <w:szCs w:val="24"/>
        </w:rPr>
        <w:t xml:space="preserve"> Branimirova 29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 xml:space="preserve">za </w:t>
      </w:r>
      <w:r w:rsidR="006F0C5F">
        <w:rPr>
          <w:sz w:val="24"/>
          <w:szCs w:val="24"/>
        </w:rPr>
        <w:t>otvaranje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 xml:space="preserve">stečajnog postupka nad dužnikom </w:t>
      </w:r>
      <w:r w:rsidR="006F0C5F">
        <w:rPr>
          <w:sz w:val="24"/>
          <w:szCs w:val="24"/>
        </w:rPr>
        <w:t>SMOKING d.o.o., Zagreb, Rabusova 13, OIB: 78644180553</w:t>
      </w:r>
      <w:r w:rsidR="008600EF" w:rsidRPr="008600EF">
        <w:rPr>
          <w:sz w:val="24"/>
          <w:szCs w:val="24"/>
        </w:rPr>
        <w:t xml:space="preserve">, </w:t>
      </w:r>
      <w:r w:rsidR="001C7DE5">
        <w:rPr>
          <w:sz w:val="24"/>
          <w:szCs w:val="24"/>
        </w:rPr>
        <w:t>30</w:t>
      </w:r>
      <w:r w:rsidR="002D11D7">
        <w:rPr>
          <w:sz w:val="24"/>
          <w:szCs w:val="24"/>
        </w:rPr>
        <w:t>. studenoga</w:t>
      </w:r>
      <w:r w:rsidR="008600EF" w:rsidRPr="008600EF">
        <w:rPr>
          <w:sz w:val="24"/>
          <w:szCs w:val="24"/>
        </w:rPr>
        <w:t xml:space="preserve"> 201</w:t>
      </w:r>
      <w:r w:rsidR="000924C9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6F0C5F">
        <w:rPr>
          <w:sz w:val="24"/>
          <w:szCs w:val="24"/>
        </w:rPr>
        <w:t>SMOKING d.o.o., Zagreb, Rabusova 13, OIB: 78644180553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FD761F" w:rsidP="0093606E" w:rsidR="00FD761F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="006F0C5F">
        <w:rPr>
          <w:sz w:val="24"/>
          <w:szCs w:val="24"/>
        </w:rPr>
        <w:t>HG SPOT INFORMATIKA d.o.o., Zagreb, Avenija Dubrovnik 46</w:t>
      </w:r>
      <w:r>
        <w:rPr>
          <w:sz w:val="24"/>
          <w:szCs w:val="24"/>
        </w:rPr>
        <w:t xml:space="preserve">, podnio je prijedlog da se </w:t>
      </w:r>
      <w:proofErr w:type="gramStart"/>
      <w:r>
        <w:rPr>
          <w:sz w:val="24"/>
          <w:szCs w:val="24"/>
        </w:rPr>
        <w:t>nad</w:t>
      </w:r>
      <w:proofErr w:type="gramEnd"/>
      <w:r>
        <w:rPr>
          <w:sz w:val="24"/>
          <w:szCs w:val="24"/>
        </w:rPr>
        <w:t xml:space="preserve"> društvom </w:t>
      </w:r>
      <w:r w:rsidR="006F0C5F">
        <w:rPr>
          <w:sz w:val="24"/>
          <w:szCs w:val="24"/>
        </w:rPr>
        <w:t xml:space="preserve">SMOKING d.o.o., Zagreb, </w:t>
      </w:r>
      <w:proofErr w:type="spellStart"/>
      <w:r w:rsidR="006F0C5F">
        <w:rPr>
          <w:sz w:val="24"/>
          <w:szCs w:val="24"/>
        </w:rPr>
        <w:t>Rabusova</w:t>
      </w:r>
      <w:proofErr w:type="spellEnd"/>
      <w:r w:rsidR="006F0C5F">
        <w:rPr>
          <w:sz w:val="24"/>
          <w:szCs w:val="24"/>
        </w:rPr>
        <w:t xml:space="preserve"> 13</w:t>
      </w:r>
      <w:r>
        <w:rPr>
          <w:sz w:val="24"/>
          <w:szCs w:val="24"/>
        </w:rPr>
        <w:t>, otvori stečaj.</w:t>
      </w:r>
    </w:p>
    <w:p w:rsidRDefault="00FD761F" w:rsidP="0093606E" w:rsidR="00FD761F" w:rsidRPr="0093606E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93606E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6F0C5F">
        <w:rPr>
          <w:sz w:val="24"/>
          <w:szCs w:val="24"/>
        </w:rPr>
        <w:t>SMOKING d.o.o., Zagreb.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D761F">
        <w:rPr>
          <w:sz w:val="24"/>
          <w:szCs w:val="24"/>
        </w:rPr>
        <w:t>30. studenoga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93606E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93606E" w:rsidP="00CF56FE" w:rsidR="0093606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93606E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93606E" w:rsidP="00CF56FE" w:rsidR="0093606E">
      <w:pPr>
        <w:jc w:val="both"/>
        <w:rPr>
          <w:sz w:val="24"/>
          <w:szCs w:val="24"/>
        </w:rPr>
      </w:pPr>
    </w:p>
    <w:p w:rsidRDefault="0093606E" w:rsidP="0093606E" w:rsidR="0093606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93606E" w:rsidP="0093606E" w:rsidR="00FD761F">
      <w:pPr>
        <w:jc w:val="right"/>
        <w:rPr>
          <w:sz w:val="24"/>
          <w:szCs w:val="24"/>
        </w:rPr>
      </w:pPr>
      <w:r w:rsidRPr="0093606E">
        <w:rPr>
          <w:sz w:val="24"/>
          <w:szCs w:val="24"/>
        </w:rPr>
        <w:t>Ivana Rogić</w:t>
      </w:r>
      <w:r w:rsidR="00FD761F">
        <w:rPr>
          <w:sz w:val="24"/>
          <w:szCs w:val="24"/>
        </w:rPr>
        <w:t xml:space="preserve"> </w:t>
      </w:r>
    </w:p>
    <w:sectPr w:rsidSect="0093606E" w:rsidR="00FD761F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D2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D2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06E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St-1583/2015</izvorni_sadrzaj>
    <derivirana_varijabla naziv="DomainObject.Predmet.OznakaBroj_1">St-1583/2015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HG SPOT INFORMATIKA d.o.o. zastupanog po punomoćniku OD LJUBENKO &amp; PARTNERI d.o.o.</izvorni_sadrzaj>
    <derivirana_varijabla naziv="DomainObject.Predmet.StrankaFormated_1">  HG SPOT INFORMATIKA d.o.o. zastupanog po punomoćniku OD LJUBENKO &amp; PARTNERI d.o.o.</derivirana_varijabla>
  </DomainObject.Predmet.StrankaFormated>
  <DomainObject.Predmet.StrankaFormatedOIB>
    <izvorni_sadrzaj>  HG SPOT INFORMATIKA d.o.o., OIB 81919518448 zastupanog po punomoćniku OD LJUBENKO &amp; PARTNERI d.o.o.</izvorni_sadrzaj>
    <derivirana_varijabla naziv="DomainObject.Predmet.StrankaFormatedOIB_1">  HG SPOT INFORMATIKA d.o.o., OIB 81919518448 zastupanog po punomoćniku OD LJUBENKO &amp; PARTNERI d.o.o.</derivirana_varijabla>
  </DomainObject.Predmet.StrankaFormatedOIB>
  <DomainObject.Predmet.StrankaFormatedWithAdress>
    <izvorni_sadrzaj> HG SPOT INFORMATIKA d.o.o., Avenija Dubrovnik 46, 10000 Zagreb zastupanog po punomoćniku OD LJUBENKO &amp; PARTNERI d.o.o.</izvorni_sadrzaj>
    <derivirana_varijabla naziv="DomainObject.Predmet.StrankaFormatedWithAdress_1"> HG SPOT INFORMATIKA d.o.o., Avenija Dubrovnik 46, 10000 Zagreb zastupanog po punomoćniku OD LJUBENKO &amp; PARTNERI d.o.o.</derivirana_varijabla>
  </DomainObject.Predmet.StrankaFormatedWithAdress>
  <DomainObject.Predmet.StrankaFormatedWithAdressOIB>
    <izvorni_sadrzaj> HG SPOT INFORMATIKA d.o.o., OIB 81919518448, Avenija Dubrovnik 46, 10000 Zagreb zastupanog po punomoćniku OD LJUBENKO &amp; PARTNERI d.o.o.</izvorni_sadrzaj>
    <derivirana_varijabla naziv="DomainObject.Predmet.StrankaFormatedWithAdressOIB_1"> HG SPOT INFORMATIKA d.o.o., OIB 81919518448, Avenija Dubrovnik 46, 10000 Zagreb zastupanog po punomoćniku OD LJUBENKO &amp; PARTNERI d.o.o.</derivirana_varijabla>
  </DomainObject.Predmet.StrankaFormatedWithAdressOIB>
  <DomainObject.Predmet.StrankaWithAdress>
    <izvorni_sadrzaj>HG SPOT INFORMATIKA d.o.o. Avenija Dubrovnik 46,10000 Zagreb</izvorni_sadrzaj>
    <derivirana_varijabla naziv="DomainObject.Predmet.StrankaWithAdress_1">HG SPOT INFORMATIKA d.o.o. Avenija Dubrovnik 46,10000 Zagreb</derivirana_varijabla>
  </DomainObject.Predmet.StrankaWithAdress>
  <DomainObject.Predmet.StrankaWithAdressOIB>
    <izvorni_sadrzaj>HG SPOT INFORMATIKA d.o.o., OIB 81919518448, Avenija Dubrovnik 46,10000 Zagreb</izvorni_sadrzaj>
    <derivirana_varijabla naziv="DomainObject.Predmet.StrankaWithAdressOIB_1">HG SPOT INFORMATIKA d.o.o., OIB 81919518448, Avenija Dubrovnik 46,10000 Zagreb</derivirana_varijabla>
  </DomainObject.Predmet.StrankaWithAdressOIB>
  <DomainObject.Predmet.StrankaNazivFormated>
    <izvorni_sadrzaj>HG SPOT INFORMATIKA d.o.o.</izvorni_sadrzaj>
    <derivirana_varijabla naziv="DomainObject.Predmet.StrankaNazivFormated_1">HG SPOT INFORMATIKA d.o.o.</derivirana_varijabla>
  </DomainObject.Predmet.StrankaNazivFormated>
  <DomainObject.Predmet.StrankaNazivFormatedOIB>
    <izvorni_sadrzaj>HG SPOT INFORMATIKA d.o.o., OIB 81919518448</izvorni_sadrzaj>
    <derivirana_varijabla naziv="DomainObject.Predmet.StrankaNazivFormatedOIB_1">HG SPOT INFORMATIKA d.o.o., OIB 81919518448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HG SPOT INFORMATIKA d.o.o. zastupanog po punomoćniku OD LJUBENKO &amp; PARTNERI d.o.o.</item>
    </izvorni_sadrzaj>
    <derivirana_varijabla naziv="DomainObject.Predmet.StrankaListFormated_1">
      <item>HG SPOT INFORMATIKA d.o.o. zastupanog po punomoćniku OD LJUBENKO &amp; PARTNERI d.o.o.</item>
    </derivirana_varijabla>
  </DomainObject.Predmet.StrankaListFormated>
  <DomainObject.Predmet.StrankaListFormatedOIB>
    <izvorni_sadrzaj>
      <item>HG SPOT INFORMATIKA d.o.o., OIB 81919518448 zastupanog po punomoćniku OD LJUBENKO &amp; PARTNERI d.o.o.</item>
    </izvorni_sadrzaj>
    <derivirana_varijabla naziv="DomainObject.Predmet.StrankaListFormatedOIB_1">
      <item>HG SPOT INFORMATIKA d.o.o., OIB 81919518448 zastupanog po punomoćniku OD LJUBENKO &amp; PARTNERI d.o.o.</item>
    </derivirana_varijabla>
  </DomainObject.Predmet.StrankaListFormatedOIB>
  <DomainObject.Predmet.StrankaListFormatedWithAdress>
    <izvorni_sadrzaj>
      <item>HG SPOT INFORMATIKA d.o.o., Avenija Dubrovnik 46, 10000 Zagreb zastupanog po punomoćniku OD LJUBENKO &amp; PARTNERI d.o.o.</item>
    </izvorni_sadrzaj>
    <derivirana_varijabla naziv="DomainObject.Predmet.StrankaListFormatedWithAdress_1">
      <item>HG SPOT INFORMATIKA d.o.o., Avenija Dubrovnik 46, 10000 Zagreb zastupanog po punomoćniku OD LJUBENKO &amp; PARTNERI d.o.o.</item>
    </derivirana_varijabla>
  </DomainObject.Predmet.StrankaListFormatedWithAdress>
  <DomainObject.Predmet.StrankaListFormatedWithAdressOIB>
    <izvorni_sadrzaj>
      <item>HG SPOT INFORMATIKA d.o.o., OIB 81919518448, Avenija Dubrovnik 46, 10000 Zagreb zastupanog po punomoćniku OD LJUBENKO &amp; PARTNERI d.o.o.</item>
    </izvorni_sadrzaj>
    <derivirana_varijabla naziv="DomainObject.Predmet.StrankaListFormatedWithAdressOIB_1">
      <item>HG SPOT INFORMATIKA d.o.o., OIB 81919518448, Avenija Dubrovnik 46, 10000 Zagreb zastupanog po punomoćniku OD LJUBENKO &amp; PARTNERI d.o.o.</item>
    </derivirana_varijabla>
  </DomainObject.Predmet.StrankaListFormatedWithAdressOIB>
  <DomainObject.Predmet.StrankaListNazivFormated>
    <izvorni_sadrzaj>
      <item>HG SPOT INFORMATIKA d.o.o.</item>
    </izvorni_sadrzaj>
    <derivirana_varijabla naziv="DomainObject.Predmet.StrankaListNazivFormated_1">
      <item>HG SPOT INFORMATIKA d.o.o.</item>
    </derivirana_varijabla>
  </DomainObject.Predmet.StrankaListNazivFormated>
  <DomainObject.Predmet.StrankaListNazivFormatedOIB>
    <izvorni_sadrzaj>
      <item>HG SPOT INFORMATIKA d.o.o., OIB 81919518448</item>
    </izvorni_sadrzaj>
    <derivirana_varijabla naziv="DomainObject.Predmet.StrankaListNazivFormatedOIB_1">
      <item>HG SPOT INFORMATIKA d.o.o., OIB 81919518448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OD LJUBENKO &amp; PARTNERI d.o.o. punomoćnik sudionika u postupku HG SPOT INFORMATIKA d.o.o.</item>
    </izvorni_sadrzaj>
    <derivirana_varijabla naziv="DomainObject.Predmet.OstaliListFormated_1">
      <item>OD LJUBENKO &amp; PARTNERI d.o.o. punomoćnik sudionika u postupku HG SPOT INFORMATIKA d.o.o.</item>
    </derivirana_varijabla>
  </DomainObject.Predmet.OstaliListFormated>
  <DomainObject.Predmet.OstaliListFormatedOIB>
    <izvorni_sadrzaj>
      <item>OD LJUBENKO &amp; PARTNERI d.o.o. punomoćnik sudionika u postupku HG SPOT INFORMATIKA d.o.o.</item>
    </izvorni_sadrzaj>
    <derivirana_varijabla naziv="DomainObject.Predmet.OstaliListFormatedOIB_1">
      <item>OD LJUBENKO &amp; PARTNERI d.o.o. punomoćnik sudionika u postupku HG SPOT INFORMATIKA d.o.o.</item>
    </derivirana_varijabla>
  </DomainObject.Predmet.OstaliListFormatedOIB>
  <DomainObject.Predmet.OstaliListFormatedWithAdress>
    <izvorni_sadrzaj>
      <item>OD LJUBENKO &amp; PARTNERI d.o.o., KNEZA BRANIMIRA 29, 10000 Zagreb punomoćnik sudionika u postupku HG SPOT INFORMATIKA d.o.o.</item>
    </izvorni_sadrzaj>
    <derivirana_varijabla naziv="DomainObject.Predmet.OstaliListFormatedWithAdress_1">
      <item>OD LJUBENKO &amp; PARTNERI d.o.o., KNEZA BRANIMIRA 29, 10000 Zagreb punomoćnik sudionika u postupku HG SPOT INFORMATIKA d.o.o.</item>
    </derivirana_varijabla>
  </DomainObject.Predmet.OstaliListFormatedWithAdress>
  <DomainObject.Predmet.OstaliListFormatedWithAdressOIB>
    <izvorni_sadrzaj>
      <item>OD LJUBENKO &amp; PARTNERI d.o.o., KNEZA BRANIMIRA 29, 10000 Zagreb punomoćnik sudionika u postupku HG SPOT INFORMATIKA d.o.o.</item>
    </izvorni_sadrzaj>
    <derivirana_varijabla naziv="DomainObject.Predmet.OstaliListFormatedWithAdressOIB_1">
      <item>OD LJUBENKO &amp; PARTNERI d.o.o., KNEZA BRANIMIRA 29, 10000 Zagreb punomoćnik sudionika u postupku HG SPOT INFORMATIKA d.o.o.</item>
    </derivirana_varijabla>
  </DomainObject.Predmet.OstaliListFormatedWithAdressOIB>
  <DomainObject.Predmet.OstaliListNazivFormated>
    <izvorni_sadrzaj>
      <item>OD LJUBENKO &amp; PARTNERI d.o.o.</item>
    </izvorni_sadrzaj>
    <derivirana_varijabla naziv="DomainObject.Predmet.OstaliListNazivFormated_1">
      <item>OD LJUBENKO &amp; PARTNERI d.o.o.</item>
    </derivirana_varijabla>
  </DomainObject.Predmet.OstaliListNazivFormated>
  <DomainObject.Predmet.OstaliListNazivFormatedOIB>
    <izvorni_sadrzaj>
      <item>OD LJUBENKO &amp; PARTNERI d.o.o.</item>
    </izvorni_sadrzaj>
    <derivirana_varijabla naziv="DomainObject.Predmet.OstaliListNazivFormatedOIB_1">
      <item>OD LJUBENKO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HG SPOT INFORMATIKA d.o.o.</izvorni_sadrzaj>
    <derivirana_varijabla naziv="DomainObject.Predmet.StrankaIDrugi_1">HG SPOT INFORMATIKA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HG SPOT INFORMATIKA d.o.o., OIB 81919518448, Avenija Dubrovnik 46, 10000 Zagreb</izvorni_sadrzaj>
    <derivirana_varijabla naziv="DomainObject.Predmet.StrankaIDrugiAdressOIB_1">HG SPOT INFORMATIKA d.o.o., OIB 81919518448, Avenija Dubrovnik 46,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HG SPOT INFORMATIKA d.o.o.</item>
      <item>SMOKING d.o.o.</item>
      <item>OD LJUBENKO &amp; PARTNERI d.o.o.</item>
    </izvorni_sadrzaj>
    <derivirana_varijabla naziv="DomainObject.Predmet.SudioniciListNaziv_1">
      <item>HG SPOT INFORMATIKA d.o.o.</item>
      <item>SMOKING d.o.o.</item>
      <item>OD LJUBENKO &amp; PARTNERI d.o.o.</item>
    </derivirana_varijabla>
  </DomainObject.Predmet.SudioniciListNaziv>
  <DomainObject.Predmet.SudioniciListAdressOIB>
    <izvorni_sadrzaj>
      <item>HG SPOT INFORMATIKA d.o.o., OIB 81919518448, Avenija Dubrovnik 46,10000 Zagreb</item>
      <item>SMOKING d.o.o., OIB 78644180553, Rabusova 13,10000 Zagreb</item>
      <item>OD LJUBENKO &amp; PARTNERI d.o.o., KNEZA BRANIMIRA 29,10000 Zagreb</item>
    </izvorni_sadrzaj>
    <derivirana_varijabla naziv="DomainObject.Predmet.SudioniciListAdressOIB_1">
      <item>HG SPOT INFORMATIKA d.o.o., OIB 81919518448, Avenija Dubrovnik 46,10000 Zagreb</item>
      <item>SMOKING d.o.o., OIB 78644180553, Rabusova 13,10000 Zagreb</item>
      <item>OD LJUBENKO &amp; PARTNERI d.o.o.,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81919518448</item>
      <item>, OIB 78644180553</item>
      <item>, OIB null</item>
    </izvorni_sadrzaj>
    <derivirana_varijabla naziv="DomainObject.Predmet.SudioniciListNazivOIB_1">
      <item>, OIB 81919518448</item>
      <item>, OIB 78644180553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1626</properties:Characters>
  <properties:Lines>47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2015-11-29T17:50:00Z</dcterms:created>
  <dc:creator>Korisnik</dc:creator>
  <cp:lastModifiedBy>Ivana Rogić</cp:lastModifiedBy>
  <cp:lastPrinted>2015-11-30T14:07:00Z</cp:lastPrinted>
  <dcterms:modified xmlns:xsi="http://www.w3.org/2001/XMLSchema-instance" xsi:type="dcterms:W3CDTF">2015-11-30T14:07:00Z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