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d329" w14:paraId="698d329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DF23D8">
        <w:t>81/11-266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d.o.o. za graditeljstvo i trgovinu u stečaju,  Osijek, J.  Reihl – Kira 141, MBS 030027555, OIB 07003191559, dana</w:t>
      </w:r>
      <w:r w:rsidR="00DF23D8">
        <w:t xml:space="preserve"> 7. travnja</w:t>
      </w:r>
      <w:r w:rsidR="00B63896">
        <w:t xml:space="preserve"> 2017.</w:t>
      </w:r>
      <w:r>
        <w:t xml:space="preserve">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C8219F" w:rsidP="00BA73AA" w:rsidR="00BA73AA">
      <w:pPr>
        <w:jc w:val="right"/>
      </w:pPr>
      <w:r>
        <w:t>13 St-81/11-2</w:t>
      </w:r>
      <w:r w:rsidR="00DF23D8">
        <w:t>66</w:t>
      </w:r>
    </w:p>
    <w:p w:rsidRDefault="00BA73AA" w:rsidP="00BA73AA" w:rsidR="00BA73AA">
      <w:pPr>
        <w:pStyle w:val="Tijeloteksta"/>
        <w:ind w:left="1785"/>
        <w:jc w:val="center"/>
        <w:rPr>
          <w:bCs/>
        </w:rPr>
      </w:pPr>
    </w:p>
    <w:p w:rsidRDefault="00857A34" w:rsidP="000E63ED" w:rsidR="00857A34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A56C8A" w:rsidP="00DF23D8" w:rsidR="00A56C8A">
      <w:pPr>
        <w:pStyle w:val="Tijeloteksta"/>
        <w:ind w:left="708"/>
        <w:rPr>
          <w:bCs/>
        </w:rPr>
      </w:pPr>
      <w:r>
        <w:rPr>
          <w:bCs/>
        </w:rPr>
        <w:t xml:space="preserve">3. </w:t>
      </w:r>
    </w:p>
    <w:p w:rsidRDefault="00DF23D8" w:rsidP="00F133E9" w:rsidR="00F133E9">
      <w:pPr>
        <w:pStyle w:val="Tijeloteksta"/>
        <w:ind w:left="708"/>
        <w:rPr>
          <w:bCs/>
        </w:rPr>
      </w:pPr>
      <w:r>
        <w:rPr>
          <w:bCs/>
        </w:rPr>
        <w:t>a)</w:t>
      </w:r>
      <w:r w:rsidR="00F133E9">
        <w:rPr>
          <w:bCs/>
        </w:rPr>
        <w:t xml:space="preserve"> 72. Suvlasnički dio 38/10000 Etažno vlasništvo E-72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F133E9" w:rsidP="000E63ED" w:rsidR="00F133E9">
      <w:pPr>
        <w:pStyle w:val="Tijeloteksta"/>
        <w:ind w:left="1416"/>
        <w:rPr>
          <w:bCs/>
        </w:rPr>
      </w:pPr>
      <w:r>
        <w:rPr>
          <w:bCs/>
        </w:rPr>
        <w:t>- a što u naravi čini</w:t>
      </w:r>
      <w:r w:rsidR="0059634A">
        <w:rPr>
          <w:bCs/>
        </w:rPr>
        <w:t xml:space="preserve"> parkirališno mjesto Pm1, smještenog u dvorišnoj građevini, površine 13,47 m2,</w:t>
      </w:r>
    </w:p>
    <w:p w:rsidRDefault="00DF23D8" w:rsidP="0059634A" w:rsidR="0059634A">
      <w:pPr>
        <w:pStyle w:val="Tijeloteksta"/>
        <w:ind w:left="708"/>
        <w:rPr>
          <w:bCs/>
        </w:rPr>
      </w:pPr>
      <w:r>
        <w:rPr>
          <w:bCs/>
        </w:rPr>
        <w:t>b</w:t>
      </w:r>
      <w:r w:rsidR="0059634A">
        <w:rPr>
          <w:bCs/>
        </w:rPr>
        <w:t xml:space="preserve">) 81. Suvlasnički dio 47/10000 Etažno vlasništvo E-81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59634A" w:rsidP="000E63ED" w:rsidR="0059634A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Pm10, smještenog u dvorišnoj građevini, površine 16,74 m2.</w:t>
      </w:r>
    </w:p>
    <w:p w:rsidRDefault="00852BFE" w:rsidP="00852BFE" w:rsidR="00852BFE">
      <w:pPr>
        <w:pStyle w:val="Tijeloteksta"/>
        <w:rPr>
          <w:bCs/>
        </w:rPr>
      </w:pPr>
      <w:r>
        <w:rPr>
          <w:bCs/>
        </w:rPr>
        <w:tab/>
      </w:r>
    </w:p>
    <w:p w:rsidRDefault="00852BFE" w:rsidP="00852BFE" w:rsidR="00852BFE" w:rsidRPr="00852BFE">
      <w:pPr>
        <w:ind w:left="708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Erste &amp; Steiermarkische bank d.d. Rijeka.</w:t>
      </w:r>
    </w:p>
    <w:p w:rsidRDefault="001C27F1" w:rsidP="001C27F1" w:rsidR="001C27F1">
      <w:pPr>
        <w:jc w:val="both"/>
      </w:pPr>
    </w:p>
    <w:p w:rsidRDefault="0014294C" w:rsidP="00BB6932" w:rsidR="00BB6932" w:rsidRPr="00BB6932">
      <w:pPr>
        <w:jc w:val="both"/>
      </w:pPr>
      <w:r>
        <w:rPr>
          <w:b/>
        </w:rPr>
        <w:t>II</w:t>
      </w:r>
      <w:r w:rsidR="006B4D95">
        <w:tab/>
      </w:r>
      <w:r w:rsidR="00BB6932" w:rsidRPr="00BB6932">
        <w:t xml:space="preserve">I 1. (a+b+c) </w:t>
      </w:r>
      <w:r w:rsidR="00DF23D8">
        <w:t>573.577,2</w:t>
      </w:r>
      <w:r w:rsidR="00E60637">
        <w:t>0</w:t>
      </w:r>
      <w:r w:rsidR="00561AE3">
        <w:t xml:space="preserve"> kn</w:t>
      </w:r>
      <w:r w:rsidR="0059634A">
        <w:t xml:space="preserve">  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a) </w:t>
      </w:r>
      <w:r w:rsidR="00FC173E">
        <w:t>117.558,54</w:t>
      </w:r>
      <w:r w:rsidRPr="00BB6932">
        <w:t xml:space="preserve"> 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b) </w:t>
      </w:r>
      <w:r w:rsidR="00FC173E">
        <w:t>117.558,54</w:t>
      </w:r>
      <w:r w:rsidR="00FC173E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c) </w:t>
      </w:r>
      <w:r w:rsidR="00FC173E">
        <w:t>117.558,54</w:t>
      </w:r>
      <w:r w:rsidR="00FC173E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d) </w:t>
      </w:r>
      <w:r w:rsidR="00FC173E">
        <w:t>117.558,54</w:t>
      </w:r>
      <w:r w:rsidR="00FC173E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e) </w:t>
      </w:r>
      <w:r w:rsidR="00FC173E">
        <w:t>117.558,54</w:t>
      </w:r>
      <w:r w:rsidR="00FC173E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f) </w:t>
      </w:r>
      <w:r w:rsidR="00FC173E">
        <w:t>117.558,54</w:t>
      </w:r>
      <w:r w:rsidR="00FC173E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g) </w:t>
      </w:r>
      <w:r w:rsidR="00FC173E">
        <w:t>117.558,54</w:t>
      </w:r>
      <w:r w:rsidR="00FC173E" w:rsidRPr="00BB6932">
        <w:t xml:space="preserve">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h) </w:t>
      </w:r>
      <w:r w:rsidR="00E60637">
        <w:t>1</w:t>
      </w:r>
      <w:r w:rsidR="00FC173E">
        <w:t>04.618,79</w:t>
      </w:r>
      <w:r w:rsidR="00E60637">
        <w:t xml:space="preserve"> k</w:t>
      </w:r>
      <w:r w:rsidRPr="00BB6932">
        <w:t>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i) </w:t>
      </w:r>
      <w:r w:rsidR="00FC173E">
        <w:t xml:space="preserve">104.618,79 </w:t>
      </w:r>
      <w:r w:rsidRPr="00BB6932">
        <w:t>kn</w:t>
      </w:r>
    </w:p>
    <w:p w:rsidRDefault="00BB6932" w:rsidP="00BB6932" w:rsidR="00BB6932">
      <w:pPr>
        <w:ind w:firstLine="708"/>
        <w:jc w:val="both"/>
      </w:pPr>
      <w:r w:rsidRPr="00BB6932">
        <w:t xml:space="preserve">I 2. j) </w:t>
      </w:r>
      <w:r w:rsidR="00FC173E">
        <w:t xml:space="preserve">104.618,79 </w:t>
      </w:r>
      <w:r w:rsidRPr="00BB6932">
        <w:t>kn.</w:t>
      </w:r>
    </w:p>
    <w:p w:rsidRDefault="00561AE3" w:rsidP="00BB6932" w:rsidR="00F133E9">
      <w:pPr>
        <w:ind w:firstLine="708"/>
        <w:jc w:val="both"/>
      </w:pPr>
      <w:r>
        <w:t xml:space="preserve">I 3. a)  </w:t>
      </w:r>
      <w:r w:rsidR="00FC173E">
        <w:t xml:space="preserve">  9.185,40 </w:t>
      </w:r>
      <w:r>
        <w:t>kn.</w:t>
      </w:r>
    </w:p>
    <w:p w:rsidRDefault="00F133E9" w:rsidP="00BB6932" w:rsidR="00F133E9">
      <w:pPr>
        <w:ind w:firstLine="708"/>
        <w:jc w:val="both"/>
      </w:pPr>
      <w:r>
        <w:t>I 3</w:t>
      </w:r>
      <w:r w:rsidR="00561AE3">
        <w:t xml:space="preserve">. b) </w:t>
      </w:r>
      <w:r w:rsidR="000E63ED">
        <w:t xml:space="preserve"> </w:t>
      </w:r>
      <w:r w:rsidR="00FC173E">
        <w:t xml:space="preserve">  9.185,40 kn.</w:t>
      </w:r>
    </w:p>
    <w:p w:rsidRDefault="00857A34" w:rsidP="00FC173E" w:rsidR="00857A34" w:rsidRPr="00BB6932">
      <w:pPr>
        <w:ind w:firstLine="708"/>
        <w:jc w:val="center"/>
      </w:pPr>
    </w:p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DF23D8">
        <w:t xml:space="preserve">jedanaesta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C44A00">
        <w:t xml:space="preserve"> 2</w:t>
      </w:r>
      <w:r w:rsidR="00FC173E">
        <w:t xml:space="preserve">7. travnja </w:t>
      </w:r>
      <w:r w:rsidR="005703C6">
        <w:t xml:space="preserve">2017.  </w:t>
      </w:r>
      <w:r w:rsidR="00DC5363">
        <w:t xml:space="preserve"> godine u 1</w:t>
      </w:r>
      <w:r w:rsidR="00FC173E">
        <w:t>0,45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FC173E" w:rsidP="00FC173E" w:rsidR="00FC173E">
      <w:pPr>
        <w:ind w:firstLine="708"/>
        <w:jc w:val="center"/>
      </w:pPr>
      <w:r>
        <w:lastRenderedPageBreak/>
        <w:t>3</w:t>
      </w:r>
    </w:p>
    <w:p w:rsidRDefault="00FC173E" w:rsidP="00FC173E" w:rsidR="00FC173E">
      <w:pPr>
        <w:jc w:val="right"/>
      </w:pPr>
      <w:r>
        <w:t>13 St-81/11-266</w:t>
      </w:r>
    </w:p>
    <w:p w:rsidRDefault="00FC173E" w:rsidP="00CE1E22" w:rsidR="00FC173E">
      <w:pPr>
        <w:ind w:firstLine="708"/>
        <w:jc w:val="both"/>
      </w:pPr>
    </w:p>
    <w:p w:rsidRDefault="001400FA" w:rsidP="008332D7" w:rsidR="001400FA">
      <w:pPr>
        <w:ind w:left="1065"/>
        <w:jc w:val="both"/>
      </w:pPr>
    </w:p>
    <w:p w:rsidRDefault="003F2250" w:rsidP="008332D7" w:rsidR="003F2250">
      <w:pPr>
        <w:ind w:left="1065"/>
        <w:jc w:val="both"/>
      </w:pPr>
    </w:p>
    <w:p w:rsidRDefault="003F2250" w:rsidP="008332D7" w:rsidR="003F2250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3F2250">
        <w:t xml:space="preserve">jedanaestom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i I - 3</w:t>
      </w:r>
      <w:r w:rsidR="00BB6932">
        <w:t xml:space="preserve"> 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5703C6">
        <w:t xml:space="preserve"> se prodavati na  ročištu (</w:t>
      </w:r>
      <w:r w:rsidR="003F2250">
        <w:t>jedanaestom</w:t>
      </w:r>
      <w:r w:rsidR="00737F72">
        <w:t xml:space="preserve"> 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016E4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>
        <w:t>81-2011</w:t>
      </w:r>
      <w:r w:rsidR="007D077D">
        <w:t xml:space="preserve"> kod HPB</w:t>
      </w:r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3F2250" w:rsidR="00857A34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3F2250" w:rsidP="003F2250" w:rsidR="003F2250">
      <w:pPr>
        <w:ind w:left="720"/>
        <w:jc w:val="both"/>
      </w:pPr>
    </w:p>
    <w:p w:rsidRDefault="003F2250" w:rsidP="003F2250" w:rsidR="003F2250">
      <w:pPr>
        <w:ind w:left="720"/>
        <w:jc w:val="center"/>
      </w:pPr>
      <w:r>
        <w:lastRenderedPageBreak/>
        <w:t>4</w:t>
      </w:r>
    </w:p>
    <w:p w:rsidRDefault="003F2250" w:rsidP="003F2250" w:rsidR="003F2250">
      <w:pPr>
        <w:jc w:val="right"/>
      </w:pPr>
      <w:r>
        <w:t>13 St-81/11-266</w:t>
      </w:r>
    </w:p>
    <w:p w:rsidRDefault="003F2250" w:rsidP="003F2250" w:rsidR="003F2250">
      <w:pPr>
        <w:ind w:left="720"/>
        <w:jc w:val="center"/>
      </w:pPr>
    </w:p>
    <w:p w:rsidRDefault="003F2250" w:rsidP="003F2250" w:rsidR="003F2250">
      <w:pPr>
        <w:ind w:left="720"/>
        <w:jc w:val="both"/>
      </w:pPr>
    </w:p>
    <w:p w:rsidRDefault="003F2250" w:rsidP="003F2250" w:rsidR="003F2250">
      <w:pPr>
        <w:ind w:left="720"/>
        <w:jc w:val="both"/>
      </w:pP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 w:rsidRPr="00857A3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C44A00">
        <w:rPr>
          <w:bCs/>
        </w:rPr>
        <w:t>de</w:t>
      </w:r>
      <w:r w:rsidR="003F2250">
        <w:rPr>
          <w:bCs/>
        </w:rPr>
        <w:t>s</w:t>
      </w:r>
      <w:r w:rsidR="00C44A00">
        <w:rPr>
          <w:bCs/>
        </w:rPr>
        <w:t xml:space="preserve">ete </w:t>
      </w:r>
      <w:r w:rsidR="005703C6">
        <w:rPr>
          <w:bCs/>
        </w:rPr>
        <w:t>jav</w:t>
      </w:r>
      <w:r>
        <w:rPr>
          <w:bCs/>
        </w:rPr>
        <w:t>ne dražbe na kojoj nije bilo zainteresiranih ponuditelja početna cijena na</w:t>
      </w:r>
      <w:r w:rsidR="003F2250">
        <w:rPr>
          <w:bCs/>
        </w:rPr>
        <w:t xml:space="preserve"> jedanaestoj</w:t>
      </w:r>
      <w:r>
        <w:rPr>
          <w:bCs/>
        </w:rPr>
        <w:t xml:space="preserve"> javnoj dražbi umanjena je  za 1</w:t>
      </w:r>
      <w:r w:rsidR="00D566C4">
        <w:rPr>
          <w:bCs/>
        </w:rPr>
        <w:t>0</w:t>
      </w:r>
      <w:r>
        <w:rPr>
          <w:bCs/>
        </w:rPr>
        <w:t xml:space="preserve"> % u odnosu</w:t>
      </w:r>
      <w:r w:rsidR="002502A9">
        <w:rPr>
          <w:bCs/>
        </w:rPr>
        <w:t xml:space="preserve"> na početnu cijenu sa prethodne</w:t>
      </w:r>
      <w:r>
        <w:rPr>
          <w:bCs/>
        </w:rPr>
        <w:t xml:space="preserve">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031FD0">
        <w:t xml:space="preserve"> </w:t>
      </w:r>
      <w:r w:rsidR="003F2250">
        <w:t xml:space="preserve">7. travanj </w:t>
      </w:r>
      <w:r w:rsidR="005703C6">
        <w:t xml:space="preserve"> 2017.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3F2250">
        <w:t>27/4</w:t>
      </w:r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250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C5B7A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03C6"/>
    <w:rsid w:val="00571648"/>
    <w:rsid w:val="005816F5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0DFA"/>
    <w:rsid w:val="00852BFE"/>
    <w:rsid w:val="00857A34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3896"/>
    <w:rsid w:val="00B64E78"/>
    <w:rsid w:val="00B67389"/>
    <w:rsid w:val="00B768F3"/>
    <w:rsid w:val="00B82540"/>
    <w:rsid w:val="00B94669"/>
    <w:rsid w:val="00B95B20"/>
    <w:rsid w:val="00BA73AA"/>
    <w:rsid w:val="00BB6932"/>
    <w:rsid w:val="00BB6956"/>
    <w:rsid w:val="00BE33FF"/>
    <w:rsid w:val="00C037AB"/>
    <w:rsid w:val="00C2016D"/>
    <w:rsid w:val="00C42F2A"/>
    <w:rsid w:val="00C43A0F"/>
    <w:rsid w:val="00C44250"/>
    <w:rsid w:val="00C44A0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23D8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637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F26F2"/>
    <w:rsid w:val="00F040DB"/>
    <w:rsid w:val="00F13005"/>
    <w:rsid w:val="00F133E9"/>
    <w:rsid w:val="00F172FA"/>
    <w:rsid w:val="00F31646"/>
    <w:rsid w:val="00F33767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173E"/>
    <w:rsid w:val="00FC51B3"/>
    <w:rsid w:val="00FD1D3B"/>
    <w:rsid w:val="00FD3E6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B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B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8D43A-F338-48C3-BE5D-71C08F6D95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1448</properties:Words>
  <properties:Characters>7435</properties:Characters>
  <properties:Lines>206</properties:Lines>
  <properties:Paragraphs>103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9014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2017-04-07T07:27:00Z</dcterms:created>
  <dc:creator>Korisnik</dc:creator>
  <cp:lastModifiedBy>Maja Kocijan</cp:lastModifiedBy>
  <cp:lastPrinted>2017-04-07T07:27:00Z</cp:lastPrinted>
  <dcterms:modified xmlns:xsi="http://www.w3.org/2001/XMLSchema-instance" xsi:type="dcterms:W3CDTF">2017-04-07T07:29:00Z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