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a8ac" w14:paraId="5a2a8ac" w:rsidRDefault="00893A10" w:rsidP="00893A10" w:rsidR="00893A1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10" w:rsidP="00893A10" w:rsidR="00893A10" w:rsidRPr="00D21A2C"/>
    <w:p w:rsidRDefault="00893A10" w:rsidP="00893A10" w:rsidR="00893A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>R</w:t>
      </w:r>
      <w:r w:rsidR="0015785B">
        <w:t xml:space="preserve"> </w:t>
      </w:r>
      <w:r>
        <w:t>E</w:t>
      </w:r>
      <w:r w:rsidR="0015785B">
        <w:t xml:space="preserve"> </w:t>
      </w:r>
      <w:r>
        <w:t>P</w:t>
      </w:r>
      <w:r w:rsidR="0015785B">
        <w:t xml:space="preserve"> </w:t>
      </w:r>
      <w:r>
        <w:t>U</w:t>
      </w:r>
      <w:r w:rsidR="0015785B">
        <w:t xml:space="preserve"> </w:t>
      </w:r>
      <w:r>
        <w:t>B</w:t>
      </w:r>
      <w:r w:rsidR="0015785B">
        <w:t xml:space="preserve">  </w:t>
      </w:r>
      <w:r>
        <w:t>L</w:t>
      </w:r>
      <w:r w:rsidR="0015785B">
        <w:t xml:space="preserve"> </w:t>
      </w:r>
      <w:r>
        <w:t>I</w:t>
      </w:r>
      <w:r w:rsidR="0015785B">
        <w:t xml:space="preserve"> </w:t>
      </w:r>
      <w:r>
        <w:t>K</w:t>
      </w:r>
      <w:r w:rsidR="0015785B">
        <w:t xml:space="preserve"> </w:t>
      </w:r>
      <w:r>
        <w:t xml:space="preserve">A </w:t>
      </w:r>
      <w:r w:rsidR="0015785B">
        <w:t xml:space="preserve"> </w:t>
      </w:r>
      <w:r>
        <w:t>H</w:t>
      </w:r>
      <w:r w:rsidR="0015785B">
        <w:t xml:space="preserve"> </w:t>
      </w:r>
      <w:r>
        <w:t>R</w:t>
      </w:r>
      <w:r w:rsidR="0015785B">
        <w:t xml:space="preserve"> </w:t>
      </w:r>
      <w:r>
        <w:t>V</w:t>
      </w:r>
      <w:r w:rsidR="0015785B">
        <w:t xml:space="preserve"> </w:t>
      </w:r>
      <w:r>
        <w:t>A</w:t>
      </w:r>
      <w:r w:rsidR="0015785B">
        <w:t xml:space="preserve"> </w:t>
      </w:r>
      <w:r>
        <w:t>T</w:t>
      </w:r>
      <w:r w:rsidR="0015785B">
        <w:t xml:space="preserve"> </w:t>
      </w:r>
      <w:r>
        <w:t>S</w:t>
      </w:r>
      <w:r w:rsidR="0015785B">
        <w:t xml:space="preserve"> </w:t>
      </w:r>
      <w:r>
        <w:t>K</w:t>
      </w:r>
      <w:r w:rsidR="0015785B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93A10">
        <w:t>stečajnoj sutkinji Nadi</w:t>
      </w:r>
      <w:r>
        <w:t xml:space="preserve"> Roso kao stečajnom sucu, </w:t>
      </w:r>
      <w:r w:rsidR="00337EAB">
        <w:t xml:space="preserve">u stečajnom predmetu dužnika: </w:t>
      </w:r>
      <w:r w:rsidR="00132396" w:rsidRPr="00337EAB">
        <w:rPr>
          <w:b/>
        </w:rPr>
        <w:t>PROGRES d.d. za građevinarstvo</w:t>
      </w:r>
      <w:r w:rsidR="00132396">
        <w:rPr>
          <w:b/>
        </w:rPr>
        <w:t xml:space="preserve"> „u stečaju“</w:t>
      </w:r>
      <w:r w:rsidR="00132396" w:rsidRPr="00337EAB">
        <w:rPr>
          <w:b/>
        </w:rPr>
        <w:t xml:space="preserve">, Beli Manastir, Bele </w:t>
      </w:r>
      <w:proofErr w:type="spellStart"/>
      <w:r w:rsidR="00132396" w:rsidRPr="00337EAB">
        <w:rPr>
          <w:b/>
        </w:rPr>
        <w:t>Bartoka</w:t>
      </w:r>
      <w:proofErr w:type="spellEnd"/>
      <w:r w:rsidR="00132396" w:rsidRPr="00337EAB">
        <w:rPr>
          <w:b/>
        </w:rPr>
        <w:t xml:space="preserve"> 2,  OIB 66292351185, MBS: 030022406</w:t>
      </w:r>
      <w:r w:rsidR="00D66710">
        <w:t xml:space="preserve">, dana </w:t>
      </w:r>
      <w:r w:rsidR="00E227E5">
        <w:t>14. studenog</w:t>
      </w:r>
      <w:r w:rsidR="0062632A">
        <w:t xml:space="preserve"> 2017. g.,</w:t>
      </w:r>
      <w:r>
        <w:t xml:space="preserve"> </w:t>
      </w:r>
    </w:p>
    <w:p w:rsidRDefault="00B57961" w:rsidP="00D5479F" w:rsidR="00B57961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pStyle w:val="Odlomakpopisa"/>
        <w:numPr>
          <w:ilvl w:val="0"/>
          <w:numId w:val="1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D66710" w:rsidP="00231ADE" w:rsidR="00D66710">
      <w:pPr>
        <w:ind w:firstLine="708"/>
        <w:jc w:val="both"/>
      </w:pPr>
    </w:p>
    <w:p w:rsidRDefault="009210F5" w:rsidP="001F7C75" w:rsidR="001F7C75">
      <w:pPr>
        <w:jc w:val="both"/>
        <w:rPr>
          <w:color w:val="000000"/>
        </w:rPr>
      </w:pPr>
      <w:r>
        <w:rPr>
          <w:color w:val="000000"/>
        </w:rPr>
        <w:t xml:space="preserve">Upisane </w:t>
      </w:r>
      <w:r w:rsidR="0015785B">
        <w:rPr>
          <w:color w:val="000000"/>
        </w:rPr>
        <w:t>u zemljišnim knjigama</w:t>
      </w:r>
      <w:r>
        <w:rPr>
          <w:color w:val="000000"/>
        </w:rPr>
        <w:t xml:space="preserve"> </w:t>
      </w:r>
      <w:r w:rsidR="0015785B">
        <w:rPr>
          <w:color w:val="000000"/>
        </w:rPr>
        <w:t>O</w:t>
      </w:r>
      <w:r w:rsidR="0015785B" w:rsidRPr="0015785B">
        <w:rPr>
          <w:bCs/>
          <w:color w:val="000000"/>
        </w:rPr>
        <w:t xml:space="preserve">pćinskog suda u </w:t>
      </w:r>
      <w:r w:rsidR="0015785B">
        <w:rPr>
          <w:bCs/>
          <w:color w:val="000000"/>
        </w:rPr>
        <w:t>V</w:t>
      </w:r>
      <w:r w:rsidR="0015785B" w:rsidRPr="0015785B">
        <w:rPr>
          <w:bCs/>
          <w:color w:val="000000"/>
        </w:rPr>
        <w:t xml:space="preserve">ukovaru,  </w:t>
      </w:r>
      <w:proofErr w:type="spellStart"/>
      <w:r w:rsidR="0015785B" w:rsidRPr="0015785B">
        <w:rPr>
          <w:bCs/>
          <w:color w:val="000000"/>
        </w:rPr>
        <w:t>z.k</w:t>
      </w:r>
      <w:proofErr w:type="spellEnd"/>
      <w:r w:rsidR="0015785B" w:rsidRPr="0015785B">
        <w:rPr>
          <w:bCs/>
          <w:color w:val="000000"/>
        </w:rPr>
        <w:t xml:space="preserve">. odjel </w:t>
      </w:r>
      <w:r w:rsidR="0015785B">
        <w:rPr>
          <w:bCs/>
          <w:color w:val="000000"/>
        </w:rPr>
        <w:t>V</w:t>
      </w:r>
      <w:r w:rsidR="0015785B" w:rsidRPr="0015785B">
        <w:rPr>
          <w:bCs/>
          <w:color w:val="000000"/>
        </w:rPr>
        <w:t xml:space="preserve">ukovar,  k.o. </w:t>
      </w:r>
      <w:r w:rsidR="0015785B">
        <w:rPr>
          <w:bCs/>
          <w:color w:val="000000"/>
        </w:rPr>
        <w:t>V</w:t>
      </w:r>
      <w:r w:rsidR="0015785B" w:rsidRPr="0015785B">
        <w:rPr>
          <w:bCs/>
          <w:color w:val="000000"/>
        </w:rPr>
        <w:t xml:space="preserve">ukovar, </w:t>
      </w:r>
      <w:proofErr w:type="spellStart"/>
      <w:r w:rsidR="0015785B" w:rsidRPr="0015785B">
        <w:rPr>
          <w:bCs/>
          <w:color w:val="000000"/>
        </w:rPr>
        <w:t>z.k</w:t>
      </w:r>
      <w:proofErr w:type="spellEnd"/>
      <w:r w:rsidR="0015785B" w:rsidRPr="0015785B">
        <w:rPr>
          <w:bCs/>
          <w:color w:val="000000"/>
        </w:rPr>
        <w:t xml:space="preserve">. uložak </w:t>
      </w:r>
      <w:r w:rsidR="0015785B" w:rsidRPr="0015785B">
        <w:rPr>
          <w:color w:val="000000"/>
        </w:rPr>
        <w:t>6470</w:t>
      </w:r>
      <w:r w:rsidR="0015785B" w:rsidRPr="0015785B">
        <w:rPr>
          <w:bCs/>
          <w:color w:val="000000"/>
        </w:rPr>
        <w:t xml:space="preserve">, k.č.br. </w:t>
      </w:r>
      <w:r w:rsidR="0015785B" w:rsidRPr="0015785B">
        <w:rPr>
          <w:color w:val="000000"/>
        </w:rPr>
        <w:t>2621/14</w:t>
      </w:r>
      <w:r w:rsidR="0015785B" w:rsidRPr="0015785B">
        <w:rPr>
          <w:bCs/>
          <w:color w:val="000000"/>
        </w:rPr>
        <w:t xml:space="preserve">, </w:t>
      </w:r>
      <w:r w:rsidR="0015785B" w:rsidRPr="0015785B">
        <w:rPr>
          <w:color w:val="000000"/>
        </w:rPr>
        <w:t>kuća br. 101 i dvorište ul. i.g.kovačića m2 376 (</w:t>
      </w:r>
      <w:proofErr w:type="spellStart"/>
      <w:r w:rsidR="0015785B" w:rsidRPr="0015785B">
        <w:rPr>
          <w:color w:val="000000"/>
        </w:rPr>
        <w:t>razlučno</w:t>
      </w:r>
      <w:proofErr w:type="spellEnd"/>
      <w:r w:rsidR="0015785B" w:rsidRPr="0015785B">
        <w:rPr>
          <w:color w:val="000000"/>
        </w:rPr>
        <w:t xml:space="preserve"> pravo B2 KAPITAL </w:t>
      </w:r>
      <w:r w:rsidR="0015785B">
        <w:rPr>
          <w:color w:val="000000"/>
        </w:rPr>
        <w:t>d.o.o.</w:t>
      </w:r>
      <w:r w:rsidR="0015785B" w:rsidRPr="0015785B">
        <w:rPr>
          <w:color w:val="000000"/>
        </w:rPr>
        <w:t xml:space="preserve"> ZAGREB</w:t>
      </w:r>
      <w:r w:rsidR="0015785B">
        <w:rPr>
          <w:color w:val="000000"/>
        </w:rPr>
        <w:t>),</w:t>
      </w:r>
      <w:r w:rsidR="001F7C75">
        <w:rPr>
          <w:color w:val="000000"/>
        </w:rPr>
        <w:t xml:space="preserve"> čija prodaja je određena Zaključkom o prodaji u iznosu od </w:t>
      </w:r>
      <w:r w:rsidR="0015785B" w:rsidRPr="0015785B">
        <w:rPr>
          <w:b/>
          <w:color w:val="000000"/>
        </w:rPr>
        <w:t>216.048,63</w:t>
      </w:r>
      <w:r w:rsidR="001F7C75" w:rsidRPr="0015785B">
        <w:rPr>
          <w:b/>
          <w:color w:val="000000"/>
        </w:rPr>
        <w:t xml:space="preserve"> kn</w:t>
      </w:r>
      <w:r w:rsidR="001F7C75">
        <w:rPr>
          <w:color w:val="000000"/>
        </w:rPr>
        <w:t xml:space="preserve"> namiruju se:</w:t>
      </w:r>
    </w:p>
    <w:p w:rsidRDefault="001F7C75" w:rsidP="001F7C75" w:rsidR="001F7C75">
      <w:pPr>
        <w:jc w:val="both"/>
        <w:rPr>
          <w:color w:val="000000"/>
        </w:rPr>
      </w:pPr>
    </w:p>
    <w:p w:rsidRDefault="0015785B" w:rsidP="0015785B" w:rsidR="0015785B">
      <w:pPr>
        <w:jc w:val="both"/>
        <w:rPr>
          <w:color w:val="000000"/>
        </w:rPr>
      </w:pPr>
      <w:r>
        <w:rPr>
          <w:color w:val="000000"/>
        </w:rPr>
        <w:t xml:space="preserve">a) troškovi utvrđenja tražbine sukladno čl.170. st.1 SZ </w:t>
      </w:r>
      <w:r>
        <w:t>(NN </w:t>
      </w:r>
      <w:hyperlink r:id="rId11" w:history="true">
        <w:r>
          <w:rPr>
            <w:rStyle w:val="Hiperveza"/>
          </w:rPr>
          <w:t>44/96</w:t>
        </w:r>
      </w:hyperlink>
      <w:r>
        <w:t xml:space="preserve">, </w:t>
      </w:r>
      <w:hyperlink r:id="rId12" w:history="true">
        <w:r>
          <w:rPr>
            <w:rStyle w:val="Hiperveza"/>
          </w:rPr>
          <w:t>29/99</w:t>
        </w:r>
      </w:hyperlink>
      <w:r>
        <w:t xml:space="preserve">, </w:t>
      </w:r>
      <w:hyperlink r:id="rId13" w:history="true">
        <w:r>
          <w:rPr>
            <w:rStyle w:val="Hiperveza"/>
          </w:rPr>
          <w:t>129/00</w:t>
        </w:r>
      </w:hyperlink>
      <w:r>
        <w:t xml:space="preserve">, </w:t>
      </w:r>
      <w:hyperlink r:id="rId14" w:history="true">
        <w:r>
          <w:rPr>
            <w:rStyle w:val="Hiperveza"/>
          </w:rPr>
          <w:t>123/03</w:t>
        </w:r>
      </w:hyperlink>
      <w:r>
        <w:t xml:space="preserve">, </w:t>
      </w:r>
      <w:hyperlink r:id="rId15" w:history="true">
        <w:r>
          <w:rPr>
            <w:rStyle w:val="Hiperveza"/>
          </w:rPr>
          <w:t>82/06</w:t>
        </w:r>
      </w:hyperlink>
      <w:r>
        <w:t xml:space="preserve">, </w:t>
      </w:r>
      <w:hyperlink r:id="rId16" w:history="true">
        <w:r>
          <w:rPr>
            <w:rStyle w:val="Hiperveza"/>
          </w:rPr>
          <w:t>116/10</w:t>
        </w:r>
      </w:hyperlink>
      <w:r>
        <w:t xml:space="preserve">, </w:t>
      </w:r>
      <w:hyperlink r:id="rId17" w:history="true">
        <w:r>
          <w:rPr>
            <w:rStyle w:val="Hiperveza"/>
          </w:rPr>
          <w:t>25/12</w:t>
        </w:r>
      </w:hyperlink>
      <w:r>
        <w:t xml:space="preserve">, </w:t>
      </w:r>
      <w:hyperlink r:id="rId18" w:history="true">
        <w:r>
          <w:rPr>
            <w:rStyle w:val="Hiperveza"/>
          </w:rPr>
          <w:t>133/12</w:t>
        </w:r>
      </w:hyperlink>
      <w:r>
        <w:t xml:space="preserve">, </w:t>
      </w:r>
      <w:hyperlink r:id="rId19" w:history="true">
        <w:r>
          <w:rPr>
            <w:rStyle w:val="Hiperveza"/>
          </w:rPr>
          <w:t>45/13</w:t>
        </w:r>
      </w:hyperlink>
      <w:r>
        <w:t xml:space="preserve">-     dalje u tekstu „SZ“) u iznosu od  </w:t>
      </w:r>
      <w:r>
        <w:rPr>
          <w:color w:val="000000"/>
        </w:rPr>
        <w:t xml:space="preserve">               </w:t>
      </w:r>
      <w:r w:rsidRPr="0015785B">
        <w:rPr>
          <w:color w:val="000000"/>
        </w:rPr>
        <w:t>10.802,43</w:t>
      </w:r>
      <w:r>
        <w:rPr>
          <w:color w:val="000000"/>
        </w:rPr>
        <w:t xml:space="preserve">    kuna i troškovi unovčenja čl.170. st.2. SZ:</w:t>
      </w:r>
    </w:p>
    <w:p w:rsidRDefault="0015785B" w:rsidP="0015785B" w:rsidR="0015785B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ind w:right="-284"/>
        <w:textAlignment w:val="baseline"/>
      </w:pPr>
      <w:r>
        <w:rPr>
          <w:color w:val="000000"/>
        </w:rPr>
        <w:t xml:space="preserve">TROŠAK PROCJENE:                                                                                    1.956,65                                 </w:t>
      </w:r>
    </w:p>
    <w:p w:rsidRDefault="0015785B" w:rsidP="0015785B" w:rsidR="0015785B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textAlignment w:val="baseline"/>
      </w:pPr>
      <w:r>
        <w:t xml:space="preserve">TROŠAK OGLAŠAVANJA:                                                                           </w:t>
      </w:r>
      <w:r>
        <w:rPr>
          <w:color w:val="000000"/>
        </w:rPr>
        <w:t xml:space="preserve">1.779,81    </w:t>
      </w:r>
    </w:p>
    <w:p w:rsidRDefault="0015785B" w:rsidP="0015785B" w:rsidR="0015785B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ind w:right="95"/>
        <w:textAlignment w:val="baseline"/>
      </w:pPr>
      <w:r>
        <w:t>TROŠAK ZAPOSLENIKA                                                                              2.207,74</w:t>
      </w:r>
    </w:p>
    <w:p w:rsidRDefault="0015785B" w:rsidP="0015785B" w:rsidR="0015785B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NAGRADA BRUTTO 8%  UVEĆANO ZA 7,5% ZDRAVSTVO:              </w:t>
      </w:r>
      <w:r>
        <w:rPr>
          <w:color w:val="000000"/>
        </w:rPr>
        <w:t xml:space="preserve">18.580,18    </w:t>
      </w:r>
      <w:r>
        <w:t xml:space="preserve">    </w:t>
      </w:r>
      <w:r>
        <w:rPr>
          <w:color w:val="000000"/>
        </w:rPr>
        <w:t xml:space="preserve">                </w:t>
      </w:r>
      <w:r>
        <w:t xml:space="preserve">          </w:t>
      </w:r>
      <w:r>
        <w:rPr>
          <w:color w:val="000000"/>
        </w:rPr>
        <w:t xml:space="preserve">    </w:t>
      </w:r>
    </w:p>
    <w:p w:rsidRDefault="0015785B" w:rsidP="0015785B" w:rsidR="0015785B">
      <w:pPr>
        <w:pStyle w:val="Odlomakpopisa"/>
        <w:ind w:right="95"/>
      </w:pPr>
    </w:p>
    <w:p w:rsidRDefault="0015785B" w:rsidP="0015785B" w:rsidR="0015785B">
      <w:pPr>
        <w:pStyle w:val="Odlomakpopisa"/>
        <w:ind w:right="95" w:left="0"/>
      </w:pPr>
      <w:r>
        <w:t>što ukupno iznosi :</w:t>
      </w:r>
      <w:r>
        <w:rPr>
          <w:b/>
          <w:bCs/>
          <w:color w:val="000000"/>
        </w:rPr>
        <w:t xml:space="preserve">    35.326, 81 </w:t>
      </w:r>
      <w:r>
        <w:t>kune uplatom na žiro račun stečajnog dužnika broj IBAN HR10 2500 0091 1014 2450 1.</w:t>
      </w:r>
    </w:p>
    <w:p w:rsidRDefault="0015785B" w:rsidP="0015785B" w:rsidR="0015785B">
      <w:pPr>
        <w:pStyle w:val="Odlomakpopisa"/>
        <w:ind w:right="95" w:left="0"/>
      </w:pPr>
    </w:p>
    <w:p w:rsidRDefault="0015785B" w:rsidP="0015785B" w:rsidR="0015785B">
      <w:pPr>
        <w:rPr>
          <w:u w:val="single"/>
        </w:rPr>
      </w:pPr>
      <w:r>
        <w:t xml:space="preserve">b) </w:t>
      </w: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B2 KAPITAL d.o.o., ZAGREB. u iznosu od : </w:t>
      </w:r>
      <w:r>
        <w:rPr>
          <w:b/>
          <w:bCs/>
          <w:color w:val="000000"/>
        </w:rPr>
        <w:t xml:space="preserve">180.721,82 </w:t>
      </w:r>
      <w:r>
        <w:rPr>
          <w:color w:val="000000"/>
        </w:rPr>
        <w:t xml:space="preserve">kuna uplatom na žiro račun broj </w:t>
      </w:r>
      <w:r>
        <w:t xml:space="preserve">HR9225000091101401685 poziv na broj </w:t>
      </w:r>
      <w:hyperlink r:id="rId20" w:history="true" w:tgtFrame="_blank">
        <w:r>
          <w:rPr>
            <w:rStyle w:val="Hiperveza"/>
          </w:rPr>
          <w:t>1651420-10588388-11003</w:t>
        </w:r>
      </w:hyperlink>
      <w:r>
        <w:rPr>
          <w:u w:val="single"/>
        </w:rPr>
        <w:t>.</w:t>
      </w:r>
    </w:p>
    <w:p w:rsidRDefault="00893370" w:rsidP="00893370" w:rsidR="00893370">
      <w:pPr>
        <w:jc w:val="both"/>
      </w:pPr>
    </w:p>
    <w:p w:rsidRDefault="00893370" w:rsidP="00893370" w:rsidR="00893370">
      <w:pPr>
        <w:jc w:val="both"/>
      </w:pPr>
    </w:p>
    <w:p w:rsidRDefault="00893370" w:rsidP="00893370" w:rsidR="00893370">
      <w:pPr>
        <w:jc w:val="both"/>
      </w:pPr>
    </w:p>
    <w:p w:rsidRDefault="00893370" w:rsidP="0015785B" w:rsidR="00893370">
      <w:pPr>
        <w:ind w:left="709"/>
        <w:jc w:val="both"/>
      </w:pPr>
      <w:r>
        <w:t>2.</w:t>
      </w:r>
      <w:r>
        <w:tab/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893370" w:rsidP="00893370" w:rsidR="00893370">
      <w:pPr>
        <w:jc w:val="both"/>
      </w:pPr>
    </w:p>
    <w:p w:rsidRDefault="009210F5" w:rsidP="0015785B" w:rsidR="0015785B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Upisane </w:t>
      </w:r>
      <w:r w:rsidR="0015785B">
        <w:rPr>
          <w:color w:val="000000"/>
        </w:rPr>
        <w:t xml:space="preserve">u zemljišnim knjigama </w:t>
      </w:r>
      <w:r w:rsidR="0015785B">
        <w:rPr>
          <w:bCs/>
          <w:color w:val="000000"/>
        </w:rPr>
        <w:t xml:space="preserve">OPĆINSKOG SUDA U OSIJEKU,  </w:t>
      </w:r>
      <w:proofErr w:type="spellStart"/>
      <w:r w:rsidR="0015785B">
        <w:rPr>
          <w:bCs/>
          <w:color w:val="000000"/>
        </w:rPr>
        <w:t>Z.K</w:t>
      </w:r>
      <w:proofErr w:type="spellEnd"/>
      <w:r w:rsidR="0015785B">
        <w:rPr>
          <w:bCs/>
          <w:color w:val="000000"/>
        </w:rPr>
        <w:t xml:space="preserve">. ODJEL  OSIJEK,  K.O. OSIJEK, </w:t>
      </w:r>
      <w:proofErr w:type="spellStart"/>
      <w:r w:rsidR="0015785B">
        <w:rPr>
          <w:bCs/>
          <w:color w:val="000000"/>
        </w:rPr>
        <w:t>Z.K</w:t>
      </w:r>
      <w:proofErr w:type="spellEnd"/>
      <w:r w:rsidR="0015785B">
        <w:rPr>
          <w:bCs/>
          <w:color w:val="000000"/>
        </w:rPr>
        <w:t xml:space="preserve">. ULOŽAK </w:t>
      </w:r>
      <w:r w:rsidR="0015785B">
        <w:rPr>
          <w:color w:val="000000"/>
        </w:rPr>
        <w:t>18213</w:t>
      </w:r>
      <w:r w:rsidR="0015785B">
        <w:rPr>
          <w:bCs/>
          <w:color w:val="000000"/>
        </w:rPr>
        <w:t xml:space="preserve">, K.Č.BR. </w:t>
      </w:r>
      <w:r w:rsidR="0015785B">
        <w:rPr>
          <w:color w:val="000000"/>
        </w:rPr>
        <w:t>4500/1</w:t>
      </w:r>
      <w:r w:rsidR="0015785B">
        <w:rPr>
          <w:bCs/>
          <w:color w:val="000000"/>
        </w:rPr>
        <w:t xml:space="preserve">, PU - ETAŽA 2, </w:t>
      </w:r>
      <w:r w:rsidR="0015785B">
        <w:rPr>
          <w:color w:val="000000"/>
        </w:rPr>
        <w:t xml:space="preserve">KUĆA BR.29,GARAŽA I SKLADIŠTE I DVOR. VINKOVAČKA UL. m2 843 (RAZLUČNO PRAVO B2 KAPITAL d.o.o., ZAGREB) prodajna vrijednost: </w:t>
      </w:r>
      <w:r w:rsidR="0015785B">
        <w:rPr>
          <w:b/>
        </w:rPr>
        <w:t>720.000,00</w:t>
      </w:r>
      <w:r w:rsidR="0015785B">
        <w:t xml:space="preserve"> </w:t>
      </w:r>
      <w:r w:rsidR="0015785B">
        <w:rPr>
          <w:color w:val="000000"/>
        </w:rPr>
        <w:t>kuna:</w:t>
      </w:r>
    </w:p>
    <w:p w:rsidRDefault="0015785B" w:rsidP="0015785B" w:rsidR="0015785B">
      <w:pPr>
        <w:jc w:val="both"/>
        <w:rPr>
          <w:color w:val="000000"/>
        </w:rPr>
      </w:pPr>
    </w:p>
    <w:p w:rsidRDefault="0015785B" w:rsidP="0015785B" w:rsidR="0015785B">
      <w:pPr>
        <w:rPr>
          <w:color w:val="000000"/>
        </w:rPr>
      </w:pPr>
      <w:r>
        <w:rPr>
          <w:color w:val="000000"/>
        </w:rPr>
        <w:t xml:space="preserve">a) troškovi utvrđenja tražbine sukladno čl.170. st.1 SZ </w:t>
      </w:r>
      <w:r>
        <w:t xml:space="preserve"> u iznosu od  </w:t>
      </w:r>
      <w:r>
        <w:rPr>
          <w:b/>
          <w:color w:val="000000"/>
        </w:rPr>
        <w:t>36.000,00</w:t>
      </w:r>
      <w:r>
        <w:rPr>
          <w:color w:val="000000"/>
          <w:sz w:val="20"/>
          <w:szCs w:val="20"/>
        </w:rPr>
        <w:t xml:space="preserve">                        </w:t>
      </w:r>
      <w:r>
        <w:rPr>
          <w:color w:val="000000"/>
        </w:rPr>
        <w:t>kuna i troškovi unovčenja čl.170. st.2. SZ u kunama :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textAlignment w:val="baseline"/>
      </w:pPr>
      <w:r>
        <w:rPr>
          <w:color w:val="000000"/>
        </w:rPr>
        <w:t>TROŠAK PROCJENE:                                                                                     6.567,79</w:t>
      </w:r>
      <w:r>
        <w:rPr>
          <w:color w:val="000000"/>
          <w:sz w:val="20"/>
          <w:szCs w:val="20"/>
        </w:rPr>
        <w:t xml:space="preserve">                          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-283"/>
        <w:textAlignment w:val="baseline"/>
      </w:pPr>
      <w:r>
        <w:t xml:space="preserve">TROŠAK OGLAŠAVANJA:                                                                            </w:t>
      </w:r>
      <w:r>
        <w:rPr>
          <w:color w:val="000000"/>
        </w:rPr>
        <w:t>5.974,20</w:t>
      </w:r>
      <w:r>
        <w:rPr>
          <w:color w:val="000000"/>
          <w:sz w:val="20"/>
          <w:szCs w:val="20"/>
        </w:rPr>
        <w:t xml:space="preserve">                      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TROŠAK VODE:                                                                                            </w:t>
      </w:r>
      <w:r>
        <w:rPr>
          <w:color w:val="000000"/>
        </w:rPr>
        <w:t>11.065,96</w:t>
      </w:r>
      <w:r>
        <w:rPr>
          <w:color w:val="000000"/>
          <w:sz w:val="20"/>
          <w:szCs w:val="20"/>
        </w:rPr>
        <w:t xml:space="preserve">                        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TROŠAK STRUJE:                                                                                         </w:t>
      </w:r>
      <w:r>
        <w:rPr>
          <w:color w:val="000000"/>
        </w:rPr>
        <w:t>30.175,01</w:t>
      </w:r>
      <w:r>
        <w:rPr>
          <w:color w:val="000000"/>
          <w:sz w:val="20"/>
          <w:szCs w:val="20"/>
        </w:rPr>
        <w:t xml:space="preserve">                        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t>TROŠAK PLINA                                                                                            16.973,08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t>TROŠAK KOMUNALNE NAKNADE</w:t>
      </w:r>
      <w:r>
        <w:rPr>
          <w:color w:val="000000"/>
          <w:sz w:val="20"/>
          <w:szCs w:val="20"/>
        </w:rPr>
        <w:t xml:space="preserve">                                                                     </w:t>
      </w:r>
      <w:r>
        <w:t xml:space="preserve">69.495,06                                                                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</w:rPr>
        <w:t xml:space="preserve">TROŠAK ZAPOSLENIKA                                   </w:t>
      </w:r>
      <w:r>
        <w:t xml:space="preserve">                                          7.759,29</w:t>
      </w:r>
    </w:p>
    <w:p w:rsidRDefault="0015785B" w:rsidP="0015785B" w:rsidR="0015785B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NAGRADA BRUTTO 8%  UVEĆANO ZA 7,5% ZDRAVSTVO:              61.920,00                  </w:t>
      </w:r>
    </w:p>
    <w:p w:rsidRDefault="0015785B" w:rsidP="0015785B" w:rsidR="0015785B">
      <w:pPr>
        <w:pStyle w:val="Odlomakpopisa"/>
        <w:ind w:right="95"/>
      </w:pPr>
    </w:p>
    <w:p w:rsidRDefault="0015785B" w:rsidP="0015785B" w:rsidR="0015785B">
      <w:pPr>
        <w:pStyle w:val="Odlomakpopisa"/>
        <w:ind w:right="95" w:left="0"/>
      </w:pPr>
      <w:r>
        <w:t xml:space="preserve">što ukupno iznosi : </w:t>
      </w:r>
      <w:r>
        <w:rPr>
          <w:b/>
        </w:rPr>
        <w:t>245.930,39</w:t>
      </w:r>
      <w:r>
        <w:rPr>
          <w:color w:val="000000"/>
        </w:rPr>
        <w:t xml:space="preserve">  </w:t>
      </w:r>
      <w:r>
        <w:t>kune uplatom na žiro račun stečajnog dužnika broj IBAN HR10 2500 0091 1014 2450 1.</w:t>
      </w:r>
    </w:p>
    <w:p w:rsidRDefault="0015785B" w:rsidP="0015785B" w:rsidR="0015785B">
      <w:pPr>
        <w:rPr>
          <w:u w:val="single"/>
        </w:rPr>
      </w:pPr>
      <w:r>
        <w:t xml:space="preserve">b) </w:t>
      </w: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B2 KAPITAL d.o.o., ZAGREB, u iznosu od : </w:t>
      </w:r>
      <w:r>
        <w:rPr>
          <w:b/>
          <w:color w:val="000000"/>
        </w:rPr>
        <w:t>474.069,61</w:t>
      </w:r>
      <w:r>
        <w:rPr>
          <w:color w:val="000000"/>
        </w:rPr>
        <w:t xml:space="preserve"> kuna uplatom na žiro račun broj </w:t>
      </w:r>
      <w:r>
        <w:t xml:space="preserve">HR9225000091101401685 poziv na broj </w:t>
      </w:r>
      <w:hyperlink r:id="rId21" w:history="true" w:tgtFrame="_blank">
        <w:r>
          <w:rPr>
            <w:rStyle w:val="Hiperveza"/>
          </w:rPr>
          <w:t>1651420-10588388-11003</w:t>
        </w:r>
      </w:hyperlink>
      <w:r>
        <w:rPr>
          <w:u w:val="single"/>
        </w:rPr>
        <w:t>.</w:t>
      </w:r>
    </w:p>
    <w:p w:rsidRDefault="009A6F12" w:rsidP="009A6F12" w:rsidR="0015785B">
      <w:pPr>
        <w:tabs>
          <w:tab w:pos="6840" w:val="left"/>
        </w:tabs>
        <w:jc w:val="both"/>
        <w:rPr>
          <w:color w:val="000000"/>
        </w:rPr>
      </w:pPr>
      <w:r>
        <w:rPr>
          <w:color w:val="000000"/>
        </w:rPr>
        <w:tab/>
      </w:r>
    </w:p>
    <w:p w:rsidRDefault="0015785B" w:rsidP="0015785B" w:rsidR="0015785B">
      <w:pPr>
        <w:pStyle w:val="Odlomakpopisa"/>
        <w:numPr>
          <w:ilvl w:val="0"/>
          <w:numId w:val="11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15785B" w:rsidP="0015785B" w:rsidR="0015785B">
      <w:pPr>
        <w:jc w:val="both"/>
      </w:pPr>
    </w:p>
    <w:p w:rsidRDefault="0015785B" w:rsidP="0015785B" w:rsidR="0015785B" w:rsidRPr="0015785B">
      <w:pPr>
        <w:jc w:val="both"/>
      </w:pPr>
      <w:r>
        <w:t xml:space="preserve">UPISANA U </w:t>
      </w:r>
      <w:r w:rsidRPr="0015785B">
        <w:rPr>
          <w:bCs/>
          <w:color w:val="000000"/>
        </w:rPr>
        <w:t xml:space="preserve">ZEMLJIŠNIM KNJIGAMA OPĆINSKOG SUDA U OSIJEKU,STALNA SLUŽBA U BELOM MANASTIRU, </w:t>
      </w:r>
      <w:proofErr w:type="spellStart"/>
      <w:r w:rsidRPr="0015785B">
        <w:rPr>
          <w:bCs/>
          <w:color w:val="000000"/>
        </w:rPr>
        <w:t>Z.K</w:t>
      </w:r>
      <w:proofErr w:type="spellEnd"/>
      <w:r w:rsidRPr="0015785B">
        <w:rPr>
          <w:bCs/>
          <w:color w:val="000000"/>
        </w:rPr>
        <w:t xml:space="preserve">. ODJEL  BELI MANASTIR, K.O. BELI MANASTIR, </w:t>
      </w:r>
      <w:r>
        <w:t xml:space="preserve">ZK. UL. 3506, </w:t>
      </w:r>
      <w:proofErr w:type="spellStart"/>
      <w:r>
        <w:t>K.Č</w:t>
      </w:r>
      <w:proofErr w:type="spellEnd"/>
      <w:r>
        <w:t xml:space="preserve">. BR. 3146/2 - ORANICA ADICA 2659 M2, </w:t>
      </w:r>
      <w:r w:rsidRPr="0015785B">
        <w:rPr>
          <w:color w:val="000000"/>
        </w:rPr>
        <w:t xml:space="preserve">(RAZLUČNO PRAVO PARTNER BANKA d.d. ZAGREB), prodajna vrijednost: </w:t>
      </w:r>
      <w:r w:rsidRPr="0015785B">
        <w:rPr>
          <w:b/>
          <w:bCs/>
        </w:rPr>
        <w:t xml:space="preserve">76.310,70 </w:t>
      </w:r>
      <w:r w:rsidRPr="0015785B">
        <w:rPr>
          <w:color w:val="000000"/>
        </w:rPr>
        <w:t>kuna:</w:t>
      </w:r>
    </w:p>
    <w:p w:rsidRDefault="0015785B" w:rsidP="0015785B" w:rsidR="0015785B">
      <w:pPr>
        <w:jc w:val="both"/>
        <w:rPr>
          <w:color w:val="000000"/>
        </w:rPr>
      </w:pPr>
    </w:p>
    <w:p w:rsidRDefault="0015785B" w:rsidP="0015785B" w:rsidR="0015785B">
      <w:pPr>
        <w:jc w:val="both"/>
        <w:rPr>
          <w:color w:val="000000"/>
        </w:rPr>
      </w:pPr>
      <w:r>
        <w:rPr>
          <w:color w:val="000000"/>
        </w:rPr>
        <w:t xml:space="preserve">a) troškovi utvrđenja tražbine sukladno čl.170. st.1 SZ </w:t>
      </w:r>
      <w:r>
        <w:t xml:space="preserve">u iznosu od  </w:t>
      </w:r>
      <w:r>
        <w:rPr>
          <w:color w:val="000000"/>
        </w:rPr>
        <w:t>3.815,54 kuna i troškovi unovčenja čl.170. st.2. SZ u kunama :</w:t>
      </w:r>
    </w:p>
    <w:p w:rsidRDefault="0015785B" w:rsidP="0015785B" w:rsidR="0015785B">
      <w:pPr>
        <w:jc w:val="both"/>
        <w:rPr>
          <w:color w:val="000000"/>
        </w:rPr>
      </w:pPr>
    </w:p>
    <w:p w:rsidRDefault="0015785B" w:rsidP="0015785B" w:rsidR="0015785B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textAlignment w:val="baseline"/>
      </w:pPr>
      <w:r>
        <w:t xml:space="preserve">TROŠAK OGLAŠAVANJA:                                                                           </w:t>
      </w:r>
      <w:r>
        <w:rPr>
          <w:color w:val="000000"/>
        </w:rPr>
        <w:t>756,65</w:t>
      </w:r>
    </w:p>
    <w:p w:rsidRDefault="0015785B" w:rsidP="0015785B" w:rsidR="0015785B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TROŠAK ZAPOSLENIKA:                                                                             </w:t>
      </w:r>
      <w:r>
        <w:rPr>
          <w:color w:val="000000"/>
        </w:rPr>
        <w:t>907,21</w:t>
      </w:r>
    </w:p>
    <w:p w:rsidRDefault="0015785B" w:rsidP="0015785B" w:rsidR="0015785B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ind w:right="95"/>
        <w:textAlignment w:val="baseline"/>
      </w:pPr>
      <w:r>
        <w:t xml:space="preserve">NAGRADA BRUTTO 8%  UVEĆANO ZA 7,5% ZDRAVSTVO:             6.562,72      </w:t>
      </w:r>
    </w:p>
    <w:p w:rsidRDefault="0015785B" w:rsidP="0015785B" w:rsidR="0015785B">
      <w:pPr>
        <w:pStyle w:val="Odlomakpopisa"/>
        <w:ind w:right="95" w:left="0"/>
      </w:pPr>
      <w:r>
        <w:t xml:space="preserve">što ukupno iznosi : </w:t>
      </w:r>
      <w:r>
        <w:rPr>
          <w:b/>
          <w:color w:val="000000"/>
        </w:rPr>
        <w:t xml:space="preserve">12.042,12 </w:t>
      </w:r>
      <w:r>
        <w:rPr>
          <w:b/>
        </w:rPr>
        <w:t>kune</w:t>
      </w:r>
      <w:r>
        <w:t xml:space="preserve"> uplatom na žiro račun stečajnog dužnika broj IBAN HR10 2500 0091 1014 2450 1.</w:t>
      </w:r>
    </w:p>
    <w:p w:rsidRDefault="0015785B" w:rsidP="0015785B" w:rsidR="0015785B">
      <w:pPr>
        <w:ind w:right="95"/>
      </w:pPr>
    </w:p>
    <w:p w:rsidRDefault="0015785B" w:rsidP="0015785B" w:rsidR="0015785B">
      <w:pPr>
        <w:pStyle w:val="Odlomakpopisa"/>
        <w:ind w:right="95" w:left="0"/>
      </w:pPr>
      <w:r>
        <w:t xml:space="preserve">b) </w:t>
      </w: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PARTNER BANKA d.d. ZAGREB, u iznosu  od : </w:t>
      </w:r>
      <w:r>
        <w:rPr>
          <w:b/>
          <w:color w:val="000000"/>
        </w:rPr>
        <w:t>64.268,58</w:t>
      </w:r>
      <w:r>
        <w:rPr>
          <w:color w:val="000000"/>
        </w:rPr>
        <w:t xml:space="preserve">  kuna uplatom na račun broj HR9424080021000002870 poziv na broj 63252000173.</w:t>
      </w:r>
    </w:p>
    <w:p w:rsidRDefault="0015785B" w:rsidP="0015785B" w:rsidR="001F7C75" w:rsidRPr="0015785B">
      <w:pPr>
        <w:jc w:val="both"/>
      </w:pPr>
      <w:r>
        <w:tab/>
      </w:r>
      <w:r>
        <w:tab/>
      </w:r>
      <w:r>
        <w:tab/>
      </w:r>
    </w:p>
    <w:p w:rsidRDefault="0097600A" w:rsidP="0097600A" w:rsidR="0097600A">
      <w:pPr>
        <w:jc w:val="both"/>
      </w:pPr>
    </w:p>
    <w:p w:rsidRDefault="0093692A" w:rsidP="005C2291" w:rsidR="00154C5C" w:rsidRPr="008A2639">
      <w:pPr>
        <w:pStyle w:val="Odlomakpopisa"/>
        <w:numPr>
          <w:ilvl w:val="0"/>
          <w:numId w:val="1"/>
        </w:numPr>
        <w:ind w:firstLine="993" w:left="0"/>
        <w:jc w:val="both"/>
        <w:rPr>
          <w:b/>
        </w:rPr>
      </w:pPr>
      <w:r>
        <w:t xml:space="preserve">Računovodstvo Trgovačkog suda u Osijeku izvršiti će prijenos navedenih sredstava s kartice predmeta i to ukupnih troškova od </w:t>
      </w:r>
      <w:r w:rsidR="009A6F12">
        <w:rPr>
          <w:b/>
        </w:rPr>
        <w:t xml:space="preserve">293.299,32 </w:t>
      </w:r>
      <w:r w:rsidR="009A6F12">
        <w:t xml:space="preserve">(35.326,81 kn + 245.930,39 kn+ 12.042,12 kn) </w:t>
      </w:r>
      <w:r>
        <w:t xml:space="preserve"> </w:t>
      </w:r>
      <w:r w:rsidRPr="009A6F12">
        <w:rPr>
          <w:b/>
        </w:rPr>
        <w:t xml:space="preserve">na žiro-račun stečajnog dužnika </w:t>
      </w:r>
      <w:r w:rsidR="00EB7DB1" w:rsidRPr="009A6F12">
        <w:rPr>
          <w:b/>
        </w:rPr>
        <w:t>PROGRES d.d. „u stečaju“, Beli Manastir</w:t>
      </w:r>
      <w:r w:rsidR="00EB7DB1" w:rsidRPr="009A6F12">
        <w:t xml:space="preserve">, </w:t>
      </w:r>
      <w:r>
        <w:t xml:space="preserve">broj </w:t>
      </w:r>
      <w:r w:rsidR="008C6BEE">
        <w:t xml:space="preserve">IBAN HR10 2500 0091 1014 2450 1 </w:t>
      </w:r>
      <w:r w:rsidR="00354434">
        <w:t xml:space="preserve">te iznos od </w:t>
      </w:r>
      <w:r w:rsidR="009A6F12" w:rsidRPr="009A6F12">
        <w:rPr>
          <w:b/>
        </w:rPr>
        <w:t>654.791,43</w:t>
      </w:r>
      <w:r w:rsidR="00BF2E43" w:rsidRPr="009A6F12">
        <w:rPr>
          <w:b/>
        </w:rPr>
        <w:t xml:space="preserve"> kn</w:t>
      </w:r>
      <w:r w:rsidR="00BF2E43">
        <w:t xml:space="preserve"> </w:t>
      </w:r>
      <w:proofErr w:type="spellStart"/>
      <w:r w:rsidRPr="009A6F12">
        <w:rPr>
          <w:b/>
        </w:rPr>
        <w:t>razlučnom</w:t>
      </w:r>
      <w:proofErr w:type="spellEnd"/>
      <w:r w:rsidRPr="009A6F12">
        <w:rPr>
          <w:b/>
        </w:rPr>
        <w:t xml:space="preserve"> vjerovniku </w:t>
      </w:r>
      <w:r w:rsidR="00BF2E43" w:rsidRPr="009A6F12">
        <w:rPr>
          <w:b/>
        </w:rPr>
        <w:t>B2 Kapital d.o.o. Zagreb</w:t>
      </w:r>
      <w:r w:rsidR="009A6F12">
        <w:rPr>
          <w:b/>
        </w:rPr>
        <w:t xml:space="preserve"> </w:t>
      </w:r>
      <w:r w:rsidR="009A6F12">
        <w:t>na račun</w:t>
      </w:r>
      <w:r w:rsidR="008C6BEE">
        <w:t xml:space="preserve"> </w:t>
      </w:r>
      <w:r w:rsidR="00354434">
        <w:t xml:space="preserve">broj </w:t>
      </w:r>
      <w:r w:rsidR="009A6F12">
        <w:t xml:space="preserve">HR9225000091101401685 poziv na broj </w:t>
      </w:r>
      <w:hyperlink r:id="rId22" w:history="true" w:tgtFrame="_blank">
        <w:r w:rsidR="009A6F12">
          <w:rPr>
            <w:rStyle w:val="Hiperveza"/>
          </w:rPr>
          <w:t>1651420-10588388-11003</w:t>
        </w:r>
      </w:hyperlink>
      <w:r w:rsidR="00BF2E43">
        <w:t>,</w:t>
      </w:r>
      <w:r w:rsidR="009A6F12">
        <w:t xml:space="preserve"> te iznos od </w:t>
      </w:r>
      <w:r w:rsidR="009A6F12" w:rsidRPr="009A6F12">
        <w:rPr>
          <w:b/>
        </w:rPr>
        <w:t xml:space="preserve">64.268,58 kn </w:t>
      </w:r>
      <w:proofErr w:type="spellStart"/>
      <w:r w:rsidR="009A6F12" w:rsidRPr="009A6F12">
        <w:rPr>
          <w:b/>
        </w:rPr>
        <w:t>razlučnom</w:t>
      </w:r>
      <w:proofErr w:type="spellEnd"/>
      <w:r w:rsidR="009A6F12" w:rsidRPr="009A6F12">
        <w:rPr>
          <w:b/>
        </w:rPr>
        <w:t xml:space="preserve"> vjerovniku Partner banka </w:t>
      </w:r>
      <w:r w:rsidR="009A6F12" w:rsidRPr="009A6F12">
        <w:rPr>
          <w:b/>
        </w:rPr>
        <w:lastRenderedPageBreak/>
        <w:t>d.d. Zagreb</w:t>
      </w:r>
      <w:r w:rsidR="009A6F12">
        <w:t xml:space="preserve"> </w:t>
      </w:r>
      <w:r w:rsidR="009A6F12">
        <w:rPr>
          <w:color w:val="000000"/>
        </w:rPr>
        <w:t>na račun broj HR9424080021000002870 poziv na broj 63252000173,</w:t>
      </w:r>
      <w:r w:rsidR="00BF2E43">
        <w:t xml:space="preserve"> </w:t>
      </w:r>
      <w:r w:rsidR="00BF2E43" w:rsidRPr="008A2639">
        <w:rPr>
          <w:b/>
        </w:rPr>
        <w:t>po pravomoćnosti ovog rješenja</w:t>
      </w:r>
      <w:r w:rsidR="008C6BEE" w:rsidRPr="008A2639">
        <w:rPr>
          <w:b/>
        </w:rPr>
        <w:t>.</w:t>
      </w:r>
    </w:p>
    <w:p w:rsidRDefault="00154C5C" w:rsidP="005C2291" w:rsidR="00154C5C">
      <w:pPr>
        <w:ind w:firstLine="993"/>
        <w:jc w:val="both"/>
      </w:pPr>
    </w:p>
    <w:p w:rsidRDefault="0093692A" w:rsidP="00154C5C" w:rsidR="0093692A">
      <w:pPr>
        <w:jc w:val="both"/>
      </w:pPr>
    </w:p>
    <w:p w:rsidRDefault="0093692A" w:rsidP="00354434" w:rsidR="0093692A">
      <w:pPr>
        <w:ind w:firstLine="708"/>
        <w:jc w:val="center"/>
      </w:pPr>
      <w:r>
        <w:t>Obrazloženje</w:t>
      </w:r>
    </w:p>
    <w:p w:rsidRDefault="0093692A" w:rsidP="0093692A" w:rsidR="0093692A">
      <w:pPr>
        <w:ind w:firstLine="708"/>
        <w:jc w:val="both"/>
      </w:pPr>
    </w:p>
    <w:p w:rsidRDefault="00EB7DB1" w:rsidP="0093692A" w:rsidR="00EB7DB1">
      <w:pPr>
        <w:ind w:firstLine="708"/>
        <w:jc w:val="both"/>
      </w:pPr>
    </w:p>
    <w:p w:rsidRDefault="0093692A" w:rsidP="0093692A" w:rsidR="0093692A">
      <w:pPr>
        <w:ind w:firstLine="708"/>
        <w:jc w:val="both"/>
      </w:pPr>
      <w:r>
        <w:t xml:space="preserve">Stečajna upraviteljica u stečajnom predmetu </w:t>
      </w:r>
      <w:r w:rsidR="00EB7DB1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EB7DB1" w:rsidRPr="00337EAB">
        <w:rPr>
          <w:b/>
        </w:rPr>
        <w:t xml:space="preserve"> Beli Manastir, Bele </w:t>
      </w:r>
      <w:proofErr w:type="spellStart"/>
      <w:r w:rsidR="00EB7DB1" w:rsidRPr="00337EAB">
        <w:rPr>
          <w:b/>
        </w:rPr>
        <w:t>Bartoka</w:t>
      </w:r>
      <w:proofErr w:type="spellEnd"/>
      <w:r w:rsidR="00EB7DB1" w:rsidRPr="00337EAB">
        <w:rPr>
          <w:b/>
        </w:rPr>
        <w:t xml:space="preserve"> 2,  OIB 66292351185, MBS: 030022406</w:t>
      </w:r>
      <w:r w:rsidR="00EB7DB1">
        <w:rPr>
          <w:b/>
        </w:rPr>
        <w:t xml:space="preserve"> </w:t>
      </w:r>
      <w:r w:rsidR="00A22385" w:rsidRPr="00A22385">
        <w:t xml:space="preserve">podneskom od </w:t>
      </w:r>
      <w:r w:rsidR="00FD3EFA">
        <w:t>8. rujna</w:t>
      </w:r>
      <w:r w:rsidR="00EF630F">
        <w:t xml:space="preserve"> 2017. g.</w:t>
      </w:r>
      <w:r w:rsidR="00A22385" w:rsidRPr="00A22385">
        <w:t xml:space="preserve"> predložila je zakazivanje ročišta za diobu </w:t>
      </w:r>
      <w:proofErr w:type="spellStart"/>
      <w:r w:rsidR="00A22385" w:rsidRPr="00A22385">
        <w:t>kupovnine</w:t>
      </w:r>
      <w:proofErr w:type="spellEnd"/>
      <w:r w:rsidR="00A22385" w:rsidRPr="00A22385">
        <w:t xml:space="preserve"> ostvarene prodajom imovine stečajnog dužnika</w:t>
      </w:r>
      <w:r w:rsidR="00A22385">
        <w:t>.</w:t>
      </w:r>
    </w:p>
    <w:p w:rsidRDefault="00354434" w:rsidP="00D5479F" w:rsidR="00354434">
      <w:pPr>
        <w:jc w:val="both"/>
      </w:pPr>
    </w:p>
    <w:p w:rsidRDefault="00A22385" w:rsidP="008C283C" w:rsidR="00B57961">
      <w:pPr>
        <w:jc w:val="both"/>
      </w:pPr>
      <w:r>
        <w:tab/>
        <w:t xml:space="preserve">Nakon održanog ročišta dana </w:t>
      </w:r>
      <w:r w:rsidR="00FD3EFA">
        <w:t>8. studenog</w:t>
      </w:r>
      <w:r w:rsidR="00EF630F">
        <w:t xml:space="preserve"> 2017. g.</w:t>
      </w:r>
      <w:r>
        <w:t xml:space="preserve"> </w:t>
      </w:r>
      <w:r w:rsidR="00B57961">
        <w:t xml:space="preserve">stekli uvjeti za namirenje </w:t>
      </w:r>
      <w:proofErr w:type="spellStart"/>
      <w:r w:rsidR="008C283C">
        <w:t>razlučnih</w:t>
      </w:r>
      <w:proofErr w:type="spellEnd"/>
      <w:r w:rsidR="008C283C">
        <w:t xml:space="preserve"> vjerovnika B2 Kapital d.o.o</w:t>
      </w:r>
      <w:r w:rsidR="00BF2E43">
        <w:t xml:space="preserve">. </w:t>
      </w:r>
      <w:r w:rsidR="00FD3EFA">
        <w:t>i Partner banka d.d.</w:t>
      </w:r>
      <w:r w:rsidR="008A2639">
        <w:t>,</w:t>
      </w:r>
      <w:r w:rsidR="008C283C">
        <w:t xml:space="preserve"> </w:t>
      </w:r>
      <w:r w:rsidR="00B57961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F630F" w:rsidP="008C283C" w:rsidR="00EF630F">
      <w:pPr>
        <w:jc w:val="both"/>
      </w:pPr>
    </w:p>
    <w:p w:rsidRDefault="00EF630F" w:rsidP="008C283C" w:rsidR="00EF630F">
      <w:pPr>
        <w:jc w:val="both"/>
      </w:pP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FD3EFA">
        <w:t>14. studenog</w:t>
      </w:r>
      <w:r w:rsidR="00EF630F">
        <w:t xml:space="preserve"> 2017. g.</w:t>
      </w:r>
    </w:p>
    <w:p w:rsidRDefault="00EF630F" w:rsidP="00752878" w:rsidR="00EF630F">
      <w:pPr>
        <w:jc w:val="center"/>
      </w:pPr>
    </w:p>
    <w:p w:rsidRDefault="00EF630F" w:rsidP="00EF630F" w:rsidR="008A2639">
      <w:pPr>
        <w:tabs>
          <w:tab w:pos="6000" w:val="left"/>
        </w:tabs>
      </w:pPr>
      <w:r>
        <w:tab/>
      </w:r>
    </w:p>
    <w:p w:rsidRDefault="008A2639" w:rsidP="00752878" w:rsidR="008A2639">
      <w:pPr>
        <w:jc w:val="center"/>
      </w:pPr>
    </w:p>
    <w:p w:rsidRDefault="00B57961" w:rsidP="00B57961" w:rsidR="00B57961"/>
    <w:p w:rsidRDefault="008C283C" w:rsidP="008C283C" w:rsidR="00752878"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</w:t>
      </w:r>
      <w:r w:rsidR="00B57961">
        <w:t xml:space="preserve">         </w:t>
      </w:r>
      <w:r w:rsidR="00EF630F">
        <w:t xml:space="preserve">  </w:t>
      </w:r>
      <w:r w:rsidR="00B57961">
        <w:t xml:space="preserve"> STEČAJN</w:t>
      </w:r>
      <w:r w:rsidR="00D66710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8A2639" w:rsidP="00752878" w:rsidR="008A2639">
      <w:pPr>
        <w:jc w:val="center"/>
      </w:pP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B57961" w:rsidP="00B57961" w:rsidR="00B57961"/>
    <w:p w:rsidRDefault="00B57961" w:rsidP="00B57961" w:rsidR="00B57961">
      <w:r>
        <w:t>DNA</w:t>
      </w:r>
    </w:p>
    <w:p w:rsidRDefault="00B57961" w:rsidP="00354434" w:rsidR="00B57961">
      <w:pPr>
        <w:pStyle w:val="Odlomakpopisa"/>
        <w:numPr>
          <w:ilvl w:val="0"/>
          <w:numId w:val="3"/>
        </w:numPr>
      </w:pPr>
      <w:r>
        <w:t>St. upraviteljica</w:t>
      </w:r>
      <w:r w:rsidR="008C283C">
        <w:t xml:space="preserve"> Paula </w:t>
      </w:r>
      <w:proofErr w:type="spellStart"/>
      <w:r w:rsidR="008C283C">
        <w:t>Čandrlić</w:t>
      </w:r>
      <w:proofErr w:type="spellEnd"/>
      <w:r w:rsidR="008C283C">
        <w:t xml:space="preserve"> Mesarić</w:t>
      </w:r>
    </w:p>
    <w:p w:rsidRDefault="00FD3EFA" w:rsidP="00B57961" w:rsidR="00B57961">
      <w:pPr>
        <w:pStyle w:val="Odlomakpopisa"/>
        <w:numPr>
          <w:ilvl w:val="0"/>
          <w:numId w:val="3"/>
        </w:numPr>
      </w:pPr>
      <w:r>
        <w:t xml:space="preserve">za </w:t>
      </w:r>
      <w:proofErr w:type="spellStart"/>
      <w:r>
        <w:t>Parnter</w:t>
      </w:r>
      <w:proofErr w:type="spellEnd"/>
      <w:r>
        <w:t xml:space="preserve"> banku d.d. pun. Alen </w:t>
      </w:r>
      <w:proofErr w:type="spellStart"/>
      <w:r>
        <w:t>Jakobović</w:t>
      </w:r>
      <w:proofErr w:type="spellEnd"/>
      <w:r>
        <w:t xml:space="preserve"> odvjetnik u Osijeku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B2 Kapital d.o.o. Zagreb, Radnička cesta 41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8C283C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EF630F" w:rsidP="00354434" w:rsidR="00354434">
      <w:pPr>
        <w:pStyle w:val="Odlomakpopisa"/>
        <w:numPr>
          <w:ilvl w:val="0"/>
          <w:numId w:val="3"/>
        </w:numPr>
      </w:pPr>
      <w:r>
        <w:t>R-</w:t>
      </w:r>
      <w:r w:rsidR="00FD3EFA">
        <w:t>24.1.</w:t>
      </w:r>
    </w:p>
    <w:p w:rsidRDefault="00AE726C" w:rsidP="00AE726C" w:rsidR="00AE726C">
      <w:pPr>
        <w:pStyle w:val="Odlomakpopisa"/>
      </w:pPr>
    </w:p>
    <w:p w:rsidRDefault="00DB052E" w:rsidR="00DB052E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154C5C" w:rsidR="00154C5C"/>
    <w:p w:rsidRDefault="00154C5C" w:rsidR="00154C5C"/>
    <w:p w:rsidRDefault="00154C5C" w:rsidP="00154C5C" w:rsidR="00154C5C"/>
    <w:p w:rsidRDefault="00154C5C" w:rsidP="00154C5C" w:rsidR="00154C5C">
      <w:bookmarkStart w:name="_GoBack" w:id="0"/>
      <w:bookmarkEnd w:id="0"/>
    </w:p>
    <w:p w:rsidRDefault="00154C5C" w:rsidP="00154C5C" w:rsidR="00154C5C"/>
    <w:p w:rsidRDefault="00154C5C" w:rsidR="00154C5C"/>
    <w:sectPr w:rsidR="00154C5C">
      <w:headerReference w:type="default" r:id="rId2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B90" w:rsidP="00752878" w:rsidR="00C96B90">
      <w:r>
        <w:separator/>
      </w:r>
    </w:p>
  </w:endnote>
  <w:endnote w:id="0" w:type="continuationSeparator">
    <w:p w:rsidRDefault="00C96B90" w:rsidP="00752878" w:rsidR="00C9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B90" w:rsidP="00752878" w:rsidR="00C96B90">
      <w:r>
        <w:separator/>
      </w:r>
    </w:p>
  </w:footnote>
  <w:footnote w:id="0" w:type="continuationSeparator">
    <w:p w:rsidRDefault="00C96B90" w:rsidP="00752878" w:rsidR="00C9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6B25DE" w:rsidR="006B2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151">
          <w:rPr>
            <w:noProof/>
          </w:rPr>
          <w:t>1</w:t>
        </w:r>
        <w:r>
          <w:fldChar w:fldCharType="end"/>
        </w:r>
      </w:p>
    </w:sdtContent>
  </w:sdt>
  <w:p w:rsidRDefault="00BF2E43" w:rsidP="00BF2E43" w:rsidR="00BF2E43">
    <w:pPr>
      <w:jc w:val="right"/>
    </w:pPr>
    <w:r>
      <w:t>6 St-278/12-4</w:t>
    </w:r>
    <w:r w:rsidR="00E227E5">
      <w:t>81</w:t>
    </w:r>
  </w:p>
  <w:p w:rsidRDefault="006B25DE" w:rsidP="00BF2E43" w:rsidR="006B25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061"/>
    <w:multiLevelType w:val="hybridMultilevel"/>
    <w:tmpl w:val="66868CF4"/>
    <w:lvl w:tplc="906C099E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C82483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5C1B93"/>
    <w:multiLevelType w:val="hybridMultilevel"/>
    <w:tmpl w:val="7764B168"/>
    <w:lvl w:tplc="8EB64B6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5FC05AE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5F09D7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240C40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54138"/>
    <w:multiLevelType w:val="hybridMultilevel"/>
    <w:tmpl w:val="47F62754"/>
    <w:lvl w:tplc="4B96117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E3A4201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D666D"/>
    <w:rsid w:val="00132396"/>
    <w:rsid w:val="00154C5C"/>
    <w:rsid w:val="0015785B"/>
    <w:rsid w:val="00193CDF"/>
    <w:rsid w:val="001F7C75"/>
    <w:rsid w:val="00205408"/>
    <w:rsid w:val="00231ADE"/>
    <w:rsid w:val="00337EAB"/>
    <w:rsid w:val="00342CA8"/>
    <w:rsid w:val="00352FD3"/>
    <w:rsid w:val="00354434"/>
    <w:rsid w:val="00360F74"/>
    <w:rsid w:val="004571B5"/>
    <w:rsid w:val="00483B9C"/>
    <w:rsid w:val="004E1769"/>
    <w:rsid w:val="004E2624"/>
    <w:rsid w:val="00533068"/>
    <w:rsid w:val="005C2291"/>
    <w:rsid w:val="00606CF5"/>
    <w:rsid w:val="0062632A"/>
    <w:rsid w:val="006B25DE"/>
    <w:rsid w:val="006D4BBB"/>
    <w:rsid w:val="00727FE4"/>
    <w:rsid w:val="00752878"/>
    <w:rsid w:val="00756F2C"/>
    <w:rsid w:val="007F60F2"/>
    <w:rsid w:val="00811141"/>
    <w:rsid w:val="008214D8"/>
    <w:rsid w:val="0086789B"/>
    <w:rsid w:val="00892557"/>
    <w:rsid w:val="00893370"/>
    <w:rsid w:val="00893A10"/>
    <w:rsid w:val="008A2639"/>
    <w:rsid w:val="008A371A"/>
    <w:rsid w:val="008C283C"/>
    <w:rsid w:val="008C5AD0"/>
    <w:rsid w:val="008C6BEE"/>
    <w:rsid w:val="009210F5"/>
    <w:rsid w:val="00924F04"/>
    <w:rsid w:val="0093692A"/>
    <w:rsid w:val="0097600A"/>
    <w:rsid w:val="009A6F12"/>
    <w:rsid w:val="009F2383"/>
    <w:rsid w:val="00A22385"/>
    <w:rsid w:val="00A52579"/>
    <w:rsid w:val="00A76975"/>
    <w:rsid w:val="00AE18CA"/>
    <w:rsid w:val="00AE726C"/>
    <w:rsid w:val="00B57961"/>
    <w:rsid w:val="00BF2E43"/>
    <w:rsid w:val="00C06C57"/>
    <w:rsid w:val="00C910E8"/>
    <w:rsid w:val="00C96B90"/>
    <w:rsid w:val="00CA38CE"/>
    <w:rsid w:val="00CB37EB"/>
    <w:rsid w:val="00D5479F"/>
    <w:rsid w:val="00D66710"/>
    <w:rsid w:val="00D92E59"/>
    <w:rsid w:val="00DB052E"/>
    <w:rsid w:val="00DC1E42"/>
    <w:rsid w:val="00DC2350"/>
    <w:rsid w:val="00DE3C0B"/>
    <w:rsid w:val="00E227E5"/>
    <w:rsid w:val="00EB7DB1"/>
    <w:rsid w:val="00ED0369"/>
    <w:rsid w:val="00EF630F"/>
    <w:rsid w:val="00F168F0"/>
    <w:rsid w:val="00FD3EFA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31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31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31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1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1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31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31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31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1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1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67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yperlink" Target="tel:(510)%20416-8669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yperlink" Target="tel:(510)%20416-866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yperlink" Target="tel:(510)%20416-866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3A5A2-A376-4255-BF7B-4927E00A3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801</properties:Words>
  <properties:Characters>4328</properties:Characters>
  <properties:Lines>177</properties:Lines>
  <properties:Paragraphs>52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2017-11-14T11:12:00Z</dcterms:created>
  <dc:creator>wsadmin</dc:creator>
  <cp:lastModifiedBy>Danijela Sekulić</cp:lastModifiedBy>
  <cp:lastPrinted>2017-11-14T11:33:00Z</cp:lastPrinted>
  <dcterms:modified xmlns:xsi="http://www.w3.org/2001/XMLSchema-instance" xsi:type="dcterms:W3CDTF">2017-11-14T11:34:00Z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