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a404" w14:paraId="904a40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D31B3" w:rsidP="000D31B3" w:rsidR="000D31B3">
      <w:pPr>
        <w:jc w:val="both"/>
      </w:pPr>
      <w:r>
        <w:t>REPUBLIKA HRVATSKA</w:t>
      </w:r>
    </w:p>
    <w:p w:rsidRDefault="000D31B3" w:rsidP="000D31B3" w:rsidR="000D31B3">
      <w:pPr>
        <w:jc w:val="both"/>
      </w:pPr>
      <w:r>
        <w:t>Trgovački sud u Zagrebu</w:t>
      </w:r>
    </w:p>
    <w:p w:rsidRDefault="000D31B3" w:rsidP="000D31B3" w:rsidR="000D31B3">
      <w:pPr>
        <w:jc w:val="both"/>
      </w:pPr>
      <w:r>
        <w:t xml:space="preserve">Zagreb, Amruševa 2/II                                                               </w:t>
      </w:r>
      <w:r w:rsidR="008813A5">
        <w:t xml:space="preserve">                     70. St-</w:t>
      </w:r>
      <w:r w:rsidR="00FF55EB">
        <w:t>6997</w:t>
      </w:r>
      <w:r>
        <w:t xml:space="preserve">/2016  </w:t>
      </w:r>
    </w:p>
    <w:p w:rsidRDefault="000D31B3" w:rsidP="000D31B3" w:rsidR="000D31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D31B3" w:rsidP="000D31B3" w:rsidR="000D31B3">
      <w:pPr>
        <w:jc w:val="center"/>
      </w:pPr>
      <w:r>
        <w:t>R E P U B L I K A   H R V A T S K A</w:t>
      </w:r>
    </w:p>
    <w:p w:rsidRDefault="000D31B3" w:rsidP="000D31B3" w:rsidR="000D31B3">
      <w:pPr>
        <w:jc w:val="both"/>
      </w:pPr>
    </w:p>
    <w:p w:rsidRDefault="000D31B3" w:rsidP="000D31B3" w:rsidR="000D31B3">
      <w:pPr>
        <w:jc w:val="both"/>
      </w:pPr>
      <w:r>
        <w:t xml:space="preserve">                                                                R J E Š E NJ E</w:t>
      </w:r>
    </w:p>
    <w:p w:rsidRDefault="000D31B3" w:rsidP="000D31B3" w:rsidR="000D31B3">
      <w:pPr>
        <w:jc w:val="both"/>
      </w:pPr>
      <w:r>
        <w:tab/>
      </w:r>
    </w:p>
    <w:p w:rsidRDefault="000D31B3" w:rsidP="008813A5" w:rsidR="000326E1">
      <w:pPr>
        <w:jc w:val="both"/>
      </w:pPr>
      <w:r>
        <w:t xml:space="preserve">Trgovački sud u Zagrebu, po sucu Maji Jurovicki, u stečajnom postupku u povodu prijedloga predlagatelja </w:t>
      </w:r>
      <w:r w:rsidR="00CB3D8A">
        <w:t>FINANCIJSKE AGENCIJE, Zagreb, Ulica grada Vukovara 70, OIB: 85821130368</w:t>
      </w:r>
      <w:r>
        <w:t>, za otvaranje st</w:t>
      </w:r>
      <w:r w:rsidR="007F36D8">
        <w:t>ečajnog postupka nad dužnikom</w:t>
      </w:r>
      <w:r w:rsidR="00A31E81">
        <w:t xml:space="preserve"> </w:t>
      </w:r>
      <w:r w:rsidR="00A31E81" w:rsidRPr="00A31E81">
        <w:t>SUGGESTUM PROFESSIO d.o.o. OIB: 69373944187, Sesvete, Planinska 35</w:t>
      </w:r>
      <w:r>
        <w:t xml:space="preserve">, </w:t>
      </w:r>
      <w:r w:rsidR="001C38BA" w:rsidRPr="001C38BA">
        <w:t xml:space="preserve">dana </w:t>
      </w:r>
      <w:r w:rsidR="00A31E81">
        <w:t>09</w:t>
      </w:r>
      <w:r w:rsidR="00CE5540">
        <w:t>.</w:t>
      </w:r>
      <w:r w:rsidR="007F36D8">
        <w:t xml:space="preserve"> svib</w:t>
      </w:r>
      <w:r w:rsidR="00A12EA4">
        <w:t xml:space="preserve">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A31E81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A31E81" w:rsidRPr="00A31E81">
        <w:t>SUGGESTUM PROFESSIO d.o.o. OIB: 69373944187, Sesvete, Planinska 35</w:t>
      </w:r>
      <w:r w:rsidR="00A31E81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12945">
        <w:t>09</w:t>
      </w:r>
      <w:r w:rsidR="00934D7B">
        <w:t xml:space="preserve">. svibnja </w:t>
      </w:r>
      <w:r w:rsidR="00327DEC">
        <w:t xml:space="preserve">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F36D8" w:rsidR="00A31E81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A31E81">
        <w:t xml:space="preserve"> </w:t>
      </w:r>
      <w:r w:rsidR="00A31E81" w:rsidRPr="00A31E81">
        <w:t>Nevenka Koroman OIB: 29918517997 iz Zagreba, Gjure Szabe 4.</w:t>
      </w:r>
    </w:p>
    <w:p w:rsidRDefault="00511E34" w:rsidP="007F36D8" w:rsidR="00833A14">
      <w:pPr>
        <w:jc w:val="both"/>
      </w:pPr>
      <w:r>
        <w:t xml:space="preserve">  </w:t>
      </w:r>
    </w:p>
    <w:p w:rsidRDefault="00DB441F" w:rsidP="00152F9B" w:rsidR="007F36D8">
      <w:pPr>
        <w:jc w:val="both"/>
      </w:pPr>
      <w:r>
        <w:t xml:space="preserve">III. Zaključuje se stečajni postupak nad dužnikom </w:t>
      </w:r>
      <w:r w:rsidR="00A31E81" w:rsidRPr="00A31E81">
        <w:t>SUGGESTUM PROFESSIO d.o.o. OIB: 69373944187, Sesvete, Planinska 35</w:t>
      </w:r>
      <w:r w:rsidR="00F62297">
        <w:t xml:space="preserve">. </w:t>
      </w:r>
    </w:p>
    <w:p w:rsidRDefault="00F62297" w:rsidP="00152F9B" w:rsidR="00F62297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F62297" w:rsidRPr="00F62297">
        <w:t>SUGGESTUM PROFESSIO d.o.o. OIB: 69373944187, Sesvete, Planinska 35</w:t>
      </w:r>
      <w:r w:rsidR="00F62297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7C743A" w:rsidP="000E4567" w:rsidR="00F62297">
      <w:pPr>
        <w:jc w:val="both"/>
      </w:pPr>
      <w:r>
        <w:t xml:space="preserve"> </w:t>
      </w:r>
      <w:r w:rsidR="00F62297">
        <w:t xml:space="preserve">           </w:t>
      </w:r>
      <w:r w:rsidR="00F62297" w:rsidRPr="00F62297">
        <w:t xml:space="preserve">Financijska agencija, kao predlagatelj, navela je u prijedlogu za otvaranje stečajnog postupka kako dužnik na dan 13.12.2016. u Očevidniku redoslijeda osnova za plaćanje ima evidentirane neizvršene osnove za plaćanje u neprekinutom razdoblju od 120 dana, u ukupnom iznosu od 8.202,72 kn, kao i da dužnik ima 2 zaposlenika. S obzirom na to da predlagatelj vodi Očevidnik redoslijeda osnova za plaćanje, sud je prihvatio predlagateljeve </w:t>
      </w:r>
      <w:r w:rsidR="00F62297" w:rsidRPr="00F62297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      </w:t>
      </w:r>
    </w:p>
    <w:p w:rsidRDefault="00F62297" w:rsidP="000E4567" w:rsidR="000E4567">
      <w:pPr>
        <w:jc w:val="both"/>
      </w:pPr>
      <w:r>
        <w:t xml:space="preserve">          </w:t>
      </w:r>
      <w:r w:rsidR="007C743A">
        <w:t xml:space="preserve">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06E03">
      <w:pPr>
        <w:jc w:val="both"/>
      </w:pPr>
      <w:r>
        <w:t xml:space="preserve">           Sud je rješenjem </w:t>
      </w:r>
      <w:r w:rsidR="000609E2">
        <w:t xml:space="preserve">od </w:t>
      </w:r>
      <w:r w:rsidR="00277960">
        <w:t>15</w:t>
      </w:r>
      <w:r w:rsidR="00706E03">
        <w:t>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3001D2">
        <w:t>je</w:t>
      </w:r>
      <w:r w:rsidR="00B6190B">
        <w:t xml:space="preserve"> pristupio </w:t>
      </w:r>
      <w:r w:rsidR="00E675FC">
        <w:t>na navedeno ročište</w:t>
      </w:r>
      <w:r w:rsidR="00706E03">
        <w:t xml:space="preserve"> dana 07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postupio po rješenju od </w:t>
      </w:r>
      <w:r w:rsidR="009F415D">
        <w:t>15</w:t>
      </w:r>
      <w:r w:rsidR="00706E03" w:rsidRPr="00706E03">
        <w:t>.01.2018.</w:t>
      </w:r>
    </w:p>
    <w:p w:rsidRDefault="000E4567" w:rsidP="000E4567" w:rsidR="009F41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840B5B">
        <w:t>18</w:t>
      </w:r>
      <w:r w:rsidR="00D32678" w:rsidRPr="00D32678">
        <w:t xml:space="preserve">.01.2018. </w:t>
      </w:r>
      <w:r>
        <w:t xml:space="preserve">sud je </w:t>
      </w:r>
      <w:r w:rsidR="00FC4751">
        <w:t xml:space="preserve">utvrdio kako je dužnik na dan </w:t>
      </w:r>
      <w:r w:rsidR="009F415D">
        <w:t>1</w:t>
      </w:r>
      <w:r w:rsidR="00FF55EB">
        <w:t>3</w:t>
      </w:r>
      <w:r w:rsidR="00D32678">
        <w:t>.12</w:t>
      </w:r>
      <w:r w:rsidR="00BF365E">
        <w:t>.2016</w:t>
      </w:r>
      <w:r>
        <w:t xml:space="preserve">. u Očevidniku redoslijeda osnova za plaćanje imao neizvršene osnove za plaćanje u neprekinutom razdoblju od 120 dana u ukupnom iznosu od  </w:t>
      </w:r>
      <w:r w:rsidR="009F415D" w:rsidRPr="009F415D">
        <w:t>8.202,72 kn</w:t>
      </w:r>
      <w:r w:rsidR="009F415D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4B71E1">
        <w:t>07</w:t>
      </w:r>
      <w:r w:rsidR="002C45FD" w:rsidRPr="002C45FD">
        <w:t xml:space="preserve">.03.2018.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DF5827" w:rsidRPr="00DF5827">
        <w:t>.</w:t>
      </w:r>
      <w:r w:rsidR="004B71E1">
        <w:t xml:space="preserve"> 07</w:t>
      </w:r>
      <w:r w:rsidR="002C45FD" w:rsidRPr="002C45FD">
        <w:t xml:space="preserve">.03.2018. </w:t>
      </w:r>
      <w:r w:rsidR="00DF5827" w:rsidRPr="00DF5827">
        <w:t xml:space="preserve">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4B71E1" w:rsidR="004B71E1" w:rsidRPr="004B71E1">
      <w:pPr>
        <w:jc w:val="center"/>
      </w:pPr>
      <w:r>
        <w:t xml:space="preserve">U Zagrebu </w:t>
      </w:r>
      <w:r w:rsidR="009F415D">
        <w:t>09</w:t>
      </w:r>
      <w:r w:rsidR="004B71E1" w:rsidRPr="004B71E1">
        <w:t>. svibnja 2018.</w:t>
      </w:r>
    </w:p>
    <w:p w:rsidRDefault="00CA6649" w:rsidP="00CA6649" w:rsidR="00CA6649">
      <w:pPr>
        <w:jc w:val="center"/>
      </w:pP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0F3072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F3072" w:rsidP="008C5BAA" w:rsidR="000F3072">
      <w:pPr>
        <w:jc w:val="right"/>
      </w:pPr>
      <w:r>
        <w:t>Za točnost otpravka-ovlašteni službenik:</w:t>
      </w:r>
    </w:p>
    <w:p w:rsidRDefault="000F3072" w:rsidP="008C5BAA" w:rsidR="000F3072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97D7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6190B">
          <w:t>6997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FFC"/>
    <w:rsid w:val="00020AAE"/>
    <w:rsid w:val="000247FE"/>
    <w:rsid w:val="00025060"/>
    <w:rsid w:val="0002736D"/>
    <w:rsid w:val="000326E1"/>
    <w:rsid w:val="00040529"/>
    <w:rsid w:val="000609E2"/>
    <w:rsid w:val="00081B41"/>
    <w:rsid w:val="0008307A"/>
    <w:rsid w:val="00087CA3"/>
    <w:rsid w:val="000A3B30"/>
    <w:rsid w:val="000A6636"/>
    <w:rsid w:val="000A77E9"/>
    <w:rsid w:val="000B3948"/>
    <w:rsid w:val="000B4755"/>
    <w:rsid w:val="000B4CD8"/>
    <w:rsid w:val="000C5D82"/>
    <w:rsid w:val="000D31B3"/>
    <w:rsid w:val="000E1465"/>
    <w:rsid w:val="000E4567"/>
    <w:rsid w:val="000F3072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97D7B"/>
    <w:rsid w:val="001A684C"/>
    <w:rsid w:val="001B73F3"/>
    <w:rsid w:val="001C38BA"/>
    <w:rsid w:val="001E66F5"/>
    <w:rsid w:val="001F17EC"/>
    <w:rsid w:val="00211D03"/>
    <w:rsid w:val="00215AB1"/>
    <w:rsid w:val="002261F5"/>
    <w:rsid w:val="0023149C"/>
    <w:rsid w:val="00237B9E"/>
    <w:rsid w:val="00255162"/>
    <w:rsid w:val="002558C1"/>
    <w:rsid w:val="00274B49"/>
    <w:rsid w:val="00277960"/>
    <w:rsid w:val="002842C6"/>
    <w:rsid w:val="002916CE"/>
    <w:rsid w:val="00293025"/>
    <w:rsid w:val="002B0102"/>
    <w:rsid w:val="002B2048"/>
    <w:rsid w:val="002C45FD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B71E1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147D"/>
    <w:rsid w:val="006C3CCF"/>
    <w:rsid w:val="006C5196"/>
    <w:rsid w:val="006C601A"/>
    <w:rsid w:val="006E5269"/>
    <w:rsid w:val="007008DC"/>
    <w:rsid w:val="00704D10"/>
    <w:rsid w:val="00705E40"/>
    <w:rsid w:val="00706E03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36D8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0B5B"/>
    <w:rsid w:val="008527B2"/>
    <w:rsid w:val="00873E5D"/>
    <w:rsid w:val="00876DE5"/>
    <w:rsid w:val="008813A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4D7B"/>
    <w:rsid w:val="0093504C"/>
    <w:rsid w:val="00937188"/>
    <w:rsid w:val="00937ECA"/>
    <w:rsid w:val="00944150"/>
    <w:rsid w:val="00963A54"/>
    <w:rsid w:val="009729D9"/>
    <w:rsid w:val="0097615B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415D"/>
    <w:rsid w:val="009F5BD2"/>
    <w:rsid w:val="00A05D6C"/>
    <w:rsid w:val="00A12945"/>
    <w:rsid w:val="00A12EA4"/>
    <w:rsid w:val="00A22B7B"/>
    <w:rsid w:val="00A2463E"/>
    <w:rsid w:val="00A31E81"/>
    <w:rsid w:val="00A32E51"/>
    <w:rsid w:val="00A618D3"/>
    <w:rsid w:val="00A62314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6190B"/>
    <w:rsid w:val="00B67EBC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3D8A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16B5"/>
    <w:rsid w:val="00D32678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313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34A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C031E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2297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  <w:rsid w:val="00FF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St-6997/2016-12</izvorni_sadrzaj>
    <derivirana_varijabla naziv="DomainObject.Oznaka_1">St-6997/2016-12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6997</izvorni_sadrzaj>
    <derivirana_varijabla naziv="DomainObject.Predmet.Broj_1">6997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St-6997/2016</izvorni_sadrzaj>
    <derivirana_varijabla naziv="DomainObject.Predmet.OznakaBroj_1">St-6997/2016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SUGGESTUM PROFESSIO d.o.o.</izvorni_sadrzaj>
    <derivirana_varijabla naziv="DomainObject.Predmet.ProtustrankaFormated_1">  SUGGESTUM PROFESSIO d.o.o.</derivirana_varijabla>
  </DomainObject.Predmet.ProtustrankaFormated>
  <DomainObject.Predmet.ProtustrankaFormatedOIB>
    <izvorni_sadrzaj>  SUGGESTUM PROFESSIO d.o.o., OIB 69373944187</izvorni_sadrzaj>
    <derivirana_varijabla naziv="DomainObject.Predmet.ProtustrankaFormatedOIB_1">  SUGGESTUM PROFESSIO d.o.o., OIB 69373944187</derivirana_varijabla>
  </DomainObject.Predmet.ProtustrankaFormatedOIB>
  <DomainObject.Predmet.ProtustrankaFormatedWithAdress>
    <izvorni_sadrzaj> SUGGESTUM PROFESSIO d.o.o., Planinska 35, 10360 Sesvete</izvorni_sadrzaj>
    <derivirana_varijabla naziv="DomainObject.Predmet.ProtustrankaFormatedWithAdress_1"> SUGGESTUM PROFESSIO d.o.o., Planinska 35, 10360 Sesvete</derivirana_varijabla>
  </DomainObject.Predmet.ProtustrankaFormatedWithAdress>
  <DomainObject.Predmet.ProtustrankaFormatedWithAdressOIB>
    <izvorni_sadrzaj> SUGGESTUM PROFESSIO d.o.o., OIB 69373944187, Planinska 35, 10360 Sesvete</izvorni_sadrzaj>
    <derivirana_varijabla naziv="DomainObject.Predmet.ProtustrankaFormatedWithAdressOIB_1"> SUGGESTUM PROFESSIO d.o.o., OIB 69373944187, Planinska 35, 10360 Sesvete</derivirana_varijabla>
  </DomainObject.Predmet.ProtustrankaFormatedWithAdressOIB>
  <DomainObject.Predmet.ProtustrankaWithAdress>
    <izvorni_sadrzaj>SUGGESTUM PROFESSIO d.o.o. Planinska 35, 10360 Sesvete</izvorni_sadrzaj>
    <derivirana_varijabla naziv="DomainObject.Predmet.ProtustrankaWithAdress_1">SUGGESTUM PROFESSIO d.o.o. Planinska 35, 10360 Sesvete</derivirana_varijabla>
  </DomainObject.Predmet.ProtustrankaWithAdress>
  <DomainObject.Predmet.ProtustrankaWithAdressOIB>
    <izvorni_sadrzaj>SUGGESTUM PROFESSIO d.o.o., OIB 69373944187, Planinska 35, 10360 Sesvete</izvorni_sadrzaj>
    <derivirana_varijabla naziv="DomainObject.Predmet.ProtustrankaWithAdressOIB_1">SUGGESTUM PROFESSIO d.o.o., OIB 69373944187, Planinska 35, 10360 Sesvete</derivirana_varijabla>
  </DomainObject.Predmet.ProtustrankaWithAdressOIB>
  <DomainObject.Predmet.ProtustrankaNazivFormated>
    <izvorni_sadrzaj>SUGGESTUM PROFESSIO d.o.o.</izvorni_sadrzaj>
    <derivirana_varijabla naziv="DomainObject.Predmet.ProtustrankaNazivFormated_1">SUGGESTUM PROFESSIO d.o.o.</derivirana_varijabla>
  </DomainObject.Predmet.ProtustrankaNazivFormated>
  <DomainObject.Predmet.ProtustrankaNazivFormatedOIB>
    <izvorni_sadrzaj>SUGGESTUM PROFESSIO d.o.o., OIB 69373944187</izvorni_sadrzaj>
    <derivirana_varijabla naziv="DomainObject.Predmet.ProtustrankaNazivFormatedOIB_1">SUGGESTUM PROFESSIO d.o.o., OIB 69373944187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Zidar</izvorni_sadrzaj>
    <derivirana_varijabla naziv="DomainObject.Predmet.StrankaFormated_1">  FINA Regionalni centar Zagreb; Josip Zidar</derivirana_varijabla>
  </DomainObject.Predmet.StrankaFormated>
  <DomainObject.Predmet.StrankaFormatedOIB>
    <izvorni_sadrzaj>  FINA Regionalni centar Zagreb, OIB 85821130368; Josip Zidar, OIB 57490816112</izvorni_sadrzaj>
    <derivirana_varijabla naziv="DomainObject.Predmet.StrankaFormatedOIB_1">  FINA Regionalni centar Zagreb, OIB 85821130368; Josip Zidar, OIB 57490816112</derivirana_varijabla>
  </DomainObject.Predmet.StrankaFormatedOIB>
  <DomainObject.Predmet.StrankaFormatedWithAdress>
    <izvorni_sadrzaj> FINA Regionalni centar Zagreb, Trg svibanjskih žrtava 1995. 1, 10000 Zagreb; Josip Zidar, Lipa 114 A, 33520 Slatina</izvorni_sadrzaj>
    <derivirana_varijabla naziv="DomainObject.Predmet.StrankaFormatedWithAdress_1"> FINA Regionalni centar Zagreb, Trg svibanjskih žrtava 1995. 1, 10000 Zagreb; Josip Zidar, Lipa 114 A, 33520 Slatina</derivirana_varijabla>
  </DomainObject.Predmet.StrankaFormatedWithAdress>
  <DomainObject.Predmet.StrankaFormatedWithAdressOIB>
    <izvorni_sadrzaj> FINA Regionalni centar Zagreb, OIB 85821130368, Trg svibanjskih žrtava 1995. 1, 10000 Zagreb; Josip Zidar, OIB 57490816112, Lipa 114 A, 33520 Slatina</izvorni_sadrzaj>
    <derivirana_varijabla naziv="DomainObject.Predmet.StrankaFormatedWithAdressOIB_1"> FINA Regionalni centar Zagreb, OIB 85821130368, Trg svibanjskih žrtava 1995. 1, 10000 Zagreb; Josip Zidar, OIB 57490816112, Lipa 114 A, 33520 Slatina</derivirana_varijabla>
  </DomainObject.Predmet.StrankaFormatedWithAdressOIB>
  <DomainObject.Predmet.StrankaWithAdress>
    <izvorni_sadrzaj>FINA Regionalni centar Zagreb Trg svibanjskih žrtava 1995. 1,10000 Zagreb,Josip Zidar Lipa 114 A,33520 Slatina</izvorni_sadrzaj>
    <derivirana_varijabla naziv="DomainObject.Predmet.StrankaWithAdress_1">FINA Regionalni centar Zagreb Trg svibanjskih žrtava 1995. 1,10000 Zagreb,Josip Zidar Lipa 114 A,33520 Slatina</derivirana_varijabla>
  </DomainObject.Predmet.StrankaWithAdress>
  <DomainObject.Predmet.StrankaWithAdressOIB>
    <izvorni_sadrzaj>FINA Regionalni centar Zagreb, OIB 85821130368, Trg svibanjskih žrtava 1995. 1,10000 Zagreb,Josip Zidar, OIB 57490816112, Lipa 114 A,33520 Slatina</izvorni_sadrzaj>
    <derivirana_varijabla naziv="DomainObject.Predmet.StrankaWithAdressOIB_1">FINA Regionalni centar Zagreb, OIB 85821130368, Trg svibanjskih žrtava 1995. 1,10000 Zagreb,Josip Zidar, OIB 57490816112, Lipa 114 A,33520 Slatina</derivirana_varijabla>
  </DomainObject.Predmet.StrankaWithAdressOIB>
  <DomainObject.Predmet.StrankaNazivFormated>
    <izvorni_sadrzaj>FINA Regionalni centar Zagreb,Josip Zidar</izvorni_sadrzaj>
    <derivirana_varijabla naziv="DomainObject.Predmet.StrankaNazivFormated_1">FINA Regionalni centar Zagreb,Josip Zidar</derivirana_varijabla>
  </DomainObject.Predmet.StrankaNazivFormated>
  <DomainObject.Predmet.StrankaNazivFormatedOIB>
    <izvorni_sadrzaj>FINA Regionalni centar Zagreb, OIB 85821130368,Josip Zidar, OIB 57490816112</izvorni_sadrzaj>
    <derivirana_varijabla naziv="DomainObject.Predmet.StrankaNazivFormatedOIB_1">FINA Regionalni centar Zagreb, OIB 85821130368,Josip Zidar, OIB 57490816112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Josip Zidar</item>
    </izvorni_sadrzaj>
    <derivirana_varijabla naziv="DomainObject.Predmet.StrankaListFormated_1">
      <item>FINA Regionalni centar Zagreb</item>
      <item>Josip Zidar</item>
    </derivirana_varijabla>
  </DomainObject.Predmet.StrankaListFormated>
  <DomainObject.Predmet.StrankaListFormatedOIB>
    <izvorni_sadrzaj>
      <item>FINA Regionalni centar Zagreb, OIB 85821130368</item>
      <item>Josip Zidar, OIB 57490816112</item>
    </izvorni_sadrzaj>
    <derivirana_varijabla naziv="DomainObject.Predmet.StrankaListFormatedOIB_1">
      <item>FINA Regionalni centar Zagreb, OIB 85821130368</item>
      <item>Josip Zidar, OIB 57490816112</item>
    </derivirana_varijabla>
  </DomainObject.Predmet.StrankaListFormatedOIB>
  <DomainObject.Predmet.StrankaListFormatedWithAdress>
    <izvorni_sadrzaj>
      <item>FINA Regionalni centar Zagreb, Trg svibanjskih žrtava 1995. 1, 10000 Zagreb</item>
      <item>Josip Zidar, Lipa 114 A, 33520 Slatina</item>
    </izvorni_sadrzaj>
    <derivirana_varijabla naziv="DomainObject.Predmet.StrankaListFormatedWithAdress_1">
      <item>FINA Regionalni centar Zagreb, Trg svibanjskih žrtava 1995. 1, 10000 Zagreb</item>
      <item>Josip Zidar, Lipa 114 A, 33520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Zidar, OIB 57490816112, Lipa 114 A, 33520 Slatina</item>
    </izvorni_sadrzaj>
    <derivirana_varijabla naziv="DomainObject.Predmet.StrankaListFormatedWithAdressOIB_1">
      <item>FINA Regionalni centar Zagreb, OIB 85821130368, Trg svibanjskih žrtava 1995. 1, 10000 Zagreb</item>
      <item>Josip Zidar, OIB 57490816112, Lipa 114 A, 33520 Slatina</item>
    </derivirana_varijabla>
  </DomainObject.Predmet.StrankaListFormatedWithAdressOIB>
  <DomainObject.Predmet.StrankaListNazivFormated>
    <izvorni_sadrzaj>
      <item>FINA Regionalni centar Zagreb</item>
      <item>Josip Zidar</item>
    </izvorni_sadrzaj>
    <derivirana_varijabla naziv="DomainObject.Predmet.StrankaListNazivFormated_1">
      <item>FINA Regionalni centar Zagreb</item>
      <item>Josip Zidar</item>
    </derivirana_varijabla>
  </DomainObject.Predmet.StrankaListNazivFormated>
  <DomainObject.Predmet.StrankaListNazivFormatedOIB>
    <izvorni_sadrzaj>
      <item>FINA Regionalni centar Zagreb, OIB 85821130368</item>
      <item>Josip Zidar, OIB 57490816112</item>
    </izvorni_sadrzaj>
    <derivirana_varijabla naziv="DomainObject.Predmet.StrankaListNazivFormatedOIB_1">
      <item>FINA Regionalni centar Zagreb, OIB 85821130368</item>
      <item>Josip Zidar, OIB 57490816112</item>
    </derivirana_varijabla>
  </DomainObject.Predmet.StrankaListNazivFormatedOIB>
  <DomainObject.Predmet.ProtuStrankaListFormated>
    <izvorni_sadrzaj>
      <item>SUGGESTUM PROFESSIO d.o.o.</item>
    </izvorni_sadrzaj>
    <derivirana_varijabla naziv="DomainObject.Predmet.ProtuStrankaListFormated_1">
      <item>SUGGESTUM PROFESSIO d.o.o.</item>
    </derivirana_varijabla>
  </DomainObject.Predmet.ProtuStrankaListFormated>
  <DomainObject.Predmet.ProtuStrankaListFormatedOIB>
    <izvorni_sadrzaj>
      <item>SUGGESTUM PROFESSIO d.o.o., OIB 69373944187</item>
    </izvorni_sadrzaj>
    <derivirana_varijabla naziv="DomainObject.Predmet.ProtuStrankaListFormatedOIB_1">
      <item>SUGGESTUM PROFESSIO d.o.o., OIB 69373944187</item>
    </derivirana_varijabla>
  </DomainObject.Predmet.ProtuStrankaListFormatedOIB>
  <DomainObject.Predmet.ProtuStrankaListFormatedWithAdress>
    <izvorni_sadrzaj>
      <item>SUGGESTUM PROFESSIO d.o.o., Planinska 35, 10360 Sesvete</item>
    </izvorni_sadrzaj>
    <derivirana_varijabla naziv="DomainObject.Predmet.ProtuStrankaListFormatedWithAdress_1">
      <item>SUGGESTUM PROFESSIO d.o.o., Planinska 35, 10360 Sesvete</item>
    </derivirana_varijabla>
  </DomainObject.Predmet.ProtuStrankaListFormatedWithAdress>
  <DomainObject.Predmet.ProtuStrankaListFormatedWithAdressOIB>
    <izvorni_sadrzaj>
      <item>SUGGESTUM PROFESSIO d.o.o., OIB 69373944187, Planinska 35, 10360 Sesvete</item>
    </izvorni_sadrzaj>
    <derivirana_varijabla naziv="DomainObject.Predmet.ProtuStrankaListFormatedWithAdressOIB_1">
      <item>SUGGESTUM PROFESSIO d.o.o., OIB 69373944187, Planinska 35, 10360 Sesvete</item>
    </derivirana_varijabla>
  </DomainObject.Predmet.ProtuStrankaListFormatedWithAdressOIB>
  <DomainObject.Predmet.ProtuStrankaListNazivFormated>
    <izvorni_sadrzaj>
      <item>SUGGESTUM PROFESSIO d.o.o.</item>
    </izvorni_sadrzaj>
    <derivirana_varijabla naziv="DomainObject.Predmet.ProtuStrankaListNazivFormated_1">
      <item>SUGGESTUM PROFESSIO d.o.o.</item>
    </derivirana_varijabla>
  </DomainObject.Predmet.ProtuStrankaListNazivFormated>
  <DomainObject.Predmet.ProtuStrankaListNazivFormatedOIB>
    <izvorni_sadrzaj>
      <item>SUGGESTUM PROFESSIO d.o.o., OIB 69373944187</item>
    </izvorni_sadrzaj>
    <derivirana_varijabla naziv="DomainObject.Predmet.ProtuStrankaListNazivFormatedOIB_1">
      <item>SUGGESTUM PROFESSIO d.o.o., OIB 69373944187</item>
    </derivirana_varijabla>
  </DomainObject.Predmet.ProtuStrankaListNazivFormatedOIB>
  <DomainObject.Predmet.OstaliListFormated>
    <izvorni_sadrzaj>
      <item>Josip Zidar</item>
    </izvorni_sadrzaj>
    <derivirana_varijabla naziv="DomainObject.Predmet.OstaliListFormated_1">
      <item>Josip Zidar</item>
    </derivirana_varijabla>
  </DomainObject.Predmet.OstaliListFormated>
  <DomainObject.Predmet.OstaliListFormatedOIB>
    <izvorni_sadrzaj>
      <item>Josip Zidar, OIB 57490816112</item>
    </izvorni_sadrzaj>
    <derivirana_varijabla naziv="DomainObject.Predmet.OstaliListFormatedOIB_1">
      <item>Josip Zidar, OIB 57490816112</item>
    </derivirana_varijabla>
  </DomainObject.Predmet.OstaliListFormatedOIB>
  <DomainObject.Predmet.OstaliListFormatedWithAdress>
    <izvorni_sadrzaj>
      <item>Josip Zidar, Lipa 114 A, 33520 Slatina</item>
    </izvorni_sadrzaj>
    <derivirana_varijabla naziv="DomainObject.Predmet.OstaliListFormatedWithAdress_1">
      <item>Josip Zidar, Lipa 114 A, 33520 Slatina</item>
    </derivirana_varijabla>
  </DomainObject.Predmet.OstaliListFormatedWithAdress>
  <DomainObject.Predmet.OstaliListFormatedWithAdressOIB>
    <izvorni_sadrzaj>
      <item>Josip Zidar, OIB 57490816112, Lipa 114 A, 33520 Slatina</item>
    </izvorni_sadrzaj>
    <derivirana_varijabla naziv="DomainObject.Predmet.OstaliListFormatedWithAdressOIB_1">
      <item>Josip Zidar, OIB 57490816112, Lipa 114 A, 33520 Slatina</item>
    </derivirana_varijabla>
  </DomainObject.Predmet.OstaliListFormatedWithAdressOIB>
  <DomainObject.Predmet.OstaliListNazivFormated>
    <izvorni_sadrzaj>
      <item>Josip Zidar</item>
    </izvorni_sadrzaj>
    <derivirana_varijabla naziv="DomainObject.Predmet.OstaliListNazivFormated_1">
      <item>Josip Zidar</item>
    </derivirana_varijabla>
  </DomainObject.Predmet.OstaliListNazivFormated>
  <DomainObject.Predmet.OstaliListNazivFormatedOIB>
    <izvorni_sadrzaj>
      <item>Josip Zidar, OIB 57490816112</item>
    </izvorni_sadrzaj>
    <derivirana_varijabla naziv="DomainObject.Predmet.OstaliListNazivFormatedOIB_1">
      <item>Josip Zidar, OIB 57490816112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St-6997/2016-12</izvorni_sadrzaj>
    <derivirana_varijabla naziv="DomainObject.PoslovniBrojDokumenta_1">St-6997/2016-12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SUGGESTUM PROFESSIO d.o.o.</izvorni_sadrzaj>
    <derivirana_varijabla naziv="DomainObject.Predmet.ProtustrankaIDrugi_1">SUGGESTUM PROFESSIO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SUGGESTUM PROFESSIO d.o.o., OIB 69373944187, Planinska 35, 10360 Sesvete</izvorni_sadrzaj>
    <derivirana_varijabla naziv="DomainObject.Predmet.ProtustrankaIDrugiAdressOIB_1">SUGGESTUM PROFESSIO d.o.o., OIB 69373944187, Planinska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SUGGESTUM PROFESSIO d.o.o.</item>
      <item>Josip Zidar</item>
      <item>Josip Zidar</item>
    </izvorni_sadrzaj>
    <derivirana_varijabla naziv="DomainObject.Predmet.SudioniciListNaziv_1">
      <item>FINA Regionalni centar Zagreb</item>
      <item>SUGGESTUM PROFESSIO d.o.o.</item>
      <item>Josip Zidar</item>
      <item>Josip Zidar</item>
    </derivirana_varijabla>
  </DomainObject.Predmet.SudioniciListNaziv>
  <DomainObject.Predmet.SudioniciListAdressOIB>
    <izvorni_sadrzaj>
      <item>FINA Regionalni centar Zagreb, OIB 85821130368, Trg svibanjskih žrtava 1995. 1,10000 Zagreb</item>
      <item>SUGGESTUM PROFESSIO d.o.o., OIB 69373944187, Planinska 35,10360 Sesvete</item>
      <item>Josip Zidar, OIB 57490816112, Lipa 114 A,33520 Slatina</item>
      <item>Josip Zidar, OIB 57490816112, Lipa 114 A,33520 Slatina</item>
    </izvorni_sadrzaj>
    <derivirana_varijabla naziv="DomainObject.Predmet.SudioniciListAdressOIB_1">
      <item>FINA Regionalni centar Zagreb, OIB 85821130368, Trg svibanjskih žrtava 1995. 1,10000 Zagreb</item>
      <item>SUGGESTUM PROFESSIO d.o.o., OIB 69373944187, Planinska 35,10360 Sesvete</item>
      <item>Josip Zidar, OIB 57490816112, Lipa 114 A,33520 Slatina</item>
      <item>Josip Zidar, OIB 57490816112, Lipa 114 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69373944187</item>
      <item>, OIB 57490816112</item>
      <item>, OIB 57490816112</item>
    </izvorni_sadrzaj>
    <derivirana_varijabla naziv="DomainObject.Predmet.SudioniciListNazivOIB_1">
      <item>, OIB 85821130368</item>
      <item>, OIB 69373944187</item>
      <item>, OIB 57490816112</item>
      <item>, OIB 57490816112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D132C-9259-4777-BEA9-1D1B88869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4609</properties:Characters>
  <properties:Lines>106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2018-05-09T07:04:00Z</dcterms:created>
  <dc:creator>gzubak</dc:creator>
  <cp:lastModifiedBy>Gordana Cvitković</cp:lastModifiedBy>
  <cp:lastPrinted>2018-05-09T07:18:00Z</cp:lastPrinted>
  <dcterms:modified xmlns:xsi="http://www.w3.org/2001/XMLSchema-instance" xsi:type="dcterms:W3CDTF">2018-05-09T07:18:00Z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St-6997/2016-12 / Odluka - Rješenje - otvaranje i zaključenje stečajnog postupka (čl. 132) (St-6997-16_OTVORI__ZAKLJUČI_-_čl._110._KOROMAN._koroman)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